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105d" w14:paraId="66d105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</w:t>
      </w:r>
      <w:r w:rsidR="004173FB">
        <w:rPr>
          <w:lang w:val="hr-HR"/>
        </w:rPr>
        <w:t>13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253ECC">
        <w:rPr>
          <w:lang w:val="hr-HR"/>
        </w:rPr>
        <w:t>BIOENERGIE SG d.o.o. za p</w:t>
      </w:r>
      <w:r w:rsidR="00547A8D">
        <w:rPr>
          <w:lang w:val="hr-HR"/>
        </w:rPr>
        <w:t>roizvodnj</w:t>
      </w:r>
      <w:r w:rsidR="00253ECC">
        <w:rPr>
          <w:lang w:val="hr-HR"/>
        </w:rPr>
        <w:t xml:space="preserve">u, trgovinu i usluge, Gornja </w:t>
      </w:r>
      <w:proofErr w:type="spellStart"/>
      <w:r w:rsidR="00253ECC">
        <w:rPr>
          <w:lang w:val="hr-HR"/>
        </w:rPr>
        <w:t>Kovačica</w:t>
      </w:r>
      <w:proofErr w:type="spellEnd"/>
      <w:r w:rsidR="00253ECC">
        <w:rPr>
          <w:lang w:val="hr-HR"/>
        </w:rPr>
        <w:t xml:space="preserve">, Gornja </w:t>
      </w:r>
      <w:proofErr w:type="spellStart"/>
      <w:r w:rsidR="00253ECC">
        <w:rPr>
          <w:lang w:val="hr-HR"/>
        </w:rPr>
        <w:t>Kovačica</w:t>
      </w:r>
      <w:proofErr w:type="spellEnd"/>
      <w:r w:rsidR="00253ECC">
        <w:rPr>
          <w:lang w:val="hr-HR"/>
        </w:rPr>
        <w:t xml:space="preserve"> 148,</w:t>
      </w:r>
      <w:r w:rsidR="00547A8D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253ECC">
        <w:rPr>
          <w:lang w:val="hr-HR"/>
        </w:rPr>
        <w:t>73135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253ECC">
        <w:rPr>
          <w:lang w:val="hr-HR"/>
        </w:rPr>
        <w:t>19816236554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</w:t>
      </w:r>
      <w:r w:rsidR="00253ECC">
        <w:rPr>
          <w:lang w:val="hr-HR"/>
        </w:rPr>
        <w:t>13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E196E">
        <w:rPr>
          <w:lang w:val="hr-HR"/>
        </w:rPr>
        <w:t>5.803,06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824690">
        <w:rPr>
          <w:lang w:val="hr-HR"/>
        </w:rPr>
        <w:t xml:space="preserve">Hrvoje Sedmak, Zagreb, </w:t>
      </w:r>
      <w:proofErr w:type="spellStart"/>
      <w:r w:rsidR="00824690">
        <w:rPr>
          <w:lang w:val="hr-HR"/>
        </w:rPr>
        <w:t>Fraterščica</w:t>
      </w:r>
      <w:proofErr w:type="spellEnd"/>
      <w:r w:rsidR="00824690">
        <w:rPr>
          <w:lang w:val="hr-HR"/>
        </w:rPr>
        <w:t xml:space="preserve"> 21, </w:t>
      </w:r>
      <w:r w:rsidR="007D4CBC">
        <w:rPr>
          <w:lang w:val="hr-HR"/>
        </w:rPr>
        <w:t xml:space="preserve">OIB: </w:t>
      </w:r>
      <w:r w:rsidR="00824690">
        <w:rPr>
          <w:lang w:val="hr-HR"/>
        </w:rPr>
        <w:t xml:space="preserve">88249841566 i Ivan Golubić, </w:t>
      </w:r>
      <w:proofErr w:type="spellStart"/>
      <w:r w:rsidR="00824690">
        <w:rPr>
          <w:lang w:val="hr-HR"/>
        </w:rPr>
        <w:t>Kerestinec</w:t>
      </w:r>
      <w:proofErr w:type="spellEnd"/>
      <w:r w:rsidR="00824690">
        <w:rPr>
          <w:lang w:val="hr-HR"/>
        </w:rPr>
        <w:t xml:space="preserve">, </w:t>
      </w:r>
      <w:proofErr w:type="spellStart"/>
      <w:r w:rsidR="00824690">
        <w:rPr>
          <w:lang w:val="hr-HR"/>
        </w:rPr>
        <w:t>Širanovići</w:t>
      </w:r>
      <w:proofErr w:type="spellEnd"/>
      <w:r w:rsidR="00824690">
        <w:rPr>
          <w:lang w:val="hr-HR"/>
        </w:rPr>
        <w:t xml:space="preserve"> 2, OIB: 96326277610,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824690">
        <w:rPr>
          <w:lang w:val="hr-HR"/>
        </w:rPr>
        <w:t>im</w:t>
      </w:r>
      <w:r w:rsidR="00D81A66">
        <w:rPr>
          <w:lang w:val="hr-HR"/>
        </w:rPr>
        <w:t xml:space="preserve"> zastupni</w:t>
      </w:r>
      <w:r w:rsidR="00824690">
        <w:rPr>
          <w:lang w:val="hr-HR"/>
        </w:rPr>
        <w:t>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83" w:rsidR="006C5283">
      <w:r>
        <w:separator/>
      </w:r>
    </w:p>
  </w:endnote>
  <w:endnote w:id="0" w:type="continuationSeparator">
    <w:p w:rsidRDefault="006C5283" w:rsidR="006C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83" w:rsidR="006C5283">
      <w:r>
        <w:separator/>
      </w:r>
    </w:p>
  </w:footnote>
  <w:footnote w:id="0" w:type="continuationSeparator">
    <w:p w:rsidRDefault="006C5283" w:rsidR="006C5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32457F"/>
    <w:rsid w:val="00344BEC"/>
    <w:rsid w:val="00381726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74F9D"/>
    <w:rsid w:val="006767EE"/>
    <w:rsid w:val="006B32F7"/>
    <w:rsid w:val="006B43C8"/>
    <w:rsid w:val="006C5283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CE4313"/>
    <w:rsid w:val="00D11CC8"/>
    <w:rsid w:val="00D37433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St-313/2015-2</izvorni_sadrzaj>
    <derivirana_varijabla naziv="DomainObject.Oznaka_1">St-313/2015-2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Bioenergie SG d.o.o. za proizvodnju, trgovinu i usluge, Gornja Kovačica</izvorni_sadrzaj>
    <derivirana_varijabla naziv="DomainObject.Predmet.ProtustrankaFormated_1">  Bioenergie SG d.o.o. za proizvodnju, trgovinu i usluge, Gornja Kovačica</derivirana_varijabla>
  </DomainObject.Predmet.ProtustrankaFormated>
  <DomainObject.Predmet.ProtustrankaFormatedOIB>
    <izvorni_sadrzaj>  Bioenergie SG d.o.o. za proizvodnju, trgovinu i usluge, Gornja Kovačica, OIB 19816236554</izvorni_sadrzaj>
    <derivirana_varijabla naziv="DomainObject.Predmet.ProtustrankaFormatedOIB_1">  Bioenergie SG d.o.o. za proizvodnju, trgovinu i usluge, Gornja Kovačica, OIB 19816236554</derivirana_varijabla>
  </DomainObject.Predmet.ProtustrankaFormatedOIB>
  <DomainObject.Predmet.ProtustrankaFormatedWithAdress>
    <izvorni_sadrzaj> Bioenergie SG d.o.o. za proizvodnju, trgovinu i usluge, Gornja Kovačica, Gornja Kovačica 148, 43270 Gornja Kovačica</izvorni_sadrzaj>
    <derivirana_varijabla naziv="DomainObject.Predmet.ProtustrankaFormatedWithAdress_1"> Bioenergie SG d.o.o. za proizvodnju, trgovinu i usluge, Gornja Kovačica, Gornja Kovačica 148, 43270 Gornja Kovačica</derivirana_varijabla>
  </DomainObject.Predmet.ProtustrankaFormatedWithAdress>
  <DomainObject.Predmet.ProtustrankaFormatedWithAdressOIB>
    <izvorni_sadrzaj> Bioenergie SG d.o.o. za proizvodnju, trgovinu i usluge, Gornja Kovačica, OIB 19816236554, Gornja Kovačica 148, 43270 Gornja Kovačica</izvorni_sadrzaj>
    <derivirana_varijabla naziv="DomainObject.Predmet.ProtustrankaFormatedWithAdressOIB_1"> Bioenergie SG d.o.o. za proizvodnju, trgovinu i usluge, Gornja Kovačica, OIB 19816236554, Gornja Kovačica 148, 43270 Gornja Kovačica</derivirana_varijabla>
  </DomainObject.Predmet.ProtustrankaFormatedWithAdressOIB>
  <DomainObject.Predmet.ProtustrankaWithAdress>
    <izvorni_sadrzaj>Bioenergie SG d.o.o. za proizvodnju, trgovinu i usluge, Gornja Kovačica Gornja Kovačica 148, 43270 Gornja Kovačica</izvorni_sadrzaj>
    <derivirana_varijabla naziv="DomainObject.Predmet.ProtustrankaWithAdress_1">Bioenergie SG d.o.o. za proizvodnju, trgovinu i usluge, Gornja Kovačica Gornja Kovačica 148, 43270 Gornja Kovačica</derivirana_varijabla>
  </DomainObject.Predmet.ProtustrankaWithAdress>
  <DomainObject.Predmet.ProtustrankaWithAdressOIB>
    <izvorni_sadrzaj>Bioenergie SG d.o.o. za proizvodnju, trgovinu i usluge, Gornja Kovačica, OIB 19816236554, Gornja Kovačica 148, 43270 Gornja Kovačica</izvorni_sadrzaj>
    <derivirana_varijabla naziv="DomainObject.Predmet.ProtustrankaWithAdressOIB_1">Bioenergie SG d.o.o. za proizvodnju, trgovinu i usluge, Gornja Kovačica, OIB 19816236554, Gornja Kovačica 148, 43270 Gornja Kovačica</derivirana_varijabla>
  </DomainObject.Predmet.ProtustrankaWithAdressOIB>
  <DomainObject.Predmet.ProtustrankaNazivFormated>
    <izvorni_sadrzaj>Bioenergie SG d.o.o. za proizvodnju, trgovinu i usluge, Gornja Kovačica</izvorni_sadrzaj>
    <derivirana_varijabla naziv="DomainObject.Predmet.ProtustrankaNazivFormated_1">Bioenergie SG d.o.o. za proizvodnju, trgovinu i usluge, Gornja Kovačica</derivirana_varijabla>
  </DomainObject.Predmet.ProtustrankaNazivFormated>
  <DomainObject.Predmet.ProtustrankaNazivFormatedOIB>
    <izvorni_sadrzaj>Bioenergie SG d.o.o. za proizvodnju, trgovinu i usluge, Gornja Kovačica, OIB 19816236554</izvorni_sadrzaj>
    <derivirana_varijabla naziv="DomainObject.Predmet.ProtustrankaNazivFormatedOIB_1">Bioenergie SG d.o.o. za proizvodnju, trgovinu i usluge, Gornja Kovačica, OIB 19816236554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Bioenergie SG d.o.o. za proizvodnju, trgovinu i usluge, Gornja Kovačica</item>
    </izvorni_sadrzaj>
    <derivirana_varijabla naziv="DomainObject.Predmet.ProtuStrankaListFormated_1">
      <item>Bioenergie SG d.o.o. za proizvodnju, trgovinu i usluge, Gornja Kovačica</item>
    </derivirana_varijabla>
  </DomainObject.Predmet.ProtuStrankaListFormated>
  <DomainObject.Predmet.ProtuStrankaListFormatedOIB>
    <izvorni_sadrzaj>
      <item>Bioenergie SG d.o.o. za proizvodnju, trgovinu i usluge, Gornja Kovačica, OIB 19816236554</item>
    </izvorni_sadrzaj>
    <derivirana_varijabla naziv="DomainObject.Predmet.ProtuStrankaListFormatedOIB_1">
      <item>Bioenergie SG d.o.o. za proizvodnju, trgovinu i usluge, Gornja Kovačica, OIB 19816236554</item>
    </derivirana_varijabla>
  </DomainObject.Predmet.ProtuStrankaListFormatedOIB>
  <DomainObject.Predmet.ProtuStrankaListFormatedWithAdress>
    <izvorni_sadrzaj>
      <item>Bioenergie SG d.o.o. za proizvodnju, trgovinu i usluge, Gornja Kovačica, Gornja Kovačica 148, 43270 Gornja Kovačica</item>
    </izvorni_sadrzaj>
    <derivirana_varijabla naziv="DomainObject.Predmet.ProtuStrankaListFormatedWithAdress_1">
      <item>Bioenergie SG d.o.o. za proizvodnju, trgovinu i usluge, Gornja Kovačica, Gornja Kovačica 148, 43270 Gornja Kovačica</item>
    </derivirana_varijabla>
  </DomainObject.Predmet.ProtuStrankaListFormatedWithAdress>
  <DomainObject.Predmet.ProtuStrankaListFormatedWithAdressOIB>
    <izvorni_sadrzaj>
      <item>Bioenergie SG d.o.o. za proizvodnju, trgovinu i usluge, Gornja Kovačica, OIB 19816236554, Gornja Kovačica 148, 43270 Gornja Kovačica</item>
    </izvorni_sadrzaj>
    <derivirana_varijabla naziv="DomainObject.Predmet.ProtuStrankaListFormatedWithAdressOIB_1">
      <item>Bioenergie SG d.o.o. za proizvodnju, trgovinu i usluge, Gornja Kovačica, OIB 19816236554, Gornja Kovačica 148, 43270 Gornja Kovačica</item>
    </derivirana_varijabla>
  </DomainObject.Predmet.ProtuStrankaListFormatedWithAdressOIB>
  <DomainObject.Predmet.ProtuStrankaListNazivFormated>
    <izvorni_sadrzaj>
      <item>Bioenergie SG d.o.o. za proizvodnju, trgovinu i usluge, Gornja Kovačica</item>
    </izvorni_sadrzaj>
    <derivirana_varijabla naziv="DomainObject.Predmet.ProtuStrankaListNazivFormated_1">
      <item>Bioenergie SG d.o.o. za proizvodnju, trgovinu i usluge, Gornja Kovačica</item>
    </derivirana_varijabla>
  </DomainObject.Predmet.ProtuStrankaListNazivFormated>
  <DomainObject.Predmet.ProtuStrankaListNazivFormatedOIB>
    <izvorni_sadrzaj>
      <item>Bioenergie SG d.o.o. za proizvodnju, trgovinu i usluge, Gornja Kovačica, OIB 19816236554</item>
    </izvorni_sadrzaj>
    <derivirana_varijabla naziv="DomainObject.Predmet.ProtuStrankaListNazivFormatedOIB_1">
      <item>Bioenergie SG d.o.o. za proizvodnju, trgovinu i usluge, Gornja Kovačica, OIB 19816236554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St-313/2015-2</izvorni_sadrzaj>
    <derivirana_varijabla naziv="DomainObject.PoslovniBrojDokumenta_1">St-313/2015-2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Bioenergie SG d.o.o. za proizvodnju, trgovinu i usluge, Gornja Kovačica</izvorni_sadrzaj>
    <derivirana_varijabla naziv="DomainObject.Predmet.ProtustrankaIDrugi_1">Bioenergie SG d.o.o. za proizvodnju, trgovinu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Bioenergie SG d.o.o. za proizvodnju, trgovinu i usluge, Gornja Kovačica, OIB 19816236554, Gornja Kovačica 148, 43270 Gornja Kovačica</izvorni_sadrzaj>
    <derivirana_varijabla naziv="DomainObject.Predmet.ProtustrankaIDrugiAdressOIB_1">Bioenergie SG d.o.o. za proizvodnju, trgovinu i usluge, Gornja Kovačica, OIB 19816236554, Gornja Kovačica 148,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Bioenergie SG d.o.o. za proizvodnju, trgovinu i usluge, Gornja Kovačica</item>
    </izvorni_sadrzaj>
    <derivirana_varijabla naziv="DomainObject.Predmet.SudioniciListNaziv_1">
      <item>FINA, RC ZAGREB, Podružnica Bjelovar</item>
      <item>Bioenergie SG d.o.o. za proizvodnju, trgovinu i usluge, Gornja Kovačica</item>
    </derivirana_varijabla>
  </DomainObject.Predmet.SudioniciListNaziv>
  <DomainObject.Predmet.SudioniciListAdressOIB>
    <izvorni_sadrzaj>
      <item>FINA, RC ZAGREB, Podružnica Bjelovar, OIB 85821130368, F. Supila 4,43000 Bjelovar</item>
      <item>Bioenergie SG d.o.o. za proizvodnju, trgovinu i usluge, Gornja Kovačica, OIB 19816236554, Gornja Kovačica 148,43270 Gornja Kovačica</item>
    </izvorni_sadrzaj>
    <derivirana_varijabla naziv="DomainObject.Predmet.SudioniciListAdressOIB_1">
      <item>FINA, RC ZAGREB, Podružnica Bjelovar, OIB 85821130368, F. Supila 4,43000 Bjelovar</item>
      <item>Bioenergie SG d.o.o. za proizvodnju, trgovinu i usluge, Gornja Kovačica, OIB 19816236554, Gornja Kovačica 148,43270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19816236554</item>
    </izvorni_sadrzaj>
    <derivirana_varijabla naziv="DomainObject.Predmet.SudioniciListNazivOIB_1">
      <item>, OIB 85821130368</item>
      <item>, OIB 19816236554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1789</properties:Characters>
  <properties:Lines>49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2015-11-23T12:23:00Z</dcterms:created>
  <dc:creator>ssabljic</dc:creator>
  <cp:lastModifiedBy>Suzana Sabljić</cp:lastModifiedBy>
  <cp:lastPrinted>2015-11-23T12:19:00Z</cp:lastPrinted>
  <dcterms:modified xmlns:xsi="http://www.w3.org/2001/XMLSchema-instance" xsi:type="dcterms:W3CDTF">2015-11-23T12:31:00Z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