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4aea" w14:paraId="7e04aea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DA0F22">
        <w:t>4</w:t>
      </w:r>
      <w:r w:rsidR="00106552">
        <w:t>864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106552">
        <w:rPr>
          <w:rFonts w:cs="Times New Roman" w:eastAsia="Times New Roman"/>
          <w:szCs w:val="20"/>
          <w:lang w:eastAsia="hr-HR"/>
        </w:rPr>
        <w:t>MZ-MONT</w:t>
      </w:r>
      <w:r w:rsidR="009422BD">
        <w:rPr>
          <w:rFonts w:cs="Times New Roman" w:eastAsia="Times New Roman"/>
          <w:szCs w:val="20"/>
          <w:lang w:eastAsia="hr-HR"/>
        </w:rPr>
        <w:t xml:space="preserve"> d.o.o., </w:t>
      </w:r>
      <w:r w:rsidR="00106552">
        <w:rPr>
          <w:rFonts w:cs="Times New Roman" w:eastAsia="Times New Roman"/>
          <w:szCs w:val="20"/>
          <w:lang w:eastAsia="hr-HR"/>
        </w:rPr>
        <w:t>Zagreb, Britanski trg 3/2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106552">
        <w:rPr>
          <w:rFonts w:cs="Times New Roman" w:eastAsia="Times New Roman"/>
          <w:szCs w:val="20"/>
          <w:lang w:eastAsia="hr-HR"/>
        </w:rPr>
        <w:t>80570368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106552">
        <w:rPr>
          <w:rFonts w:cs="Times New Roman" w:eastAsia="Times New Roman"/>
          <w:szCs w:val="20"/>
          <w:lang w:eastAsia="hr-HR"/>
        </w:rPr>
        <w:t>53576212461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106552">
        <w:rPr>
          <w:rFonts w:cs="Times New Roman" w:eastAsia="Times New Roman"/>
          <w:szCs w:val="20"/>
          <w:lang w:eastAsia="hr-HR"/>
        </w:rPr>
        <w:t>MZ-MONT d.o.o., Zagreb, Britanski trg 3/2, MBS: 080570368, OIB: 53576212461</w:t>
      </w:r>
      <w:r w:rsidR="00DA0F22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106552">
        <w:rPr>
          <w:rFonts w:cs="Times New Roman" w:eastAsia="Times New Roman"/>
          <w:szCs w:val="20"/>
          <w:lang w:eastAsia="hr-HR"/>
        </w:rPr>
        <w:t>MZ-MONT d.o.o., Zagreb, Britanski trg 3/2, MBS: 080570368, OIB: 53576212461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CA3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457286"/>
    <w:rsid w:val="00457EF8"/>
    <w:rsid w:val="004D17E3"/>
    <w:rsid w:val="00612636"/>
    <w:rsid w:val="00721C2C"/>
    <w:rsid w:val="00773500"/>
    <w:rsid w:val="007867D2"/>
    <w:rsid w:val="007A1913"/>
    <w:rsid w:val="007C124B"/>
    <w:rsid w:val="007C1CA3"/>
    <w:rsid w:val="007E4EB5"/>
    <w:rsid w:val="00861D6E"/>
    <w:rsid w:val="009422BD"/>
    <w:rsid w:val="00950F54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90085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7C1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C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C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C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C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7C1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C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C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C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C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68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4864</izvorni_sadrzaj>
    <derivirana_varijabla naziv="DomainObject.Predmet.Broj_1">4864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St-4864/2015</izvorni_sadrzaj>
    <derivirana_varijabla naziv="DomainObject.Predmet.OznakaBroj_1">St-4864/2015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MZ-MONT, d.o.o. zastupanog po punomoćniku ZLATKO ŽMAR</izvorni_sadrzaj>
    <derivirana_varijabla naziv="DomainObject.Predmet.ProtustrankaFormated_1">  MZ-MONT, d.o.o. zastupanog po punomoćniku ZLATKO ŽMAR</derivirana_varijabla>
  </DomainObject.Predmet.ProtustrankaFormated>
  <DomainObject.Predmet.ProtustrankaFormatedOIB>
    <izvorni_sadrzaj>  MZ-MONT, d.o.o., OIB 53576212461 zastupanog po punomoćniku ZLATKO ŽMAR</izvorni_sadrzaj>
    <derivirana_varijabla naziv="DomainObject.Predmet.ProtustrankaFormatedOIB_1">  MZ-MONT, d.o.o., OIB 53576212461 zastupanog po punomoćniku ZLATKO ŽMAR</derivirana_varijabla>
  </DomainObject.Predmet.ProtustrankaFormatedOIB>
  <DomainObject.Predmet.ProtustrankaFormatedWithAdress>
    <izvorni_sadrzaj> MZ-MONT, d.o.o., Britanski trg 3/2, 10000 Zagreb zastupanog po punomoćniku ZLATKO ŽMAR</izvorni_sadrzaj>
    <derivirana_varijabla naziv="DomainObject.Predmet.ProtustrankaFormatedWithAdress_1"> MZ-MONT, d.o.o., Britanski trg 3/2, 10000 Zagreb zastupanog po punomoćniku ZLATKO ŽMAR</derivirana_varijabla>
  </DomainObject.Predmet.ProtustrankaFormatedWithAdress>
  <DomainObject.Predmet.ProtustrankaFormatedWithAdressOIB>
    <izvorni_sadrzaj> MZ-MONT, d.o.o., OIB 53576212461, Britanski trg 3/2, 10000 Zagreb zastupanog po punomoćniku ZLATKO ŽMAR</izvorni_sadrzaj>
    <derivirana_varijabla naziv="DomainObject.Predmet.ProtustrankaFormatedWithAdressOIB_1"> MZ-MONT, d.o.o., OIB 53576212461, Britanski trg 3/2, 10000 Zagreb zastupanog po punomoćniku ZLATKO ŽMAR</derivirana_varijabla>
  </DomainObject.Predmet.ProtustrankaFormatedWithAdressOIB>
  <DomainObject.Predmet.ProtustrankaWithAdress>
    <izvorni_sadrzaj>MZ-MONT, d.o.o. Britanski trg 3/2, 10000 Zagreb</izvorni_sadrzaj>
    <derivirana_varijabla naziv="DomainObject.Predmet.ProtustrankaWithAdress_1">MZ-MONT, d.o.o. Britanski trg 3/2, 10000 Zagreb</derivirana_varijabla>
  </DomainObject.Predmet.ProtustrankaWithAdress>
  <DomainObject.Predmet.ProtustrankaWithAdressOIB>
    <izvorni_sadrzaj>MZ-MONT, d.o.o., OIB 53576212461, Britanski trg 3/2, 10000 Zagreb</izvorni_sadrzaj>
    <derivirana_varijabla naziv="DomainObject.Predmet.ProtustrankaWithAdressOIB_1">MZ-MONT, d.o.o., OIB 53576212461, Britanski trg 3/2, 10000 Zagreb</derivirana_varijabla>
  </DomainObject.Predmet.ProtustrankaWithAdressOIB>
  <DomainObject.Predmet.ProtustrankaNazivFormated>
    <izvorni_sadrzaj>MZ-MONT, d.o.o.</izvorni_sadrzaj>
    <derivirana_varijabla naziv="DomainObject.Predmet.ProtustrankaNazivFormated_1">MZ-MONT, d.o.o.</derivirana_varijabla>
  </DomainObject.Predmet.ProtustrankaNazivFormated>
  <DomainObject.Predmet.ProtustrankaNazivFormatedOIB>
    <izvorni_sadrzaj>MZ-MONT, d.o.o., OIB 53576212461</izvorni_sadrzaj>
    <derivirana_varijabla naziv="DomainObject.Predmet.ProtustrankaNazivFormatedOIB_1">MZ-MONT, d.o.o., OIB 53576212461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MZ-MONT, d.o.o. zastupanog po punomoćniku ZLATKO ŽMAR</item>
    </izvorni_sadrzaj>
    <derivirana_varijabla naziv="DomainObject.Predmet.ProtuStrankaListFormated_1">
      <item>MZ-MONT, d.o.o. zastupanog po punomoćniku ZLATKO ŽMAR</item>
    </derivirana_varijabla>
  </DomainObject.Predmet.ProtuStrankaListFormated>
  <DomainObject.Predmet.ProtuStrankaListFormatedOIB>
    <izvorni_sadrzaj>
      <item>MZ-MONT, d.o.o., OIB 53576212461 zastupanog po punomoćniku ZLATKO ŽMAR</item>
    </izvorni_sadrzaj>
    <derivirana_varijabla naziv="DomainObject.Predmet.ProtuStrankaListFormatedOIB_1">
      <item>MZ-MONT, d.o.o., OIB 53576212461 zastupanog po punomoćniku ZLATKO ŽMAR</item>
    </derivirana_varijabla>
  </DomainObject.Predmet.ProtuStrankaListFormatedOIB>
  <DomainObject.Predmet.ProtuStrankaListFormatedWithAdress>
    <izvorni_sadrzaj>
      <item>MZ-MONT, d.o.o., Britanski trg 3/2, 10000 Zagreb zastupanog po punomoćniku ZLATKO ŽMAR</item>
    </izvorni_sadrzaj>
    <derivirana_varijabla naziv="DomainObject.Predmet.ProtuStrankaListFormatedWithAdress_1">
      <item>MZ-MONT, d.o.o., Britanski trg 3/2, 10000 Zagreb zastupanog po punomoćniku ZLATKO ŽMAR</item>
    </derivirana_varijabla>
  </DomainObject.Predmet.ProtuStrankaListFormatedWithAdress>
  <DomainObject.Predmet.ProtuStrankaListFormatedWithAdressOIB>
    <izvorni_sadrzaj>
      <item>MZ-MONT, d.o.o., OIB 53576212461, Britanski trg 3/2, 10000 Zagreb zastupanog po punomoćniku ZLATKO ŽMAR</item>
    </izvorni_sadrzaj>
    <derivirana_varijabla naziv="DomainObject.Predmet.ProtuStrankaListFormatedWithAdressOIB_1">
      <item>MZ-MONT, d.o.o., OIB 53576212461, Britanski trg 3/2, 10000 Zagreb zastupanog po punomoćniku ZLATKO ŽMAR</item>
    </derivirana_varijabla>
  </DomainObject.Predmet.ProtuStrankaListFormatedWithAdressOIB>
  <DomainObject.Predmet.ProtuStrankaListNazivFormated>
    <izvorni_sadrzaj>
      <item>MZ-MONT, d.o.o.</item>
    </izvorni_sadrzaj>
    <derivirana_varijabla naziv="DomainObject.Predmet.ProtuStrankaListNazivFormated_1">
      <item>MZ-MONT, d.o.o.</item>
    </derivirana_varijabla>
  </DomainObject.Predmet.ProtuStrankaListNazivFormated>
  <DomainObject.Predmet.ProtuStrankaListNazivFormatedOIB>
    <izvorni_sadrzaj>
      <item>MZ-MONT, d.o.o., OIB 53576212461</item>
    </izvorni_sadrzaj>
    <derivirana_varijabla naziv="DomainObject.Predmet.ProtuStrankaListNazivFormatedOIB_1">
      <item>MZ-MONT, d.o.o., OIB 53576212461</item>
    </derivirana_varijabla>
  </DomainObject.Predmet.ProtuStrankaListNazivFormatedOIB>
  <DomainObject.Predmet.OstaliListFormated>
    <izvorni_sadrzaj>
      <item>ZLATKO ŽMAR punomoćnik sudionika u postupku MZ-MONT, d.o.o.</item>
    </izvorni_sadrzaj>
    <derivirana_varijabla naziv="DomainObject.Predmet.OstaliListFormated_1">
      <item>ZLATKO ŽMAR punomoćnik sudionika u postupku MZ-MONT, d.o.o.</item>
    </derivirana_varijabla>
  </DomainObject.Predmet.OstaliListFormated>
  <DomainObject.Predmet.OstaliListFormatedOIB>
    <izvorni_sadrzaj>
      <item>ZLATKO ŽMAR, OIB 37011400070 punomoćnik sudionika u postupku MZ-MONT, d.o.o.</item>
    </izvorni_sadrzaj>
    <derivirana_varijabla naziv="DomainObject.Predmet.OstaliListFormatedOIB_1">
      <item>ZLATKO ŽMAR, OIB 37011400070 punomoćnik sudionika u postupku MZ-MONT, d.o.o.</item>
    </derivirana_varijabla>
  </DomainObject.Predmet.OstaliListFormatedOIB>
  <DomainObject.Predmet.OstaliListFormatedWithAdress>
    <izvorni_sadrzaj>
      <item>ZLATKO ŽMAR, Britanski trg 3/2, 10000 Zagreb punomoćnik sudionika u postupku MZ-MONT, d.o.o.</item>
    </izvorni_sadrzaj>
    <derivirana_varijabla naziv="DomainObject.Predmet.OstaliListFormatedWithAdress_1">
      <item>ZLATKO ŽMAR, Britanski trg 3/2, 10000 Zagreb punomoćnik sudionika u postupku MZ-MONT, d.o.o.</item>
    </derivirana_varijabla>
  </DomainObject.Predmet.OstaliListFormatedWithAdress>
  <DomainObject.Predmet.OstaliListFormatedWithAdressOIB>
    <izvorni_sadrzaj>
      <item>ZLATKO ŽMAR, OIB 37011400070, Britanski trg 3/2, 10000 Zagreb punomoćnik sudionika u postupku MZ-MONT, d.o.o.</item>
    </izvorni_sadrzaj>
    <derivirana_varijabla naziv="DomainObject.Predmet.OstaliListFormatedWithAdressOIB_1">
      <item>ZLATKO ŽMAR, OIB 37011400070, Britanski trg 3/2, 10000 Zagreb punomoćnik sudionika u postupku MZ-MONT, d.o.o.</item>
    </derivirana_varijabla>
  </DomainObject.Predmet.OstaliListFormatedWithAdressOIB>
  <DomainObject.Predmet.OstaliListNazivFormated>
    <izvorni_sadrzaj>
      <item>ZLATKO ŽMAR</item>
    </izvorni_sadrzaj>
    <derivirana_varijabla naziv="DomainObject.Predmet.OstaliListNazivFormated_1">
      <item>ZLATKO ŽMAR</item>
    </derivirana_varijabla>
  </DomainObject.Predmet.OstaliListNazivFormated>
  <DomainObject.Predmet.OstaliListNazivFormatedOIB>
    <izvorni_sadrzaj>
      <item>ZLATKO ŽMAR, OIB 37011400070</item>
    </izvorni_sadrzaj>
    <derivirana_varijabla naziv="DomainObject.Predmet.OstaliListNazivFormatedOIB_1">
      <item>ZLATKO ŽMAR, OIB 37011400070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MZ-MONT, d.o.o.</izvorni_sadrzaj>
    <derivirana_varijabla naziv="DomainObject.Predmet.ProtustrankaIDrugi_1">MZ-MONT,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MZ-MONT, d.o.o., OIB 53576212461, Britanski trg 3/2, 10000 Zagreb</izvorni_sadrzaj>
    <derivirana_varijabla naziv="DomainObject.Predmet.ProtustrankaIDrugiAdressOIB_1">MZ-MONT, d.o.o., OIB 53576212461, Britanski trg 3/2,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MZ-MONT, d.o.o.</item>
      <item>ZLATKO ŽMAR</item>
    </izvorni_sadrzaj>
    <derivirana_varijabla naziv="DomainObject.Predmet.SudioniciListNaziv_1">
      <item>FINA Regionalni centar Zagreb</item>
      <item>MZ-MONT, d.o.o.</item>
      <item>ZLATKO ŽMAR</item>
    </derivirana_varijabla>
  </DomainObject.Predmet.SudioniciListNaziv>
  <DomainObject.Predmet.SudioniciListAdressOIB>
    <izvorni_sadrzaj>
      <item>FINA Regionalni centar Zagreb, OIB 85821130368, Trg svibanjskih žrtava 1995. 1,10000 Zagreb</item>
      <item>MZ-MONT, d.o.o., OIB 53576212461, Britanski trg 3/2,10000 Zagreb</item>
      <item>ZLATKO ŽMAR, OIB 37011400070, Britanski trg 3/2,10000 Zagreb</item>
    </izvorni_sadrzaj>
    <derivirana_varijabla naziv="DomainObject.Predmet.SudioniciListAdressOIB_1">
      <item>FINA Regionalni centar Zagreb, OIB 85821130368, Trg svibanjskih žrtava 1995. 1,10000 Zagreb</item>
      <item>MZ-MONT, d.o.o., OIB 53576212461, Britanski trg 3/2,10000 Zagreb</item>
      <item>ZLATKO ŽMAR, OIB 37011400070, Britanski trg 3/2,10000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53576212461</item>
      <item>, OIB 37011400070</item>
    </izvorni_sadrzaj>
    <derivirana_varijabla naziv="DomainObject.Predmet.SudioniciListNazivOIB_1">
      <item>, OIB 85821130368</item>
      <item>, OIB 53576212461</item>
      <item>, OIB 37011400070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1803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2016-02-17T09:10:00Z</dcterms:created>
  <dc:creator>Ivana Manestar</dc:creator>
  <cp:lastModifiedBy>Ksenija Nol</cp:lastModifiedBy>
  <cp:lastPrinted>2016-02-18T06:47:00Z</cp:lastPrinted>
  <dcterms:modified xmlns:xsi="http://www.w3.org/2001/XMLSchema-instance" xsi:type="dcterms:W3CDTF">2016-02-18T06:47:00Z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