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171b5" w14:paraId="ce171b5" w:rsidRDefault="00EF311F" w:rsidP="00126F44" w:rsidR="00E543AD">
      <w:pPr>
        <w15:collapsed w:val="false"/>
      </w:pPr>
      <w:bookmarkStart w:name="_GoBack" w:id="0"/>
      <w:bookmarkEnd w:id="0"/>
      <w:r>
        <w:tab/>
      </w:r>
      <w:r>
        <w:tab/>
      </w:r>
      <w:r>
        <w:tab/>
      </w:r>
      <w:r>
        <w:tab/>
      </w:r>
      <w:r>
        <w:tab/>
      </w:r>
      <w:r>
        <w:tab/>
      </w:r>
      <w:r>
        <w:tab/>
      </w:r>
      <w:r>
        <w:tab/>
      </w:r>
      <w:r>
        <w:tab/>
      </w:r>
      <w:r>
        <w:tab/>
        <w:t>14 St-</w:t>
      </w:r>
      <w:r w:rsidR="00AB6B7F">
        <w:t>1</w:t>
      </w:r>
      <w:r w:rsidR="00057218">
        <w:t>6</w:t>
      </w:r>
      <w:r w:rsidR="00435E75">
        <w:t>2</w:t>
      </w:r>
      <w:r w:rsidR="00057218">
        <w:t>3</w:t>
      </w:r>
      <w:r>
        <w:t>/1</w:t>
      </w:r>
      <w:r w:rsidR="000C3216">
        <w:t>7</w:t>
      </w:r>
      <w:r>
        <w:t>-</w:t>
      </w:r>
      <w:r w:rsidR="00057218">
        <w:t>14</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00B54" w:rsidR="002B2795" w:rsidRPr="00300B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64EFD" w:rsidR="00064EFD">
      <w:pPr>
        <w:pStyle w:val="Zaglavlje"/>
        <w:tabs>
          <w:tab w:pos="4536" w:val="clear"/>
          <w:tab w:pos="9072" w:val="clear"/>
        </w:tabs>
      </w:pPr>
    </w:p>
    <w:p w:rsidRDefault="00E3647A" w:rsidR="00E3647A">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AC04FA" w:rsidP="00625D51" w:rsidR="00AC04FA">
      <w:pPr>
        <w:ind w:firstLine="720"/>
        <w:jc w:val="both"/>
        <w:rPr>
          <w:b/>
          <w:bCs/>
        </w:rPr>
      </w:pPr>
    </w:p>
    <w:p w:rsidRDefault="00435E75" w:rsidP="00435E75" w:rsidR="00435E75">
      <w:pPr>
        <w:jc w:val="both"/>
      </w:pPr>
      <w:r>
        <w:tab/>
      </w:r>
      <w:r w:rsidR="00904F01" w:rsidRPr="00A75F70">
        <w:t xml:space="preserve">Trgovački sud u Osijeku, po sucu mr. sc. Tihomiru Kovačeviću, kao stečajnom sucu, povodom prijedloga FINANCIJSKE AGENCIJE ZAGREB, Regionalni centar Osijek, L. Jagera 3, OIB 85821130368 za otvaranje stečajnog postupka nad dužnikom BORISLAV j.d.o.o. </w:t>
      </w:r>
      <w:r w:rsidR="00904F01">
        <w:t xml:space="preserve">za trgovinu, </w:t>
      </w:r>
      <w:r w:rsidR="00904F01" w:rsidRPr="00A75F70">
        <w:t>Viškovci, Omladinska 10, MBS: 030168245, OIB: 09666284262</w:t>
      </w:r>
      <w:r w:rsidRPr="0041082E">
        <w:t xml:space="preserve">, dana </w:t>
      </w:r>
      <w:r>
        <w:t>1</w:t>
      </w:r>
      <w:r w:rsidR="006F4D8C">
        <w:t>5</w:t>
      </w:r>
      <w:r w:rsidRPr="0041082E">
        <w:t xml:space="preserve">. </w:t>
      </w:r>
      <w:r>
        <w:t>ožujka</w:t>
      </w:r>
      <w:r w:rsidRPr="0041082E">
        <w:t xml:space="preserve"> 201</w:t>
      </w:r>
      <w:r>
        <w:t>8</w:t>
      </w:r>
      <w:r w:rsidRPr="0041082E">
        <w:t>.</w:t>
      </w:r>
    </w:p>
    <w:p w:rsidRDefault="00064EFD" w:rsidP="00A275FE" w:rsidR="00064EFD">
      <w:pPr>
        <w:jc w:val="both"/>
      </w:pPr>
    </w:p>
    <w:p w:rsidRDefault="00AC04FA" w:rsidP="00A275FE" w:rsidR="00AC04FA">
      <w:pPr>
        <w:jc w:val="both"/>
      </w:pPr>
    </w:p>
    <w:p w:rsidRDefault="00E3647A" w:rsidP="00A275FE" w:rsidR="00E3647A">
      <w:pPr>
        <w:jc w:val="both"/>
      </w:pPr>
    </w:p>
    <w:p w:rsidRDefault="00A275FE" w:rsidP="00A275FE" w:rsidR="00A275FE" w:rsidRPr="00703147">
      <w:pPr>
        <w:jc w:val="center"/>
      </w:pPr>
      <w:r w:rsidRPr="00703147">
        <w:t>r i j e š i o  j e</w:t>
      </w:r>
    </w:p>
    <w:p w:rsidRDefault="00064EFD" w:rsidP="00A275FE" w:rsidR="00064EFD">
      <w:pPr>
        <w:rPr>
          <w:b/>
          <w:bCs/>
        </w:rPr>
      </w:pPr>
    </w:p>
    <w:p w:rsidRDefault="00AC04FA" w:rsidP="00A275FE" w:rsidR="00AC04FA">
      <w:pPr>
        <w:rPr>
          <w:b/>
          <w:bCs/>
        </w:rPr>
      </w:pPr>
    </w:p>
    <w:p w:rsidRDefault="00A275FE" w:rsidP="006F4D8C" w:rsidR="00A275FE">
      <w:pPr>
        <w:numPr>
          <w:ilvl w:val="0"/>
          <w:numId w:val="1"/>
        </w:numPr>
        <w:jc w:val="both"/>
        <w:rPr>
          <w:bCs/>
        </w:rPr>
      </w:pPr>
      <w:r w:rsidRPr="00692327">
        <w:rPr>
          <w:bCs/>
        </w:rPr>
        <w:t>OTVARA</w:t>
      </w:r>
      <w:r w:rsidRPr="00557979">
        <w:t xml:space="preserve"> se stečajni postupak nad dužnikom</w:t>
      </w:r>
      <w:r>
        <w:t>:</w:t>
      </w:r>
      <w:r w:rsidRPr="00557979">
        <w:t xml:space="preserve"> </w:t>
      </w:r>
      <w:r w:rsidR="006F4D8C" w:rsidRPr="006F4D8C">
        <w:rPr>
          <w:bCs/>
        </w:rPr>
        <w:t>BORISLAV j.d.o.o. za trgovinu, Viškovci, Omladinska 10, MBS: 030168245, OIB: 09666284262</w:t>
      </w:r>
      <w:r w:rsidRPr="00557979">
        <w:rPr>
          <w:bCs/>
        </w:rPr>
        <w:t>.</w:t>
      </w:r>
    </w:p>
    <w:p w:rsidRDefault="00A275FE" w:rsidP="00A275FE" w:rsidR="00A275FE">
      <w:pPr>
        <w:ind w:left="1065"/>
        <w:jc w:val="both"/>
        <w:rPr>
          <w:bCs/>
        </w:rPr>
      </w:pPr>
    </w:p>
    <w:p w:rsidRDefault="00A275FE" w:rsidP="00435E75" w:rsidR="00A275FE" w:rsidRPr="00B66849">
      <w:pPr>
        <w:numPr>
          <w:ilvl w:val="0"/>
          <w:numId w:val="1"/>
        </w:numPr>
        <w:jc w:val="both"/>
      </w:pPr>
      <w:r w:rsidRPr="001209D9">
        <w:t>Za stečajn</w:t>
      </w:r>
      <w:r>
        <w:t>og</w:t>
      </w:r>
      <w:r w:rsidRPr="001209D9">
        <w:t xml:space="preserve"> upravitelj</w:t>
      </w:r>
      <w:r>
        <w:t>a</w:t>
      </w:r>
      <w:r w:rsidRPr="001209D9">
        <w:t xml:space="preserve"> imenuje se </w:t>
      </w:r>
      <w:r w:rsidR="00350461">
        <w:t>Nada Gagro, Vinkovci,</w:t>
      </w:r>
      <w:r w:rsidR="00641FC2">
        <w:t xml:space="preserve"> Glagoljaška 52</w:t>
      </w:r>
      <w:r w:rsidR="00435E75" w:rsidRPr="00435E75">
        <w:t xml:space="preserve">, OIB </w:t>
      </w:r>
      <w:r w:rsidR="00641FC2">
        <w:t>04212100945</w:t>
      </w:r>
      <w:r w:rsidR="009B4A7A">
        <w:t xml:space="preserve"> </w:t>
      </w:r>
      <w:r w:rsidRPr="00104A09">
        <w:t>automatskom dodjelom</w:t>
      </w:r>
      <w:r>
        <w:t xml:space="preserve"> </w:t>
      </w:r>
      <w:r w:rsidR="0036549D">
        <w:t>s iznimkom</w:t>
      </w:r>
      <w:r w:rsidR="004442D7">
        <w:t xml:space="preserve"> – promjenom uloge</w:t>
      </w:r>
      <w:r w:rsidRPr="002F195A">
        <w:t>.</w:t>
      </w:r>
    </w:p>
    <w:p w:rsidRDefault="00A275FE" w:rsidP="00A275FE" w:rsidR="00A275FE">
      <w:pPr>
        <w:ind w:left="705"/>
        <w:jc w:val="both"/>
      </w:pPr>
    </w:p>
    <w:p w:rsidRDefault="00A275FE" w:rsidP="006F4D8C" w:rsidR="00A275FE" w:rsidRPr="00A8678A">
      <w:pPr>
        <w:numPr>
          <w:ilvl w:val="0"/>
          <w:numId w:val="1"/>
        </w:numPr>
        <w:jc w:val="both"/>
      </w:pPr>
      <w:r w:rsidRPr="00692327">
        <w:rPr>
          <w:bCs/>
        </w:rPr>
        <w:t>ZAKLJUČUJE</w:t>
      </w:r>
      <w:r w:rsidRPr="00557979">
        <w:t xml:space="preserve"> se stečajni postupak nad dužnikom: </w:t>
      </w:r>
      <w:r w:rsidR="006F4D8C" w:rsidRPr="006F4D8C">
        <w:rPr>
          <w:bCs/>
        </w:rPr>
        <w:t>BORISLAV j.d.o.o. za trgovinu, Viškovci, Omladinska 10, MBS: 030168245, OIB: 09666284262</w:t>
      </w:r>
      <w:r>
        <w:rPr>
          <w:bCs/>
        </w:rPr>
        <w:t>.</w:t>
      </w:r>
    </w:p>
    <w:p w:rsidRDefault="00A275FE" w:rsidP="00A275FE" w:rsidR="00A275FE">
      <w:pPr>
        <w:jc w:val="both"/>
      </w:pPr>
    </w:p>
    <w:p w:rsidRDefault="00A275FE" w:rsidP="006F4D8C" w:rsidR="00A275FE">
      <w:pPr>
        <w:pStyle w:val="Odlomakpopisa"/>
        <w:numPr>
          <w:ilvl w:val="0"/>
          <w:numId w:val="1"/>
        </w:numPr>
        <w:jc w:val="both"/>
      </w:pPr>
      <w:r>
        <w:t xml:space="preserve">Nalaže se bivšem zakonskom zastupniku </w:t>
      </w:r>
      <w:r w:rsidR="006F4D8C" w:rsidRPr="006F4D8C">
        <w:t>Borislav</w:t>
      </w:r>
      <w:r w:rsidR="00350461">
        <w:t>u</w:t>
      </w:r>
      <w:r w:rsidR="006F4D8C" w:rsidRPr="006F4D8C">
        <w:t xml:space="preserve"> Gregačević, Viškovci, Omladinska 10, OIB 55035379856</w:t>
      </w:r>
      <w:r w:rsidRPr="00720D87">
        <w:rPr>
          <w:bCs/>
        </w:rPr>
        <w:t>,</w:t>
      </w:r>
      <w:r>
        <w:t xml:space="preserve"> da izvrši pregled, izlučivanje i pohranu arhivskog i registraturnog gradiva dužnika sukladno pozitivnim propisima, te o istom u roku od 15 dana dostavi dokaz u spis.</w:t>
      </w:r>
    </w:p>
    <w:p w:rsidRDefault="00A275FE" w:rsidP="00A275FE" w:rsidR="00A275FE" w:rsidRPr="000B48AB">
      <w:pPr>
        <w:ind w:left="1425"/>
        <w:jc w:val="both"/>
      </w:pPr>
    </w:p>
    <w:p w:rsidRDefault="00A275FE" w:rsidP="00D671A3" w:rsidR="00A275FE">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7F4F" w:rsidP="00A17F4F" w:rsidR="00A17F4F"/>
    <w:p w:rsidRDefault="00E3647A" w:rsidP="00A17F4F" w:rsidR="00E3647A"/>
    <w:p w:rsidRDefault="00E3647A" w:rsidP="00A17F4F" w:rsidR="00E3647A"/>
    <w:p w:rsidRDefault="00E3647A" w:rsidP="00A17F4F" w:rsidR="00E3647A"/>
    <w:p w:rsidRDefault="00E3647A" w:rsidP="00A17F4F" w:rsidR="00E3647A"/>
    <w:p w:rsidRDefault="00E3647A" w:rsidP="00A17F4F" w:rsidR="00E3647A"/>
    <w:p w:rsidRDefault="00E3647A" w:rsidP="00A17F4F" w:rsidR="00E3647A"/>
    <w:p w:rsidRDefault="00E3647A" w:rsidP="00A17F4F" w:rsidR="00E3647A"/>
    <w:p w:rsidRDefault="00E3647A" w:rsidP="00A17F4F" w:rsidR="00E3647A" w:rsidRPr="00A17F4F"/>
    <w:p w:rsidRDefault="00A275FE" w:rsidP="00A275FE" w:rsidR="00A275FE">
      <w:pPr>
        <w:pStyle w:val="Naslov1"/>
        <w:jc w:val="center"/>
        <w:rPr>
          <w:b w:val="false"/>
          <w:bCs w:val="false"/>
        </w:rPr>
      </w:pPr>
      <w:r w:rsidRPr="00703147">
        <w:rPr>
          <w:b w:val="false"/>
          <w:bCs w:val="false"/>
        </w:rPr>
        <w:lastRenderedPageBreak/>
        <w:t>Obrazloženje</w:t>
      </w:r>
    </w:p>
    <w:p w:rsidRDefault="00E3647A" w:rsidP="00E3647A" w:rsidR="00E3647A" w:rsidRPr="00E3647A"/>
    <w:p w:rsidRDefault="00064EFD" w:rsidP="00A275FE" w:rsidR="00064EFD">
      <w:pPr>
        <w:ind w:firstLine="720"/>
        <w:jc w:val="both"/>
      </w:pPr>
    </w:p>
    <w:p w:rsidRDefault="008F1B01" w:rsidP="008F1B01" w:rsidR="008F1B01">
      <w:pPr>
        <w:ind w:firstLine="720"/>
        <w:jc w:val="both"/>
      </w:pPr>
      <w:r>
        <w:t xml:space="preserve">Dana 29.11.2017. zaprimljen je na ovome sudu prijedlog FINE Regionalni centar Osijek, Podružnica Osijek, klasa: 110-07/17-01/04 Ur. broj 04-06-17-5841 od 28.11.2017. godine, za otvaranje stečajnog postupka nad dužnikom </w:t>
      </w:r>
      <w:r w:rsidRPr="003612DA">
        <w:t>BORISLAV j.d.o.o. Viškovci, Omladinska 10, MBS: 030168245, OIB: 09666284262</w:t>
      </w:r>
      <w:r>
        <w:t>, temeljem odredbe čl. 110. st. 1. Stečajnog zakona (NN 71/15 i 104/17, dalje: SZ).</w:t>
      </w:r>
    </w:p>
    <w:p w:rsidRDefault="008F1B01" w:rsidP="008F1B01" w:rsidR="008F1B01">
      <w:pPr>
        <w:ind w:firstLine="720"/>
        <w:jc w:val="both"/>
      </w:pPr>
    </w:p>
    <w:p w:rsidRDefault="008F1B01" w:rsidP="008F1B01" w:rsidR="008F1B01">
      <w:pPr>
        <w:ind w:firstLine="720"/>
        <w:jc w:val="both"/>
      </w:pPr>
      <w:r>
        <w:t>U prijedlogu je navela da na dan 27.11.2017. dužnik u Očevidniku redoslijeda osnova za plaćanje ima evidentirane neizvršene osnove za plaćanje u neprekinutom razdoblju od 559 dana, u ukupnom iznosu od 80.070,61 kn, u koji iznos je uračunata kamata i naknada FINE za provedbe ovrhe na novčanim sredstvima dužnika. Navodi da dužnik ima jednog zaposlenog radnika.</w:t>
      </w:r>
    </w:p>
    <w:p w:rsidRDefault="008F1B01" w:rsidP="008F1B01" w:rsidR="008F1B01">
      <w:pPr>
        <w:ind w:firstLine="720"/>
        <w:jc w:val="both"/>
      </w:pPr>
    </w:p>
    <w:p w:rsidRDefault="008F1B01" w:rsidP="008F1B01" w:rsidR="008F1B01">
      <w:pPr>
        <w:ind w:firstLine="720"/>
        <w:jc w:val="both"/>
      </w:pPr>
      <w:r>
        <w:t xml:space="preserve">Dostavlja popis računa i oročenih novčanih sredstava dužnika na dan </w:t>
      </w:r>
      <w:r w:rsidRPr="00B96B0F">
        <w:t>27.11</w:t>
      </w:r>
      <w:r>
        <w:t xml:space="preserve">.2017., te navodi da na temelju čl. 112. st. 5. SZ dužnik na ime predujma za namirenje troškova stečajnog postupka nema zaplijenjena novčana sredstva na dan </w:t>
      </w:r>
      <w:r w:rsidRPr="00B96B0F">
        <w:t>27.11</w:t>
      </w:r>
      <w:r>
        <w:t>.2017.</w:t>
      </w:r>
    </w:p>
    <w:p w:rsidRDefault="008F1B01" w:rsidP="008F1B01" w:rsidR="008F1B01">
      <w:pPr>
        <w:ind w:firstLine="708"/>
        <w:jc w:val="both"/>
      </w:pPr>
    </w:p>
    <w:p w:rsidRDefault="008F1B01" w:rsidP="008F1B01" w:rsidR="008F1B01">
      <w:pPr>
        <w:jc w:val="both"/>
      </w:pPr>
      <w:r>
        <w:tab/>
        <w:t xml:space="preserve">Sud je </w:t>
      </w:r>
      <w:r w:rsidRPr="00176811">
        <w:t xml:space="preserve">utvrdio da je predlagatelj ovlašten za podnošenje predmetnoga prijedloga temeljem odredbe čl. </w:t>
      </w:r>
      <w:r>
        <w:t>110</w:t>
      </w:r>
      <w:r w:rsidRPr="00176811">
        <w:t xml:space="preserve">. </w:t>
      </w:r>
      <w:r>
        <w:t>st. 1</w:t>
      </w:r>
      <w:r w:rsidRPr="00176811">
        <w:t>.</w:t>
      </w:r>
      <w:r>
        <w:t xml:space="preserve"> SZ-a</w:t>
      </w:r>
      <w:r w:rsidRPr="00176811">
        <w:t xml:space="preserve">, </w:t>
      </w:r>
      <w:r>
        <w:t xml:space="preserve">te je </w:t>
      </w:r>
      <w:r w:rsidRPr="00670F0C">
        <w:t>donio rješenje o pokretanju prethodnog postupka (čl. 115. st. 1. SZ-a) i zakazao ročište (čl. 123. i čl. 128. st.1. SZ-a).</w:t>
      </w:r>
    </w:p>
    <w:p w:rsidRDefault="008F1B01" w:rsidP="008F1B01" w:rsidR="008F1B01">
      <w:pPr>
        <w:jc w:val="both"/>
        <w:rPr>
          <w:color w:val="000000"/>
        </w:rPr>
      </w:pPr>
    </w:p>
    <w:p w:rsidRDefault="00904F01" w:rsidP="00904F01" w:rsidR="00904F01">
      <w:pPr>
        <w:ind w:firstLine="708"/>
        <w:jc w:val="both"/>
        <w:rPr>
          <w:color w:val="000000"/>
        </w:rPr>
      </w:pPr>
      <w:r>
        <w:rPr>
          <w:color w:val="000000"/>
        </w:rPr>
        <w:t xml:space="preserve">Na zahtjev suda zemljišno knjižni odjel Općinskog suda u Osijeku dostavio je 14.12.2017. Potvrdu iz kojega je razvidno da dužnik nije upisan kao vlasnik nekretnina na području nadležnosti ovoga zemljišnoknjižnog odjela. </w:t>
      </w:r>
    </w:p>
    <w:p w:rsidRDefault="00904F01" w:rsidP="00904F01" w:rsidR="00904F01">
      <w:pPr>
        <w:ind w:firstLine="708"/>
        <w:jc w:val="both"/>
        <w:rPr>
          <w:color w:val="000000"/>
        </w:rPr>
      </w:pPr>
    </w:p>
    <w:p w:rsidRDefault="00904F01" w:rsidP="00904F01" w:rsidR="00904F01">
      <w:pPr>
        <w:ind w:firstLine="708"/>
        <w:jc w:val="both"/>
        <w:rPr>
          <w:color w:val="000000"/>
        </w:rPr>
      </w:pPr>
      <w:r>
        <w:rPr>
          <w:color w:val="000000"/>
        </w:rPr>
        <w:t>Dana 14.12.2017. dužnik je dostavio prokazni popis imovine ovjeren po javnom bilježniku dana 13.12.2017. iz čega proizlazi da dužnik nema ni nekretnina ni pokretnina, nema imovinska prava na tuđim stvarima, nema novčane ni nenovčane tražbine, kao ni novčana sredstva na računima.</w:t>
      </w:r>
    </w:p>
    <w:p w:rsidRDefault="00904F01" w:rsidP="00904F01" w:rsidR="00904F01">
      <w:pPr>
        <w:ind w:firstLine="708"/>
        <w:jc w:val="both"/>
        <w:rPr>
          <w:color w:val="000000"/>
        </w:rPr>
      </w:pPr>
    </w:p>
    <w:p w:rsidRDefault="00904F01" w:rsidP="00904F01" w:rsidR="00904F01">
      <w:pPr>
        <w:ind w:firstLine="708"/>
        <w:jc w:val="both"/>
        <w:rPr>
          <w:color w:val="000000"/>
        </w:rPr>
      </w:pPr>
      <w:r>
        <w:rPr>
          <w:color w:val="000000"/>
        </w:rPr>
        <w:t>Također 20.12.2017. sud je zaprimio Uvjerenje MUP, PU Osječko-baranjske, PP Đakovo od 18.12.2017. iz koje je razvidno da dužnik nije evidentiran kao vlasnik vozila.</w:t>
      </w:r>
    </w:p>
    <w:p w:rsidRDefault="008F1B01" w:rsidP="008F1B01" w:rsidR="008F1B01">
      <w:pPr>
        <w:jc w:val="both"/>
      </w:pPr>
    </w:p>
    <w:p w:rsidRDefault="008F1B01" w:rsidP="008F1B01" w:rsidR="008F1B01">
      <w:pPr>
        <w:ind w:firstLine="708"/>
        <w:jc w:val="both"/>
      </w:pPr>
      <w:r>
        <w:rPr>
          <w:color w:val="000000"/>
        </w:rPr>
        <w:t xml:space="preserve">Na ročištu </w:t>
      </w:r>
      <w:r w:rsidRPr="007912A0">
        <w:t xml:space="preserve">radi </w:t>
      </w:r>
      <w:r>
        <w:t xml:space="preserve">rasprave o pretpostavkama </w:t>
      </w:r>
      <w:r w:rsidRPr="007912A0">
        <w:t>za otvaranje stečajnog postupka nad dužnikom</w:t>
      </w:r>
      <w:r>
        <w:t xml:space="preserve"> vjerovnik RH po ŽDO GUO Osijek je izjavila da nema primjedbi na izvedene dokaze kao ni prijedloge za nove dokaze, a odluku je prepustio sudu.</w:t>
      </w:r>
    </w:p>
    <w:p w:rsidRDefault="008F1B01" w:rsidP="008F1B01" w:rsidR="008F1B01">
      <w:pPr>
        <w:ind w:firstLine="708"/>
        <w:jc w:val="both"/>
      </w:pPr>
    </w:p>
    <w:p w:rsidRDefault="008F1B01" w:rsidP="008F1B01" w:rsidR="008F1B01">
      <w:pPr>
        <w:ind w:firstLine="720"/>
        <w:jc w:val="both"/>
      </w:pPr>
      <w:r w:rsidRPr="000625B3">
        <w:t>Temeljem odredbe čl. 84. st. 1. SZ i čl. 85. SZ, a u vezi s čl. 119. st. 6. SZ odlučeno kao u t. 2. izreke ovoga rješenja sukladno Mišljenju Povjerenstva za odlučivanje o sukobu interesa Broj: 711-I-752-M-63/17-02-8 od 16.05.2017. i očitovanju Ministarstva pravosuđa, Upravi za organizaciju pravosuđa KLASA: UP/I-133-04/15-01/223, URBROJ: 514-03-02-02-01-17-29 od 3.10.2017. Sanja Mišević kao bivša državna tajnica u Ministarstvu pravosuđa u razdoblju od 12 mjeseci od dana prestanka obnašanja predmetne dužnosti ne može obavljati poslove stečajne upraviteljice, odnosno do 29.04.2018.</w:t>
      </w:r>
    </w:p>
    <w:p w:rsidRDefault="008F1B01" w:rsidP="008F1B01" w:rsidR="008F1B01">
      <w:pPr>
        <w:jc w:val="both"/>
      </w:pPr>
    </w:p>
    <w:p w:rsidRDefault="008F1B01" w:rsidP="008F1B01" w:rsidR="008F1B01">
      <w:pPr>
        <w:ind w:firstLine="708"/>
        <w:jc w:val="both"/>
      </w:pPr>
      <w:r>
        <w:t xml:space="preserve">Sud je svojim rješenjem od </w:t>
      </w:r>
      <w:r w:rsidR="006F4D8C">
        <w:t>8</w:t>
      </w:r>
      <w:r>
        <w:t>.02.2018. pozvao osobe koje imaju pravni interes da se provede stečajni postupak nad ovim dužnikom na uplatu predujma u iznosu od 20.000,00 kn (</w:t>
      </w:r>
      <w:r w:rsidRPr="005326CB">
        <w:t>troškovi oglašavanja, troškovi stečajnog upravitelja, sudske pristojbe, troškovi eventualnih parnica, otvaranje i zatvaranje žiro-računa, izrada žiga, knjigovodstveni poslovi i dr.</w:t>
      </w:r>
      <w:r w:rsidRPr="004B454E">
        <w:t>)</w:t>
      </w:r>
      <w:r>
        <w:t xml:space="preserve">, u roku od 15 dana. </w:t>
      </w:r>
    </w:p>
    <w:p w:rsidRDefault="008F1B01" w:rsidP="008F1B01" w:rsidR="008F1B01">
      <w:pPr>
        <w:ind w:firstLine="708"/>
        <w:jc w:val="both"/>
      </w:pPr>
    </w:p>
    <w:p w:rsidRDefault="008F1B01" w:rsidP="008F1B01" w:rsidR="008F1B01">
      <w:pPr>
        <w:ind w:firstLine="708"/>
        <w:jc w:val="both"/>
      </w:pPr>
      <w:r>
        <w:t xml:space="preserve">Nakon bezuspješnog proteka roka za uplatu zatraženoga predujma troškova, te uvida u dokumentaciju u spisu i to Izvadak iz sudskog registra, </w:t>
      </w:r>
      <w:r w:rsidR="00D5487D">
        <w:t>Potvrdu Općinskog suda u Osijeku zk odjel od 12.12.2017., Prokazni popis imovine ovjeren po javnom bilježniku, Uvjerenje MUP PU Osječko-Baranjska, PP Đakovo</w:t>
      </w:r>
      <w:r w:rsidR="00E3647A">
        <w:t xml:space="preserve"> od 18.12.2017., Dopis FINE od 24.01.2018. i Podnesak zakonskog zastupnika dužnika od 7.02.2018.,</w:t>
      </w:r>
      <w:r>
        <w:t xml:space="preserve">, sud je utvrdio da postoji stečajni razlog predviđen zakonom (čl. 6. st. 2. SZ-a), da je predlagatelj ovlašten za podnošenje predmetnog prijedloga </w:t>
      </w:r>
      <w:r w:rsidRPr="00EA735A">
        <w:t>(</w:t>
      </w:r>
      <w:r>
        <w:t xml:space="preserve">čl. 110. st. 1. </w:t>
      </w:r>
      <w:r w:rsidRPr="00EA735A">
        <w:t>SZ-a)</w:t>
      </w:r>
      <w:r>
        <w:t>, da dužnik nema imovinu koja bi ušla u stečajnu masu, te je sud temeljem čl. 132. SZ-a odlučio kao u izreci.</w:t>
      </w:r>
    </w:p>
    <w:p w:rsidRDefault="008F1B01" w:rsidP="008F1B01" w:rsidR="008F1B01">
      <w:pPr>
        <w:ind w:firstLine="708"/>
        <w:jc w:val="both"/>
      </w:pPr>
    </w:p>
    <w:p w:rsidRDefault="008F1B01" w:rsidP="008F1B01" w:rsidR="008F1B01">
      <w:pPr>
        <w:pStyle w:val="Tijeloteksta"/>
        <w:jc w:val="center"/>
      </w:pPr>
      <w:r w:rsidRPr="00CE5270">
        <w:t xml:space="preserve">U Osijeku </w:t>
      </w:r>
      <w:r>
        <w:t>1</w:t>
      </w:r>
      <w:r w:rsidR="00E3647A">
        <w:t>5</w:t>
      </w:r>
      <w:r w:rsidRPr="006E0DC4">
        <w:t xml:space="preserve">. </w:t>
      </w:r>
      <w:r>
        <w:t>ožujka</w:t>
      </w:r>
      <w:r w:rsidRPr="006E0DC4">
        <w:t xml:space="preserve"> 2018</w:t>
      </w:r>
      <w:r w:rsidRPr="00CE5270">
        <w:t xml:space="preserve">. </w:t>
      </w:r>
    </w:p>
    <w:p w:rsidRDefault="008F1B01" w:rsidP="008F1B01" w:rsidR="008F1B01" w:rsidRPr="00CE5270">
      <w:pPr>
        <w:pStyle w:val="Tijeloteksta"/>
        <w:jc w:val="center"/>
      </w:pPr>
    </w:p>
    <w:p w:rsidRDefault="008F1B01" w:rsidP="008F1B01" w:rsidR="008F1B01"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8F1B01" w:rsidP="008F1B01" w:rsidR="008F1B01">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8F1B01" w:rsidP="008F1B01" w:rsidR="008F1B01">
      <w:pPr>
        <w:pStyle w:val="Tijeloteksta"/>
      </w:pPr>
    </w:p>
    <w:p w:rsidRDefault="008F1B01" w:rsidP="008F1B01" w:rsidR="008F1B01">
      <w:pPr>
        <w:pStyle w:val="Tijeloteksta"/>
      </w:pPr>
    </w:p>
    <w:p w:rsidRDefault="008F1B01" w:rsidP="008F1B01" w:rsidR="008F1B01" w:rsidRPr="0038021C">
      <w:pPr>
        <w:pStyle w:val="Tijeloteksta"/>
      </w:pPr>
      <w:r w:rsidRPr="003E14CC">
        <w:rPr>
          <w:bCs/>
        </w:rPr>
        <w:t>UPUTA O PRAVNOM LIJEKU:</w:t>
      </w:r>
    </w:p>
    <w:p w:rsidRDefault="008F1B01" w:rsidP="008F1B01" w:rsidR="008F1B01">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8F1B01" w:rsidP="008F1B01" w:rsidR="008F1B01">
      <w:pPr>
        <w:pStyle w:val="Tijeloteksta"/>
        <w:rPr>
          <w:bCs/>
        </w:rPr>
      </w:pPr>
    </w:p>
    <w:p w:rsidRDefault="008F1B01" w:rsidP="008F1B01" w:rsidR="008F1B01" w:rsidRPr="0057598B">
      <w:pPr>
        <w:pStyle w:val="Tijeloteksta"/>
        <w:rPr>
          <w:bCs/>
        </w:rPr>
      </w:pPr>
    </w:p>
    <w:p w:rsidRDefault="008F1B01" w:rsidP="008F1B01" w:rsidR="008F1B01" w:rsidRPr="00CE5270">
      <w:pPr>
        <w:jc w:val="both"/>
      </w:pPr>
      <w:r w:rsidRPr="00CE5270">
        <w:t>D N A :</w:t>
      </w:r>
    </w:p>
    <w:p w:rsidRDefault="008F1B01" w:rsidP="008F1B01" w:rsidR="008F1B01">
      <w:pPr>
        <w:numPr>
          <w:ilvl w:val="0"/>
          <w:numId w:val="2"/>
        </w:numPr>
        <w:rPr>
          <w:bCs/>
        </w:rPr>
      </w:pPr>
      <w:r w:rsidRPr="00FF6293">
        <w:rPr>
          <w:bCs/>
        </w:rPr>
        <w:t>Stečajn</w:t>
      </w:r>
      <w:r w:rsidR="00641FC2">
        <w:rPr>
          <w:bCs/>
        </w:rPr>
        <w:t>a</w:t>
      </w:r>
      <w:r w:rsidRPr="00FF6293">
        <w:rPr>
          <w:bCs/>
        </w:rPr>
        <w:t xml:space="preserve"> upravitel</w:t>
      </w:r>
      <w:r>
        <w:rPr>
          <w:bCs/>
        </w:rPr>
        <w:t>j</w:t>
      </w:r>
      <w:r w:rsidR="00641FC2">
        <w:rPr>
          <w:bCs/>
        </w:rPr>
        <w:t>ica</w:t>
      </w:r>
      <w:r>
        <w:rPr>
          <w:bCs/>
        </w:rPr>
        <w:t xml:space="preserve"> </w:t>
      </w:r>
      <w:r w:rsidR="00350461">
        <w:rPr>
          <w:bCs/>
        </w:rPr>
        <w:t>Nada Gagro</w:t>
      </w:r>
      <w:r>
        <w:rPr>
          <w:bCs/>
        </w:rPr>
        <w:t xml:space="preserve"> </w:t>
      </w:r>
    </w:p>
    <w:p w:rsidRDefault="008F1B01" w:rsidP="008F1B01" w:rsidR="008F1B01">
      <w:pPr>
        <w:numPr>
          <w:ilvl w:val="0"/>
          <w:numId w:val="2"/>
        </w:numPr>
        <w:jc w:val="both"/>
        <w:rPr>
          <w:bCs/>
        </w:rPr>
      </w:pPr>
      <w:r>
        <w:rPr>
          <w:bCs/>
        </w:rPr>
        <w:t>predlagatelj na njihov poslovni broj</w:t>
      </w:r>
    </w:p>
    <w:p w:rsidRDefault="008F1B01" w:rsidP="008F1B01" w:rsidR="008F1B01" w:rsidRPr="006A0D23">
      <w:pPr>
        <w:numPr>
          <w:ilvl w:val="0"/>
          <w:numId w:val="2"/>
        </w:numPr>
        <w:jc w:val="both"/>
        <w:rPr>
          <w:bCs/>
        </w:rPr>
      </w:pPr>
      <w:r>
        <w:rPr>
          <w:bCs/>
        </w:rPr>
        <w:t>ŽDO GUO Osijek</w:t>
      </w:r>
    </w:p>
    <w:p w:rsidRDefault="008F1B01" w:rsidP="008F1B01" w:rsidR="008F1B01">
      <w:pPr>
        <w:numPr>
          <w:ilvl w:val="0"/>
          <w:numId w:val="2"/>
        </w:numPr>
        <w:jc w:val="both"/>
        <w:rPr>
          <w:bCs/>
        </w:rPr>
      </w:pPr>
      <w:r>
        <w:rPr>
          <w:bCs/>
        </w:rPr>
        <w:t>dužnik</w:t>
      </w:r>
    </w:p>
    <w:p w:rsidRDefault="008F1B01" w:rsidP="008F1B01" w:rsidR="008F1B01" w:rsidRPr="007E6923">
      <w:pPr>
        <w:numPr>
          <w:ilvl w:val="0"/>
          <w:numId w:val="2"/>
        </w:numPr>
        <w:jc w:val="both"/>
        <w:rPr>
          <w:bCs/>
        </w:rPr>
      </w:pPr>
      <w:r>
        <w:rPr>
          <w:bCs/>
        </w:rPr>
        <w:t xml:space="preserve">zakonski zastupnik dužnika </w:t>
      </w:r>
      <w:r w:rsidR="00350461" w:rsidRPr="006F4D8C">
        <w:t>Borislav</w:t>
      </w:r>
      <w:r w:rsidR="00350461">
        <w:t>u</w:t>
      </w:r>
      <w:r w:rsidR="00350461" w:rsidRPr="006F4D8C">
        <w:t xml:space="preserve"> Gregačević, Viškovci, Omladinska 10</w:t>
      </w:r>
    </w:p>
    <w:p w:rsidRDefault="008F1B01" w:rsidP="008F1B01" w:rsidR="008F1B01">
      <w:pPr>
        <w:numPr>
          <w:ilvl w:val="0"/>
          <w:numId w:val="2"/>
        </w:numPr>
        <w:jc w:val="both"/>
        <w:rPr>
          <w:bCs/>
        </w:rPr>
      </w:pPr>
      <w:r>
        <w:rPr>
          <w:bCs/>
        </w:rPr>
        <w:t>FINA</w:t>
      </w:r>
    </w:p>
    <w:p w:rsidRDefault="008F1B01" w:rsidP="008F1B01" w:rsidR="008F1B01" w:rsidRPr="005A6B71">
      <w:pPr>
        <w:numPr>
          <w:ilvl w:val="0"/>
          <w:numId w:val="2"/>
        </w:numPr>
        <w:jc w:val="both"/>
      </w:pPr>
      <w:r w:rsidRPr="005A6B71">
        <w:t xml:space="preserve">mrežna stranica e-Oglasna ploča sudova </w:t>
      </w:r>
    </w:p>
    <w:p w:rsidRDefault="008F1B01" w:rsidP="008F1B01" w:rsidR="008F1B01" w:rsidRPr="007E6923">
      <w:pPr>
        <w:numPr>
          <w:ilvl w:val="0"/>
          <w:numId w:val="2"/>
        </w:numPr>
        <w:jc w:val="both"/>
        <w:rPr>
          <w:bCs/>
        </w:rPr>
      </w:pPr>
      <w:r>
        <w:t>sudski registar, odmah i nakon pravomoćnosti</w:t>
      </w:r>
    </w:p>
    <w:p w:rsidRDefault="008F1B01" w:rsidP="008F1B01" w:rsidR="008F1B01" w:rsidRPr="00120904">
      <w:pPr>
        <w:numPr>
          <w:ilvl w:val="0"/>
          <w:numId w:val="2"/>
        </w:numPr>
        <w:jc w:val="both"/>
        <w:rPr>
          <w:bCs/>
        </w:rPr>
      </w:pPr>
      <w:r>
        <w:t>Ministarstvo pravosuđa, nakon pravomoćnosti – elektroničkom poštom</w:t>
      </w:r>
    </w:p>
    <w:p w:rsidRDefault="008F1B01" w:rsidP="008F1B01" w:rsidR="008F1B01" w:rsidRPr="0073784D">
      <w:pPr>
        <w:numPr>
          <w:ilvl w:val="0"/>
          <w:numId w:val="2"/>
        </w:numPr>
        <w:jc w:val="both"/>
        <w:rPr>
          <w:bCs/>
        </w:rPr>
      </w:pPr>
      <w:r>
        <w:t>riješeno otvaranjem i zaključenjem</w:t>
      </w:r>
    </w:p>
    <w:p w:rsidRDefault="00D82937" w:rsidP="00F769CD" w:rsidR="00D82937" w:rsidRPr="00A30235">
      <w:pPr>
        <w:pStyle w:val="Tijeloteksta"/>
        <w:rPr>
          <w:bCs/>
        </w:rPr>
      </w:pPr>
    </w:p>
    <w:sectPr w:rsidSect="00E9518F" w:rsidR="00D82937" w:rsidRPr="00A30235">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4309C">
      <w:rPr>
        <w:rStyle w:val="Brojstranice"/>
        <w:noProof/>
      </w:rPr>
      <w:t>3</w:t>
    </w:r>
    <w:r>
      <w:rPr>
        <w:rStyle w:val="Brojstranice"/>
      </w:rPr>
      <w:fldChar w:fldCharType="end"/>
    </w:r>
  </w:p>
  <w:p w:rsidRDefault="008D414A" w:rsidP="008D414A" w:rsidR="00A4485C">
    <w:pPr>
      <w:pStyle w:val="Zaglavlje"/>
      <w:jc w:val="right"/>
    </w:pPr>
    <w:r w:rsidRPr="008D414A">
      <w:t>14 St-</w:t>
    </w:r>
    <w:r w:rsidR="00057218" w:rsidRPr="00057218">
      <w:t>1623/17-14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29DF063A"/>
    <w:multiLevelType w:val="hybridMultilevel"/>
    <w:tmpl w:val="2A7EA13E"/>
    <w:lvl w:tplc="F2F2C1E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528E4667"/>
    <w:multiLevelType w:val="multilevel"/>
    <w:tmpl w:val="248214EE"/>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5">
    <w:nsid w:val="72156F7E"/>
    <w:multiLevelType w:val="hybridMultilevel"/>
    <w:tmpl w:val="4866F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4"/>
  </w:num>
  <w:num w:numId="4">
    <w:abstractNumId w:val="5"/>
  </w:num>
  <w:num w:numId="5">
    <w:abstractNumId w:val="1"/>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A5A"/>
    <w:rsid w:val="00026EA4"/>
    <w:rsid w:val="00027CF2"/>
    <w:rsid w:val="000376CB"/>
    <w:rsid w:val="00040A11"/>
    <w:rsid w:val="0004309C"/>
    <w:rsid w:val="00043D09"/>
    <w:rsid w:val="00045AA7"/>
    <w:rsid w:val="00050374"/>
    <w:rsid w:val="0005414C"/>
    <w:rsid w:val="0005461F"/>
    <w:rsid w:val="000549E2"/>
    <w:rsid w:val="00057218"/>
    <w:rsid w:val="00060B7E"/>
    <w:rsid w:val="00062B49"/>
    <w:rsid w:val="0006344B"/>
    <w:rsid w:val="00063E93"/>
    <w:rsid w:val="00063F2C"/>
    <w:rsid w:val="00064483"/>
    <w:rsid w:val="00064829"/>
    <w:rsid w:val="00064EFD"/>
    <w:rsid w:val="000678E4"/>
    <w:rsid w:val="0007330F"/>
    <w:rsid w:val="000779B5"/>
    <w:rsid w:val="0008566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86F"/>
    <w:rsid w:val="000E2E37"/>
    <w:rsid w:val="000E536C"/>
    <w:rsid w:val="000E6DE9"/>
    <w:rsid w:val="000E7238"/>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3AF4"/>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3721E"/>
    <w:rsid w:val="002401C0"/>
    <w:rsid w:val="002406A4"/>
    <w:rsid w:val="00243375"/>
    <w:rsid w:val="00247C23"/>
    <w:rsid w:val="00250D0D"/>
    <w:rsid w:val="00251566"/>
    <w:rsid w:val="00254AC7"/>
    <w:rsid w:val="0025547E"/>
    <w:rsid w:val="00255F2A"/>
    <w:rsid w:val="002578E0"/>
    <w:rsid w:val="0026080C"/>
    <w:rsid w:val="002662BA"/>
    <w:rsid w:val="00270749"/>
    <w:rsid w:val="0027262B"/>
    <w:rsid w:val="00272A58"/>
    <w:rsid w:val="00274FF8"/>
    <w:rsid w:val="002778B5"/>
    <w:rsid w:val="00280054"/>
    <w:rsid w:val="00281A89"/>
    <w:rsid w:val="00281F25"/>
    <w:rsid w:val="002850F9"/>
    <w:rsid w:val="002874BC"/>
    <w:rsid w:val="002917E4"/>
    <w:rsid w:val="00291F97"/>
    <w:rsid w:val="0029361A"/>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716D"/>
    <w:rsid w:val="002D7C9F"/>
    <w:rsid w:val="002E1744"/>
    <w:rsid w:val="002E602C"/>
    <w:rsid w:val="002E71F0"/>
    <w:rsid w:val="002E7E68"/>
    <w:rsid w:val="002F217A"/>
    <w:rsid w:val="002F2BDD"/>
    <w:rsid w:val="002F2D04"/>
    <w:rsid w:val="002F51EA"/>
    <w:rsid w:val="00300B54"/>
    <w:rsid w:val="00300D3D"/>
    <w:rsid w:val="00302AAF"/>
    <w:rsid w:val="00303D2C"/>
    <w:rsid w:val="003169A0"/>
    <w:rsid w:val="00316C5C"/>
    <w:rsid w:val="00316FFC"/>
    <w:rsid w:val="00321753"/>
    <w:rsid w:val="003276D1"/>
    <w:rsid w:val="00330B1A"/>
    <w:rsid w:val="00331C4B"/>
    <w:rsid w:val="00331FEA"/>
    <w:rsid w:val="00333D72"/>
    <w:rsid w:val="00337C0C"/>
    <w:rsid w:val="003403A4"/>
    <w:rsid w:val="00340F87"/>
    <w:rsid w:val="00342126"/>
    <w:rsid w:val="0034231B"/>
    <w:rsid w:val="003432C4"/>
    <w:rsid w:val="0034372F"/>
    <w:rsid w:val="00346CAA"/>
    <w:rsid w:val="00347FF7"/>
    <w:rsid w:val="00350190"/>
    <w:rsid w:val="00350461"/>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BE9"/>
    <w:rsid w:val="003A18EA"/>
    <w:rsid w:val="003A1FB2"/>
    <w:rsid w:val="003A2AB8"/>
    <w:rsid w:val="003A52F9"/>
    <w:rsid w:val="003A5E93"/>
    <w:rsid w:val="003A6023"/>
    <w:rsid w:val="003A6694"/>
    <w:rsid w:val="003A78F2"/>
    <w:rsid w:val="003B1E7D"/>
    <w:rsid w:val="003C1615"/>
    <w:rsid w:val="003C18B6"/>
    <w:rsid w:val="003C1D01"/>
    <w:rsid w:val="003C60D7"/>
    <w:rsid w:val="003D0A6F"/>
    <w:rsid w:val="003D4FE9"/>
    <w:rsid w:val="003E04C1"/>
    <w:rsid w:val="003E14CC"/>
    <w:rsid w:val="003E2B91"/>
    <w:rsid w:val="003E4D21"/>
    <w:rsid w:val="003E4EC4"/>
    <w:rsid w:val="003E5553"/>
    <w:rsid w:val="003E66F9"/>
    <w:rsid w:val="003F013F"/>
    <w:rsid w:val="003F34DE"/>
    <w:rsid w:val="003F6F31"/>
    <w:rsid w:val="0040029D"/>
    <w:rsid w:val="0040205B"/>
    <w:rsid w:val="00403559"/>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FDD"/>
    <w:rsid w:val="00435338"/>
    <w:rsid w:val="00435595"/>
    <w:rsid w:val="0043594C"/>
    <w:rsid w:val="00435E75"/>
    <w:rsid w:val="00436053"/>
    <w:rsid w:val="00437009"/>
    <w:rsid w:val="00440B92"/>
    <w:rsid w:val="00441214"/>
    <w:rsid w:val="00443DBA"/>
    <w:rsid w:val="004442D7"/>
    <w:rsid w:val="00444676"/>
    <w:rsid w:val="00447A10"/>
    <w:rsid w:val="004555EA"/>
    <w:rsid w:val="00457214"/>
    <w:rsid w:val="0046661E"/>
    <w:rsid w:val="0046741D"/>
    <w:rsid w:val="00467D8B"/>
    <w:rsid w:val="0047011E"/>
    <w:rsid w:val="00470477"/>
    <w:rsid w:val="00471518"/>
    <w:rsid w:val="00475136"/>
    <w:rsid w:val="004804E4"/>
    <w:rsid w:val="004811C8"/>
    <w:rsid w:val="0048351B"/>
    <w:rsid w:val="00484117"/>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6964"/>
    <w:rsid w:val="004B6CE6"/>
    <w:rsid w:val="004B6D60"/>
    <w:rsid w:val="004C1235"/>
    <w:rsid w:val="004C24DF"/>
    <w:rsid w:val="004C2E39"/>
    <w:rsid w:val="004C31FA"/>
    <w:rsid w:val="004C3730"/>
    <w:rsid w:val="004C3D8B"/>
    <w:rsid w:val="004C6412"/>
    <w:rsid w:val="004D0926"/>
    <w:rsid w:val="004D0F1F"/>
    <w:rsid w:val="004D2DD9"/>
    <w:rsid w:val="004D2F39"/>
    <w:rsid w:val="004D3504"/>
    <w:rsid w:val="004D3838"/>
    <w:rsid w:val="004D3FE6"/>
    <w:rsid w:val="004D40C7"/>
    <w:rsid w:val="004D5765"/>
    <w:rsid w:val="004D626E"/>
    <w:rsid w:val="004E6AA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30EA5"/>
    <w:rsid w:val="00532204"/>
    <w:rsid w:val="00534B27"/>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0577"/>
    <w:rsid w:val="00571224"/>
    <w:rsid w:val="00572565"/>
    <w:rsid w:val="0057598B"/>
    <w:rsid w:val="00575C71"/>
    <w:rsid w:val="00576247"/>
    <w:rsid w:val="00576680"/>
    <w:rsid w:val="00577C02"/>
    <w:rsid w:val="00580089"/>
    <w:rsid w:val="0058230D"/>
    <w:rsid w:val="0058333A"/>
    <w:rsid w:val="00583A89"/>
    <w:rsid w:val="00583F3E"/>
    <w:rsid w:val="005848C3"/>
    <w:rsid w:val="005854F4"/>
    <w:rsid w:val="00587E1F"/>
    <w:rsid w:val="00592287"/>
    <w:rsid w:val="005933EC"/>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E4E37"/>
    <w:rsid w:val="005F1F2A"/>
    <w:rsid w:val="005F5F1E"/>
    <w:rsid w:val="005F61B5"/>
    <w:rsid w:val="0060006D"/>
    <w:rsid w:val="006046EC"/>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1FC2"/>
    <w:rsid w:val="00642487"/>
    <w:rsid w:val="006439BF"/>
    <w:rsid w:val="00644FC4"/>
    <w:rsid w:val="0065114E"/>
    <w:rsid w:val="00652A6D"/>
    <w:rsid w:val="00655055"/>
    <w:rsid w:val="00655210"/>
    <w:rsid w:val="00655519"/>
    <w:rsid w:val="00655FB4"/>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86E05"/>
    <w:rsid w:val="00691909"/>
    <w:rsid w:val="006944E2"/>
    <w:rsid w:val="0069650E"/>
    <w:rsid w:val="006A0D23"/>
    <w:rsid w:val="006A2D4B"/>
    <w:rsid w:val="006A63A7"/>
    <w:rsid w:val="006A7327"/>
    <w:rsid w:val="006B033E"/>
    <w:rsid w:val="006B114C"/>
    <w:rsid w:val="006B406F"/>
    <w:rsid w:val="006B4610"/>
    <w:rsid w:val="006C041B"/>
    <w:rsid w:val="006C0C10"/>
    <w:rsid w:val="006C2677"/>
    <w:rsid w:val="006C4500"/>
    <w:rsid w:val="006C4FAF"/>
    <w:rsid w:val="006C51D1"/>
    <w:rsid w:val="006C55C7"/>
    <w:rsid w:val="006D20F8"/>
    <w:rsid w:val="006D27C4"/>
    <w:rsid w:val="006D410B"/>
    <w:rsid w:val="006D42B0"/>
    <w:rsid w:val="006D5979"/>
    <w:rsid w:val="006E0D4C"/>
    <w:rsid w:val="006E0DC4"/>
    <w:rsid w:val="006E289A"/>
    <w:rsid w:val="006E2A1F"/>
    <w:rsid w:val="006E4610"/>
    <w:rsid w:val="006E7DED"/>
    <w:rsid w:val="006F14A1"/>
    <w:rsid w:val="006F4AB1"/>
    <w:rsid w:val="006F4D8C"/>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DFD"/>
    <w:rsid w:val="00733110"/>
    <w:rsid w:val="00733D7B"/>
    <w:rsid w:val="007351DC"/>
    <w:rsid w:val="00741461"/>
    <w:rsid w:val="00743FC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4A1C"/>
    <w:rsid w:val="00795040"/>
    <w:rsid w:val="00797544"/>
    <w:rsid w:val="00797989"/>
    <w:rsid w:val="007A044F"/>
    <w:rsid w:val="007A1B3A"/>
    <w:rsid w:val="007A3EB5"/>
    <w:rsid w:val="007A5D08"/>
    <w:rsid w:val="007A7302"/>
    <w:rsid w:val="007A7C9D"/>
    <w:rsid w:val="007B2CAE"/>
    <w:rsid w:val="007B4FDF"/>
    <w:rsid w:val="007B566A"/>
    <w:rsid w:val="007C531A"/>
    <w:rsid w:val="007C7594"/>
    <w:rsid w:val="007D06C5"/>
    <w:rsid w:val="007D705F"/>
    <w:rsid w:val="007D70F2"/>
    <w:rsid w:val="007D77B0"/>
    <w:rsid w:val="007E213B"/>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90B"/>
    <w:rsid w:val="00855E65"/>
    <w:rsid w:val="0085749F"/>
    <w:rsid w:val="00861C98"/>
    <w:rsid w:val="0086451B"/>
    <w:rsid w:val="0087181E"/>
    <w:rsid w:val="00873305"/>
    <w:rsid w:val="00873563"/>
    <w:rsid w:val="00876A12"/>
    <w:rsid w:val="008816EB"/>
    <w:rsid w:val="008816F3"/>
    <w:rsid w:val="00882936"/>
    <w:rsid w:val="008835AC"/>
    <w:rsid w:val="008843C6"/>
    <w:rsid w:val="00886C32"/>
    <w:rsid w:val="008914FC"/>
    <w:rsid w:val="00895BE6"/>
    <w:rsid w:val="008A46E5"/>
    <w:rsid w:val="008A6D8E"/>
    <w:rsid w:val="008A7BCA"/>
    <w:rsid w:val="008B0494"/>
    <w:rsid w:val="008B16A8"/>
    <w:rsid w:val="008B4F93"/>
    <w:rsid w:val="008B6CCD"/>
    <w:rsid w:val="008C04E0"/>
    <w:rsid w:val="008C11C6"/>
    <w:rsid w:val="008C387E"/>
    <w:rsid w:val="008C4A8B"/>
    <w:rsid w:val="008C75E1"/>
    <w:rsid w:val="008D0607"/>
    <w:rsid w:val="008D0EB0"/>
    <w:rsid w:val="008D1DFF"/>
    <w:rsid w:val="008D260A"/>
    <w:rsid w:val="008D350D"/>
    <w:rsid w:val="008D414A"/>
    <w:rsid w:val="008D4544"/>
    <w:rsid w:val="008D46DB"/>
    <w:rsid w:val="008D66EE"/>
    <w:rsid w:val="008D6A92"/>
    <w:rsid w:val="008E17D9"/>
    <w:rsid w:val="008E1A5E"/>
    <w:rsid w:val="008E1AE8"/>
    <w:rsid w:val="008E2217"/>
    <w:rsid w:val="008E3606"/>
    <w:rsid w:val="008E65CB"/>
    <w:rsid w:val="008F0874"/>
    <w:rsid w:val="008F1B01"/>
    <w:rsid w:val="008F6C2F"/>
    <w:rsid w:val="00900A05"/>
    <w:rsid w:val="00901F9E"/>
    <w:rsid w:val="00902A42"/>
    <w:rsid w:val="00904F01"/>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B02D5"/>
    <w:rsid w:val="009B17C7"/>
    <w:rsid w:val="009B352E"/>
    <w:rsid w:val="009B4A7A"/>
    <w:rsid w:val="009B588E"/>
    <w:rsid w:val="009B7725"/>
    <w:rsid w:val="009B7EEA"/>
    <w:rsid w:val="009C260B"/>
    <w:rsid w:val="009C42F4"/>
    <w:rsid w:val="009C5A01"/>
    <w:rsid w:val="009D1B89"/>
    <w:rsid w:val="009D2A4D"/>
    <w:rsid w:val="009D2B77"/>
    <w:rsid w:val="009D4068"/>
    <w:rsid w:val="009D4AEC"/>
    <w:rsid w:val="009D5B27"/>
    <w:rsid w:val="009E094B"/>
    <w:rsid w:val="009E143C"/>
    <w:rsid w:val="009F46A9"/>
    <w:rsid w:val="009F612F"/>
    <w:rsid w:val="009F670D"/>
    <w:rsid w:val="00A00369"/>
    <w:rsid w:val="00A01122"/>
    <w:rsid w:val="00A011B5"/>
    <w:rsid w:val="00A057AF"/>
    <w:rsid w:val="00A06B8C"/>
    <w:rsid w:val="00A13244"/>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4F42"/>
    <w:rsid w:val="00A35410"/>
    <w:rsid w:val="00A3698E"/>
    <w:rsid w:val="00A36E65"/>
    <w:rsid w:val="00A4063B"/>
    <w:rsid w:val="00A433C3"/>
    <w:rsid w:val="00A4485C"/>
    <w:rsid w:val="00A475EE"/>
    <w:rsid w:val="00A55FCD"/>
    <w:rsid w:val="00A56402"/>
    <w:rsid w:val="00A5680F"/>
    <w:rsid w:val="00A56CE0"/>
    <w:rsid w:val="00A72827"/>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4904"/>
    <w:rsid w:val="00AB6461"/>
    <w:rsid w:val="00AB6B7F"/>
    <w:rsid w:val="00AB6BE7"/>
    <w:rsid w:val="00AC0134"/>
    <w:rsid w:val="00AC04FA"/>
    <w:rsid w:val="00AC2C74"/>
    <w:rsid w:val="00AD0003"/>
    <w:rsid w:val="00AD2ACF"/>
    <w:rsid w:val="00AD30BE"/>
    <w:rsid w:val="00AD3E0B"/>
    <w:rsid w:val="00AD4247"/>
    <w:rsid w:val="00AD494E"/>
    <w:rsid w:val="00AD573C"/>
    <w:rsid w:val="00AD609A"/>
    <w:rsid w:val="00AD6CDC"/>
    <w:rsid w:val="00AE05DF"/>
    <w:rsid w:val="00AE1CD8"/>
    <w:rsid w:val="00AE3E07"/>
    <w:rsid w:val="00AE4A19"/>
    <w:rsid w:val="00AE586F"/>
    <w:rsid w:val="00AF0717"/>
    <w:rsid w:val="00AF0A7E"/>
    <w:rsid w:val="00AF1FC2"/>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C88"/>
    <w:rsid w:val="00B72593"/>
    <w:rsid w:val="00B725DE"/>
    <w:rsid w:val="00B72D7F"/>
    <w:rsid w:val="00B73F46"/>
    <w:rsid w:val="00B76772"/>
    <w:rsid w:val="00B80FC8"/>
    <w:rsid w:val="00B81629"/>
    <w:rsid w:val="00B8546F"/>
    <w:rsid w:val="00B85E87"/>
    <w:rsid w:val="00B87668"/>
    <w:rsid w:val="00B90674"/>
    <w:rsid w:val="00B90ECC"/>
    <w:rsid w:val="00B92841"/>
    <w:rsid w:val="00B93305"/>
    <w:rsid w:val="00B934BC"/>
    <w:rsid w:val="00B95987"/>
    <w:rsid w:val="00B96ED7"/>
    <w:rsid w:val="00BA52C0"/>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1B3F"/>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45FDE"/>
    <w:rsid w:val="00C519D3"/>
    <w:rsid w:val="00C52BDE"/>
    <w:rsid w:val="00C552FE"/>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A1CB5"/>
    <w:rsid w:val="00CA4895"/>
    <w:rsid w:val="00CA76AA"/>
    <w:rsid w:val="00CB1707"/>
    <w:rsid w:val="00CB46C2"/>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011"/>
    <w:rsid w:val="00CE64A0"/>
    <w:rsid w:val="00CF0829"/>
    <w:rsid w:val="00CF0E67"/>
    <w:rsid w:val="00CF151F"/>
    <w:rsid w:val="00CF3E92"/>
    <w:rsid w:val="00CF4E0A"/>
    <w:rsid w:val="00CF6690"/>
    <w:rsid w:val="00D025AB"/>
    <w:rsid w:val="00D03086"/>
    <w:rsid w:val="00D04106"/>
    <w:rsid w:val="00D04945"/>
    <w:rsid w:val="00D052B3"/>
    <w:rsid w:val="00D074E3"/>
    <w:rsid w:val="00D126E0"/>
    <w:rsid w:val="00D14845"/>
    <w:rsid w:val="00D21EF7"/>
    <w:rsid w:val="00D220D4"/>
    <w:rsid w:val="00D235B3"/>
    <w:rsid w:val="00D24DFC"/>
    <w:rsid w:val="00D251A9"/>
    <w:rsid w:val="00D27586"/>
    <w:rsid w:val="00D277A6"/>
    <w:rsid w:val="00D27EE0"/>
    <w:rsid w:val="00D36C52"/>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87D"/>
    <w:rsid w:val="00D54FB8"/>
    <w:rsid w:val="00D5547F"/>
    <w:rsid w:val="00D5555E"/>
    <w:rsid w:val="00D5622A"/>
    <w:rsid w:val="00D57F0E"/>
    <w:rsid w:val="00D62D07"/>
    <w:rsid w:val="00D6408B"/>
    <w:rsid w:val="00D642BF"/>
    <w:rsid w:val="00D64C58"/>
    <w:rsid w:val="00D64D7B"/>
    <w:rsid w:val="00D659BF"/>
    <w:rsid w:val="00D666F1"/>
    <w:rsid w:val="00D66BBF"/>
    <w:rsid w:val="00D671A3"/>
    <w:rsid w:val="00D70A8E"/>
    <w:rsid w:val="00D70F3F"/>
    <w:rsid w:val="00D77AA8"/>
    <w:rsid w:val="00D802C6"/>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18AF"/>
    <w:rsid w:val="00E13ED7"/>
    <w:rsid w:val="00E15B62"/>
    <w:rsid w:val="00E2088D"/>
    <w:rsid w:val="00E20BF0"/>
    <w:rsid w:val="00E21F0D"/>
    <w:rsid w:val="00E22229"/>
    <w:rsid w:val="00E23265"/>
    <w:rsid w:val="00E31DE2"/>
    <w:rsid w:val="00E32413"/>
    <w:rsid w:val="00E329D0"/>
    <w:rsid w:val="00E3647A"/>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1126"/>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D0188"/>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3DE6"/>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33806"/>
    <w:rsid w:val="00F40B97"/>
    <w:rsid w:val="00F41AFC"/>
    <w:rsid w:val="00F42553"/>
    <w:rsid w:val="00F43CE8"/>
    <w:rsid w:val="00F47634"/>
    <w:rsid w:val="00F506A7"/>
    <w:rsid w:val="00F51433"/>
    <w:rsid w:val="00F54003"/>
    <w:rsid w:val="00F548A3"/>
    <w:rsid w:val="00F56B6F"/>
    <w:rsid w:val="00F645D5"/>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536A"/>
    <w:rsid w:val="00FE78CB"/>
    <w:rsid w:val="00FF11A2"/>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StandardWeb" w:type="paragraph">
    <w:name w:val="Normal (Web)"/>
    <w:basedOn w:val="Normal"/>
    <w:unhideWhenUsed/>
    <w:rsid w:val="002D716D"/>
    <w:pPr>
      <w:spacing w:afterAutospacing="true" w:after="100" w:beforeAutospacing="true" w:before="100"/>
    </w:pPr>
  </w:style>
  <w:style w:styleId="Tekstrezerviranogmjesta" w:type="character">
    <w:name w:val="Placeholder Text"/>
    <w:basedOn w:val="Zadanifontodlomka"/>
    <w:uiPriority w:val="99"/>
    <w:semiHidden/>
    <w:rsid w:val="0004309C"/>
    <w:rPr>
      <w:color w:val="808080"/>
      <w:bdr w:space="0" w:sz="0" w:color="auto" w:val="none"/>
      <w:shd w:fill="auto" w:color="auto" w:val="clear"/>
    </w:rPr>
  </w:style>
  <w:style w:customStyle="true" w:styleId="eSPISCCParagraphDefaultFont" w:type="character">
    <w:name w:val="eSPIS_CC_Paragraph Default Font"/>
    <w:basedOn w:val="Zadanifontodlomka"/>
    <w:rsid w:val="000430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309C"/>
    <w:rPr>
      <w:bdr w:space="0" w:sz="0" w:color="auto" w:val="none"/>
      <w:shd w:fill="FFFFCC" w:color="auto" w:val="clear"/>
      <w:lang w:val="hr-HR"/>
    </w:rPr>
  </w:style>
  <w:style w:customStyle="true" w:styleId="PozadinaSvijetloCrvena" w:type="character">
    <w:name w:val="Pozadina_SvijetloCrvena"/>
    <w:basedOn w:val="eSPISCCParagraphDefaultFont"/>
    <w:rsid w:val="000430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30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StandardWeb" w:type="paragraph">
    <w:name w:val="Normal (Web)"/>
    <w:basedOn w:val="Normal"/>
    <w:unhideWhenUsed/>
    <w:rsid w:val="002D716D"/>
    <w:pPr>
      <w:spacing w:after="100" w:afterAutospacing="1" w:before="100" w:beforeAutospacing="1"/>
    </w:pPr>
  </w:style>
  <w:style w:styleId="Tekstrezerviranogmjesta" w:type="character">
    <w:name w:val="Placeholder Text"/>
    <w:basedOn w:val="Zadanifontodlomka"/>
    <w:uiPriority w:val="99"/>
    <w:semiHidden/>
    <w:rsid w:val="0004309C"/>
    <w:rPr>
      <w:color w:val="808080"/>
      <w:bdr w:color="auto" w:space="0" w:sz="0" w:val="none"/>
      <w:shd w:color="auto" w:fill="auto" w:val="clear"/>
    </w:rPr>
  </w:style>
  <w:style w:customStyle="1" w:styleId="eSPISCCParagraphDefaultFont" w:type="character">
    <w:name w:val="eSPIS_CC_Paragraph Default Font"/>
    <w:basedOn w:val="Zadanifontodlomka"/>
    <w:rsid w:val="000430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309C"/>
    <w:rPr>
      <w:bdr w:color="auto" w:space="0" w:sz="0" w:val="none"/>
      <w:shd w:color="auto" w:fill="FFFFCC" w:val="clear"/>
      <w:lang w:val="hr-HR"/>
    </w:rPr>
  </w:style>
  <w:style w:customStyle="1" w:styleId="PozadinaSvijetloCrvena" w:type="character">
    <w:name w:val="Pozadina_SvijetloCrvena"/>
    <w:basedOn w:val="eSPISCCParagraphDefaultFont"/>
    <w:rsid w:val="000430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30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2018.</izvorni_sadrzaj>
    <derivirana_varijabla naziv="DomainObject.DatumDonosenjaOdluke_1">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1623</izvorni_sadrzaj>
    <derivirana_varijabla naziv="DomainObject.Predmet.Broj_1">1623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2017.</izvorni_sadrzaj>
    <derivirana_varijabla naziv="DomainObject.Predmet.DatumOsnivanja_1">29.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St-1623/2017</izvorni_sadrzaj>
    <derivirana_varijabla naziv="DomainObject.Predmet.OznakaBroj_1">St-1623/2017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BORISLAV j.d.o.o. za trgovinu</izvorni_sadrzaj>
    <derivirana_varijabla naziv="DomainObject.Predmet.ProtustrankaFormated_1">  BORISLAV j.d.o.o. za trgovinu</derivirana_varijabla>
  </DomainObject.Predmet.ProtustrankaFormated>
  <DomainObject.Predmet.ProtustrankaFormatedOIB>
    <izvorni_sadrzaj>  BORISLAV j.d.o.o. za trgovinu, OIB 09666284262</izvorni_sadrzaj>
    <derivirana_varijabla naziv="DomainObject.Predmet.ProtustrankaFormatedOIB_1">  BORISLAV j.d.o.o. za trgovinu, OIB 09666284262</derivirana_varijabla>
  </DomainObject.Predmet.ProtustrankaFormatedOIB>
  <DomainObject.Predmet.ProtustrankaFormatedWithAdress>
    <izvorni_sadrzaj> BORISLAV j.d.o.o. za trgovinu, Omladinska 10, 31401 Viškovci</izvorni_sadrzaj>
    <derivirana_varijabla naziv="DomainObject.Predmet.ProtustrankaFormatedWithAdress_1"> BORISLAV j.d.o.o. za trgovinu, Omladinska 10, 31401 Viškovci</derivirana_varijabla>
  </DomainObject.Predmet.ProtustrankaFormatedWithAdress>
  <DomainObject.Predmet.ProtustrankaFormatedWithAdressOIB>
    <izvorni_sadrzaj> BORISLAV j.d.o.o. za trgovinu, OIB 09666284262, Omladinska 10, 31401 Viškovci</izvorni_sadrzaj>
    <derivirana_varijabla naziv="DomainObject.Predmet.ProtustrankaFormatedWithAdressOIB_1"> BORISLAV j.d.o.o. za trgovinu, OIB 09666284262, Omladinska 10, 31401 Viškovci</derivirana_varijabla>
  </DomainObject.Predmet.ProtustrankaFormatedWithAdressOIB>
  <DomainObject.Predmet.ProtustrankaWithAdress>
    <izvorni_sadrzaj>BORISLAV j.d.o.o. za trgovinu Omladinska 10, 31401 Viškovci</izvorni_sadrzaj>
    <derivirana_varijabla naziv="DomainObject.Predmet.ProtustrankaWithAdress_1">BORISLAV j.d.o.o. za trgovinu Omladinska 10, 31401 Viškovci</derivirana_varijabla>
  </DomainObject.Predmet.ProtustrankaWithAdress>
  <DomainObject.Predmet.ProtustrankaWithAdressOIB>
    <izvorni_sadrzaj>BORISLAV j.d.o.o. za trgovinu, OIB 09666284262, Omladinska 10, 31401 Viškovci</izvorni_sadrzaj>
    <derivirana_varijabla naziv="DomainObject.Predmet.ProtustrankaWithAdressOIB_1">BORISLAV j.d.o.o. za trgovinu, OIB 09666284262, Omladinska 10, 31401 Viškovci</derivirana_varijabla>
  </DomainObject.Predmet.ProtustrankaWithAdressOIB>
  <DomainObject.Predmet.ProtustrankaNazivFormated>
    <izvorni_sadrzaj>BORISLAV j.d.o.o. za trgovinu</izvorni_sadrzaj>
    <derivirana_varijabla naziv="DomainObject.Predmet.ProtustrankaNazivFormated_1">BORISLAV j.d.o.o. za trgovinu</derivirana_varijabla>
  </DomainObject.Predmet.ProtustrankaNazivFormated>
  <DomainObject.Predmet.ProtustrankaNazivFormatedOIB>
    <izvorni_sadrzaj>BORISLAV j.d.o.o. za trgovinu, OIB 09666284262</izvorni_sadrzaj>
    <derivirana_varijabla naziv="DomainObject.Predmet.ProtustrankaNazivFormatedOIB_1">BORISLAV j.d.o.o. za trgovinu, OIB 09666284262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BORISLAV j.d.o.o. za trgovinu</item>
    </izvorni_sadrzaj>
    <derivirana_varijabla naziv="DomainObject.Predmet.ProtuStrankaListFormated_1">
      <item>BORISLAV j.d.o.o. za trgovinu</item>
    </derivirana_varijabla>
  </DomainObject.Predmet.ProtuStrankaListFormated>
  <DomainObject.Predmet.ProtuStrankaListFormatedOIB>
    <izvorni_sadrzaj>
      <item>BORISLAV j.d.o.o. za trgovinu, OIB 09666284262</item>
    </izvorni_sadrzaj>
    <derivirana_varijabla naziv="DomainObject.Predmet.ProtuStrankaListFormatedOIB_1">
      <item>BORISLAV j.d.o.o. za trgovinu, OIB 09666284262</item>
    </derivirana_varijabla>
  </DomainObject.Predmet.ProtuStrankaListFormatedOIB>
  <DomainObject.Predmet.ProtuStrankaListFormatedWithAdress>
    <izvorni_sadrzaj>
      <item>BORISLAV j.d.o.o. za trgovinu, Omladinska 10, 31401 Viškovci</item>
    </izvorni_sadrzaj>
    <derivirana_varijabla naziv="DomainObject.Predmet.ProtuStrankaListFormatedWithAdress_1">
      <item>BORISLAV j.d.o.o. za trgovinu, Omladinska 10, 31401 Viškovci</item>
    </derivirana_varijabla>
  </DomainObject.Predmet.ProtuStrankaListFormatedWithAdress>
  <DomainObject.Predmet.ProtuStrankaListFormatedWithAdressOIB>
    <izvorni_sadrzaj>
      <item>BORISLAV j.d.o.o. za trgovinu, OIB 09666284262, Omladinska 10, 31401 Viškovci</item>
    </izvorni_sadrzaj>
    <derivirana_varijabla naziv="DomainObject.Predmet.ProtuStrankaListFormatedWithAdressOIB_1">
      <item>BORISLAV j.d.o.o. za trgovinu, OIB 09666284262, Omladinska 10, 31401 Viškovci</item>
    </derivirana_varijabla>
  </DomainObject.Predmet.ProtuStrankaListFormatedWithAdressOIB>
  <DomainObject.Predmet.ProtuStrankaListNazivFormated>
    <izvorni_sadrzaj>
      <item>BORISLAV j.d.o.o. za trgovinu</item>
    </izvorni_sadrzaj>
    <derivirana_varijabla naziv="DomainObject.Predmet.ProtuStrankaListNazivFormated_1">
      <item>BORISLAV j.d.o.o. za trgovinu</item>
    </derivirana_varijabla>
  </DomainObject.Predmet.ProtuStrankaListNazivFormated>
  <DomainObject.Predmet.ProtuStrankaListNazivFormatedOIB>
    <izvorni_sadrzaj>
      <item>BORISLAV j.d.o.o. za trgovinu, OIB 09666284262</item>
    </izvorni_sadrzaj>
    <derivirana_varijabla naziv="DomainObject.Predmet.ProtuStrankaListNazivFormatedOIB_1">
      <item>BORISLAV j.d.o.o. za trgovinu, OIB 09666284262</item>
    </derivirana_varijabla>
  </DomainObject.Predmet.ProtuStrankaListNazivFormatedOIB>
  <DomainObject.Predmet.OstaliListFormated>
    <izvorni_sadrzaj>
      <item>Borislav Gregačević</item>
      <item>ŽDO GUO Osijek</item>
    </izvorni_sadrzaj>
    <derivirana_varijabla naziv="DomainObject.Predmet.OstaliListFormated_1">
      <item>Borislav Gregačević</item>
      <item>ŽDO GUO Osijek</item>
    </derivirana_varijabla>
  </DomainObject.Predmet.OstaliListFormated>
  <DomainObject.Predmet.OstaliListFormatedOIB>
    <izvorni_sadrzaj>
      <item>Borislav Gregačević, OIB 55035379856</item>
      <item>ŽDO GUO Osijek, OIB 52634238587</item>
    </izvorni_sadrzaj>
    <derivirana_varijabla naziv="DomainObject.Predmet.OstaliListFormatedOIB_1">
      <item>Borislav Gregačević, OIB 55035379856</item>
      <item>ŽDO GUO Osijek, OIB 52634238587</item>
    </derivirana_varijabla>
  </DomainObject.Predmet.OstaliListFormatedOIB>
  <DomainObject.Predmet.OstaliListFormatedWithAdress>
    <izvorni_sadrzaj>
      <item>Borislav Gregačević, Omladinska 10, 31401 Viškovci</item>
      <item>ŽDO GUO Osijek</item>
    </izvorni_sadrzaj>
    <derivirana_varijabla naziv="DomainObject.Predmet.OstaliListFormatedWithAdress_1">
      <item>Borislav Gregačević, Omladinska 10, 31401 Viškovci</item>
      <item>ŽDO GUO Osijek</item>
    </derivirana_varijabla>
  </DomainObject.Predmet.OstaliListFormatedWithAdress>
  <DomainObject.Predmet.OstaliListFormatedWithAdressOIB>
    <izvorni_sadrzaj>
      <item>Borislav Gregačević, OIB 55035379856, Omladinska 10, 31401 Viškovci</item>
      <item>ŽDO GUO Osijek, OIB 52634238587</item>
    </izvorni_sadrzaj>
    <derivirana_varijabla naziv="DomainObject.Predmet.OstaliListFormatedWithAdressOIB_1">
      <item>Borislav Gregačević, OIB 55035379856, Omladinska 10, 31401 Viškovci</item>
      <item>ŽDO GUO Osijek, OIB 52634238587</item>
    </derivirana_varijabla>
  </DomainObject.Predmet.OstaliListFormatedWithAdressOIB>
  <DomainObject.Predmet.OstaliListNazivFormated>
    <izvorni_sadrzaj>
      <item>Borislav Gregačević</item>
      <item>ŽDO GUO Osijek</item>
    </izvorni_sadrzaj>
    <derivirana_varijabla naziv="DomainObject.Predmet.OstaliListNazivFormated_1">
      <item>Borislav Gregačević</item>
      <item>ŽDO GUO Osijek</item>
    </derivirana_varijabla>
  </DomainObject.Predmet.OstaliListNazivFormated>
  <DomainObject.Predmet.OstaliListNazivFormatedOIB>
    <izvorni_sadrzaj>
      <item>Borislav Gregačević, OIB 55035379856</item>
      <item>ŽDO GUO Osijek, OIB 52634238587</item>
    </izvorni_sadrzaj>
    <derivirana_varijabla naziv="DomainObject.Predmet.OstaliListNazivFormatedOIB_1">
      <item>Borislav Gregačević, OIB 55035379856</item>
      <item>ŽDO GUO Osijek, OIB 52634238587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2018.</izvorni_sadrzaj>
    <derivirana_varijabla naziv="DomainObject.Datum_1">15. ožujka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BORISLAV j.d.o.o. za trgovinu</izvorni_sadrzaj>
    <derivirana_varijabla naziv="DomainObject.Predmet.ProtustrankaIDrugi_1">BORISLAV j.d.o.o. za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BORISLAV j.d.o.o. za trgovinu, OIB 09666284262, Omladinska 10, 31401 Viškovci</izvorni_sadrzaj>
    <derivirana_varijabla naziv="DomainObject.Predmet.ProtustrankaIDrugiAdressOIB_1">BORISLAV j.d.o.o. za trgovinu, OIB 09666284262, Omladinska 10, 31401 Viškovci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BORISLAV j.d.o.o. za trgovinu</item>
      <item>Borislav Gregačević</item>
      <item>ŽDO GUO Osijek</item>
    </izvorni_sadrzaj>
    <derivirana_varijabla naziv="DomainObject.Predmet.SudioniciListNaziv_1">
      <item>FINA RC OSIJEK</item>
      <item>BORISLAV j.d.o.o. za trgovinu</item>
      <item>Borislav Gregačević</item>
      <item>ŽDO GUO Osijek</item>
    </derivirana_varijabla>
  </DomainObject.Predmet.SudioniciListNaziv>
  <DomainObject.Predmet.SudioniciListAdressOIB>
    <izvorni_sadrzaj>
      <item>FINA RC OSIJEK, OIB 85821130368</item>
      <item>BORISLAV j.d.o.o. za trgovinu, OIB 09666284262, Omladinska 10,31401 Viškovci</item>
      <item>Borislav Gregačević, OIB 55035379856, Omladinska 10,31401 Viškovci</item>
      <item>ŽDO GUO Osijek, OIB 52634238587</item>
    </izvorni_sadrzaj>
    <derivirana_varijabla naziv="DomainObject.Predmet.SudioniciListAdressOIB_1">
      <item>FINA RC OSIJEK, OIB 85821130368</item>
      <item>BORISLAV j.d.o.o. za trgovinu, OIB 09666284262, Omladinska 10,31401 Viškovci</item>
      <item>Borislav Gregačević, OIB 55035379856, Omladinska 10,31401 Viškovci</item>
      <item>ŽDO GUO Osijek,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09666284262</item>
      <item>, OIB 55035379856</item>
      <item>, OIB 52634238587</item>
    </izvorni_sadrzaj>
    <derivirana_varijabla naziv="DomainObject.Predmet.SudioniciListNazivOIB_1">
      <item>, OIB 85821130368</item>
      <item>, OIB 09666284262</item>
      <item>, OIB 55035379856</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A9C83E-347C-4D72-8BD5-C6A98EBEE0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855</properties:Words>
  <properties:Characters>4915</properties:Characters>
  <properties:Lines>129</properties:Lines>
  <properties:Paragraphs>40</properties:Paragraphs>
  <properties:TotalTime>982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2018-03-14T10:48:00Z</cp:lastPrinted>
  <dcterms:modified xmlns:xsi="http://www.w3.org/2001/XMLSchema-instance" xsi:type="dcterms:W3CDTF">2018-03-15T12:53:00Z</dcterms:modified>
  <cp:revision>81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3</vt:i4>
  </prop:property>
</prop:Properties>
</file>