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ffbc" w14:paraId="7c0ffbc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E60018">
        <w:t>8</w:t>
      </w:r>
      <w:r w:rsidR="008D3278">
        <w:t>6</w:t>
      </w:r>
      <w:r w:rsidR="000438E5">
        <w:t>1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A93896">
        <w:t>2</w:t>
      </w:r>
      <w:r w:rsidR="002A79BE">
        <w:t>9</w:t>
      </w:r>
      <w:r w:rsidR="00BF5927">
        <w:t>. studenoga</w:t>
      </w:r>
      <w:r w:rsidR="00682583" w:rsidRPr="00682583">
        <w:t xml:space="preserve"> </w:t>
      </w:r>
      <w:r w:rsidR="00360CDC">
        <w:t>2018</w:t>
      </w:r>
      <w:r w:rsidRPr="009C5689">
        <w:t>., objavljuje:</w:t>
      </w:r>
    </w:p>
    <w:p w:rsidRDefault="00A93896" w:rsidP="008E454A" w:rsidR="00A93896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A5557E">
        <w:t>EKO TURIZAM GRADUNJE</w:t>
      </w:r>
      <w:r w:rsidR="007F4644">
        <w:t xml:space="preserve"> </w:t>
      </w:r>
      <w:r w:rsidR="009A635B">
        <w:t>j.</w:t>
      </w:r>
      <w:r w:rsidR="007F4644">
        <w:t>d.o.o.</w:t>
      </w:r>
      <w:r w:rsidR="009A635B">
        <w:t xml:space="preserve"> za </w:t>
      </w:r>
      <w:r w:rsidR="00A5557E">
        <w:t xml:space="preserve">turizam i </w:t>
      </w:r>
      <w:r w:rsidR="009A635B">
        <w:t>usluge</w:t>
      </w:r>
      <w:r w:rsidR="007F4644">
        <w:t xml:space="preserve">, OIB: </w:t>
      </w:r>
      <w:r w:rsidR="00A5557E">
        <w:t>287</w:t>
      </w:r>
      <w:r w:rsidR="009A635B">
        <w:t>7</w:t>
      </w:r>
      <w:r w:rsidR="00A5557E">
        <w:t>0660187</w:t>
      </w:r>
      <w:r w:rsidR="003616DA">
        <w:t xml:space="preserve">, </w:t>
      </w:r>
      <w:r w:rsidR="00A5557E">
        <w:t xml:space="preserve">Donje </w:t>
      </w:r>
      <w:proofErr w:type="spellStart"/>
      <w:r w:rsidR="00A5557E">
        <w:t>Orešje</w:t>
      </w:r>
      <w:proofErr w:type="spellEnd"/>
      <w:r w:rsidR="00A5557E">
        <w:t xml:space="preserve">, </w:t>
      </w:r>
      <w:proofErr w:type="spellStart"/>
      <w:r w:rsidR="00A5557E">
        <w:t>Gradunje</w:t>
      </w:r>
      <w:proofErr w:type="spellEnd"/>
      <w:r w:rsidR="00A5557E">
        <w:t xml:space="preserve"> 12A</w:t>
      </w:r>
      <w:r w:rsidR="007F4644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9A635B">
        <w:t>3</w:t>
      </w:r>
      <w:r w:rsidR="00A5557E">
        <w:t>0</w:t>
      </w:r>
      <w:r w:rsidR="009A635B">
        <w:t>.</w:t>
      </w:r>
      <w:r w:rsidR="00A5557E">
        <w:t>764</w:t>
      </w:r>
      <w:r w:rsidR="009A635B">
        <w:t>,</w:t>
      </w:r>
      <w:r w:rsidR="00A5557E">
        <w:t>25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A93896">
        <w:t>2</w:t>
      </w:r>
      <w:r w:rsidR="002A79BE">
        <w:t>9</w:t>
      </w:r>
      <w:r w:rsidR="00BF5927">
        <w:t>. studenoga</w:t>
      </w:r>
      <w:r w:rsidR="00682583">
        <w:t xml:space="preserve">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2A79BE" w:rsidP="008E454A" w:rsidR="008E454A" w:rsidRPr="009C5689">
      <w:pPr>
        <w:jc w:val="right"/>
      </w:pPr>
      <w:r>
        <w:t xml:space="preserve">      </w:t>
      </w:r>
      <w:r w:rsidR="008E454A">
        <w:t>Viša sudska savjetnica</w:t>
      </w:r>
      <w:r w:rsidR="008E454A" w:rsidRPr="009C5689">
        <w:t>:</w:t>
      </w:r>
    </w:p>
    <w:p w:rsidRDefault="002A79BE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</w:t>
      </w:r>
      <w:r w:rsidR="008E454A">
        <w:t>Bernardica Novak Šarac</w:t>
      </w:r>
      <w:r>
        <w:t xml:space="preserve"> v.r. </w:t>
      </w:r>
    </w:p>
    <w:p w:rsidRDefault="002A79BE" w:rsidP="002A79BE" w:rsidR="002A79BE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2A79BE" w:rsidP="002A79BE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Tatjana Slaviček  </w:t>
      </w: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79B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A79BE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438E5"/>
    <w:rsid w:val="00066CDC"/>
    <w:rsid w:val="001920D8"/>
    <w:rsid w:val="001B0649"/>
    <w:rsid w:val="001E7687"/>
    <w:rsid w:val="00212CD6"/>
    <w:rsid w:val="00275715"/>
    <w:rsid w:val="002A79BE"/>
    <w:rsid w:val="002E510E"/>
    <w:rsid w:val="002F4FC7"/>
    <w:rsid w:val="00360CDC"/>
    <w:rsid w:val="003616DA"/>
    <w:rsid w:val="00443018"/>
    <w:rsid w:val="00450457"/>
    <w:rsid w:val="005209CA"/>
    <w:rsid w:val="00545FE2"/>
    <w:rsid w:val="00552788"/>
    <w:rsid w:val="00682583"/>
    <w:rsid w:val="00716E80"/>
    <w:rsid w:val="007342CB"/>
    <w:rsid w:val="00754526"/>
    <w:rsid w:val="00754835"/>
    <w:rsid w:val="007644BB"/>
    <w:rsid w:val="007C76E3"/>
    <w:rsid w:val="007E54EA"/>
    <w:rsid w:val="007F4644"/>
    <w:rsid w:val="0085363A"/>
    <w:rsid w:val="00863365"/>
    <w:rsid w:val="00896B95"/>
    <w:rsid w:val="008D3278"/>
    <w:rsid w:val="008E454A"/>
    <w:rsid w:val="008F0BF8"/>
    <w:rsid w:val="008F121A"/>
    <w:rsid w:val="009A635B"/>
    <w:rsid w:val="009D0004"/>
    <w:rsid w:val="009E70F0"/>
    <w:rsid w:val="00A20FCD"/>
    <w:rsid w:val="00A24FD9"/>
    <w:rsid w:val="00A2624D"/>
    <w:rsid w:val="00A5557E"/>
    <w:rsid w:val="00A93896"/>
    <w:rsid w:val="00AB3320"/>
    <w:rsid w:val="00AC6238"/>
    <w:rsid w:val="00B51AEF"/>
    <w:rsid w:val="00BC6EB9"/>
    <w:rsid w:val="00BF5927"/>
    <w:rsid w:val="00C25B35"/>
    <w:rsid w:val="00C65619"/>
    <w:rsid w:val="00CC14ED"/>
    <w:rsid w:val="00CF3920"/>
    <w:rsid w:val="00D36CA8"/>
    <w:rsid w:val="00D51566"/>
    <w:rsid w:val="00E60018"/>
    <w:rsid w:val="00EA2C05"/>
    <w:rsid w:val="00F11D83"/>
    <w:rsid w:val="00F25132"/>
    <w:rsid w:val="00FD61FE"/>
    <w:rsid w:val="00FD6EE6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79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9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9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9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9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79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9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9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9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9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1861</izvorni_sadrzaj>
    <derivirana_varijabla naziv="DomainObject.Predmet.Broj_1">1861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St-1861/2018</izvorni_sadrzaj>
    <derivirana_varijabla naziv="DomainObject.Predmet.OznakaBroj_1">St-1861/2018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TURIZAM GRADUNJE j.d.o.o. za turizam i usluge</izvorni_sadrzaj>
    <derivirana_varijabla naziv="DomainObject.Predmet.ProtustrankaFormated_1">  EKO TURIZAM GRADUNJE j.d.o.o. za turizam i usluge</derivirana_varijabla>
  </DomainObject.Predmet.ProtustrankaFormated>
  <DomainObject.Predmet.ProtustrankaFormatedOIB>
    <izvorni_sadrzaj>  EKO TURIZAM GRADUNJE j.d.o.o. za turizam i usluge, OIB 28770660187</izvorni_sadrzaj>
    <derivirana_varijabla naziv="DomainObject.Predmet.ProtustrankaFormatedOIB_1">  EKO TURIZAM GRADUNJE j.d.o.o. za turizam i usluge, OIB 28770660187</derivirana_varijabla>
  </DomainObject.Predmet.ProtustrankaFormatedOIB>
  <DomainObject.Predmet.ProtustrankaFormatedWithAdress>
    <izvorni_sadrzaj> EKO TURIZAM GRADUNJE j.d.o.o. za turizam i usluge, Gradunje 12/A, 10380 Donje Orešje</izvorni_sadrzaj>
    <derivirana_varijabla naziv="DomainObject.Predmet.ProtustrankaFormatedWithAdress_1"> EKO TURIZAM GRADUNJE j.d.o.o. za turizam i usluge, Gradunje 12/A, 10380 Donje Orešje</derivirana_varijabla>
  </DomainObject.Predmet.ProtustrankaFormatedWithAdress>
  <DomainObject.Predmet.ProtustrankaFormatedWithAdressOIB>
    <izvorni_sadrzaj> EKO TURIZAM GRADUNJE j.d.o.o. za turizam i usluge, OIB 28770660187, Gradunje 12/A, 10380 Donje Orešje</izvorni_sadrzaj>
    <derivirana_varijabla naziv="DomainObject.Predmet.ProtustrankaFormatedWithAdressOIB_1"> EKO TURIZAM GRADUNJE j.d.o.o. za turizam i usluge, OIB 28770660187, Gradunje 12/A, 10380 Donje Orešje</derivirana_varijabla>
  </DomainObject.Predmet.ProtustrankaFormatedWithAdressOIB>
  <DomainObject.Predmet.ProtustrankaWithAdress>
    <izvorni_sadrzaj>EKO TURIZAM GRADUNJE j.d.o.o. za turizam i usluge Gradunje 12/A, 10380 Donje Orešje</izvorni_sadrzaj>
    <derivirana_varijabla naziv="DomainObject.Predmet.ProtustrankaWithAdress_1">EKO TURIZAM GRADUNJE j.d.o.o. za turizam i usluge Gradunje 12/A, 10380 Donje Orešje</derivirana_varijabla>
  </DomainObject.Predmet.ProtustrankaWithAdress>
  <DomainObject.Predmet.ProtustrankaWithAdressOIB>
    <izvorni_sadrzaj>EKO TURIZAM GRADUNJE j.d.o.o. za turizam i usluge, OIB 28770660187, Gradunje 12/A, 10380 Donje Orešje</izvorni_sadrzaj>
    <derivirana_varijabla naziv="DomainObject.Predmet.ProtustrankaWithAdressOIB_1">EKO TURIZAM GRADUNJE j.d.o.o. za turizam i usluge, OIB 28770660187, Gradunje 12/A, 10380 Donje Orešje</derivirana_varijabla>
  </DomainObject.Predmet.ProtustrankaWithAdressOIB>
  <DomainObject.Predmet.ProtustrankaNazivFormated>
    <izvorni_sadrzaj>EKO TURIZAM GRADUNJE j.d.o.o. za turizam i usluge</izvorni_sadrzaj>
    <derivirana_varijabla naziv="DomainObject.Predmet.ProtustrankaNazivFormated_1">EKO TURIZAM GRADUNJE j.d.o.o. za turizam i usluge</derivirana_varijabla>
  </DomainObject.Predmet.ProtustrankaNazivFormated>
  <DomainObject.Predmet.ProtustrankaNazivFormatedOIB>
    <izvorni_sadrzaj>EKO TURIZAM GRADUNJE j.d.o.o. za turizam i usluge, OIB 28770660187</izvorni_sadrzaj>
    <derivirana_varijabla naziv="DomainObject.Predmet.ProtustrankaNazivFormatedOIB_1">EKO TURIZAM GRADUNJE j.d.o.o. za turizam i usluge, OIB 28770660187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TURIZAM GRADUNJE j.d.o.o. za turizam i usluge</item>
    </izvorni_sadrzaj>
    <derivirana_varijabla naziv="DomainObject.Predmet.ProtuStrankaListFormated_1">
      <item>EKO TURIZAM GRADUNJE j.d.o.o. za turizam i usluge</item>
    </derivirana_varijabla>
  </DomainObject.Predmet.ProtuStrankaListFormated>
  <DomainObject.Predmet.ProtuStrankaListFormatedOIB>
    <izvorni_sadrzaj>
      <item>EKO TURIZAM GRADUNJE j.d.o.o. za turizam i usluge, OIB 28770660187</item>
    </izvorni_sadrzaj>
    <derivirana_varijabla naziv="DomainObject.Predmet.ProtuStrankaListFormatedOIB_1">
      <item>EKO TURIZAM GRADUNJE j.d.o.o. za turizam i usluge, OIB 28770660187</item>
    </derivirana_varijabla>
  </DomainObject.Predmet.ProtuStrankaListFormatedOIB>
  <DomainObject.Predmet.ProtuStrankaListFormatedWithAdress>
    <izvorni_sadrzaj>
      <item>EKO TURIZAM GRADUNJE j.d.o.o. za turizam i usluge, Gradunje 12/A, 10380 Donje Orešje</item>
    </izvorni_sadrzaj>
    <derivirana_varijabla naziv="DomainObject.Predmet.ProtuStrankaListFormatedWithAdress_1">
      <item>EKO TURIZAM GRADUNJE j.d.o.o. za turizam i usluge, Gradunje 12/A, 10380 Donje Orešje</item>
    </derivirana_varijabla>
  </DomainObject.Predmet.ProtuStrankaListFormatedWithAdress>
  <DomainObject.Predmet.ProtuStrankaListFormatedWithAdressOIB>
    <izvorni_sadrzaj>
      <item>EKO TURIZAM GRADUNJE j.d.o.o. za turizam i usluge, OIB 28770660187, Gradunje 12/A, 10380 Donje Orešje</item>
    </izvorni_sadrzaj>
    <derivirana_varijabla naziv="DomainObject.Predmet.ProtuStrankaListFormatedWithAdressOIB_1">
      <item>EKO TURIZAM GRADUNJE j.d.o.o. za turizam i usluge, OIB 28770660187, Gradunje 12/A, 10380 Donje Orešje</item>
    </derivirana_varijabla>
  </DomainObject.Predmet.ProtuStrankaListFormatedWithAdressOIB>
  <DomainObject.Predmet.ProtuStrankaListNazivFormated>
    <izvorni_sadrzaj>
      <item>EKO TURIZAM GRADUNJE j.d.o.o. za turizam i usluge</item>
    </izvorni_sadrzaj>
    <derivirana_varijabla naziv="DomainObject.Predmet.ProtuStrankaListNazivFormated_1">
      <item>EKO TURIZAM GRADUNJE j.d.o.o. za turizam i usluge</item>
    </derivirana_varijabla>
  </DomainObject.Predmet.ProtuStrankaListNazivFormated>
  <DomainObject.Predmet.ProtuStrankaListNazivFormatedOIB>
    <izvorni_sadrzaj>
      <item>EKO TURIZAM GRADUNJE j.d.o.o. za turizam i usluge, OIB 28770660187</item>
    </izvorni_sadrzaj>
    <derivirana_varijabla naziv="DomainObject.Predmet.ProtuStrankaListNazivFormatedOIB_1">
      <item>EKO TURIZAM GRADUNJE j.d.o.o. za turizam i usluge, OIB 28770660187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TURIZAM GRADUNJE j.d.o.o. za turizam i usluge</izvorni_sadrzaj>
    <derivirana_varijabla naziv="DomainObject.Predmet.ProtustrankaIDrugi_1">EKO TURIZAM GRADUNJE j.d.o.o. za turizam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EKO TURIZAM GRADUNJE j.d.o.o. za turizam i usluge, OIB 28770660187, Gradunje 12/A, 10380 Donje Orešje</izvorni_sadrzaj>
    <derivirana_varijabla naziv="DomainObject.Predmet.ProtustrankaIDrugiAdressOIB_1">EKO TURIZAM GRADUNJE j.d.o.o. za turizam i usluge, OIB 28770660187, Gradunje 12/A, 10380 Donje Orešje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TURIZAM GRADUNJE j.d.o.o. za turizam i usluge</item>
    </izvorni_sadrzaj>
    <derivirana_varijabla naziv="DomainObject.Predmet.SudioniciListNaziv_1">
      <item>FINA Regionalni centar Zagreb</item>
      <item>EKO TURIZAM GRADUNJE j.d.o.o. za turizam i usluge</item>
    </derivirana_varijabla>
  </DomainObject.Predmet.SudioniciListNaziv>
  <DomainObject.Predmet.SudioniciListAdressOIB>
    <izvorni_sadrzaj>
      <item>FINA Regionalni centar Zagreb, OIB 85821130368, Trg svibanjskih žrtava 1995 br. 1,10000 Zagreb</item>
      <item>EKO TURIZAM GRADUNJE j.d.o.o. za turizam i usluge, OIB 28770660187, Gradunje 12/A,10380 Donje Orešje</item>
    </izvorni_sadrzaj>
    <derivirana_varijabla naziv="DomainObject.Predmet.SudioniciListAdressOIB_1">
      <item>FINA Regionalni centar Zagreb, OIB 85821130368, Trg svibanjskih žrtava 1995 br. 1,10000 Zagreb</item>
      <item>EKO TURIZAM GRADUNJE j.d.o.o. za turizam i usluge, OIB 28770660187, Gradunje 12/A,10380 Donje Orešje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28770660187</item>
    </izvorni_sadrzaj>
    <derivirana_varijabla naziv="DomainObject.Predmet.SudioniciListNazivOIB_1">
      <item>, OIB 85821130368</item>
      <item>, OIB 28770660187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1385</properties:Characters>
  <properties:Lines>41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2018-11-28T13:22:00Z</dcterms:created>
  <dc:creator>Bernardica Novak</dc:creator>
  <cp:lastModifiedBy>Tatjana Slaviček</cp:lastModifiedBy>
  <cp:lastPrinted>2018-11-28T13:20:00Z</cp:lastPrinted>
  <dcterms:modified xmlns:xsi="http://www.w3.org/2001/XMLSchema-instance" xsi:type="dcterms:W3CDTF">2018-11-29T13:14:00Z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1861-18.docx)</vt:lpwstr>
  </prop:property>
  <prop:property name="CC_coloring" pid="5" fmtid="{D5CDD505-2E9C-101B-9397-08002B2CF9AE}">
    <vt:bool>false</vt:bool>
  </prop:property>
</prop:Properties>
</file>