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58f0" w14:paraId="e3858f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A71555">
        <w:rPr>
          <w:szCs w:val="24"/>
          <w:lang w:val="hr-HR"/>
        </w:rPr>
        <w:t>174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stečajnom postupku nad dužnikom </w:t>
      </w:r>
      <w:r w:rsidR="001049A2">
        <w:rPr>
          <w:szCs w:val="24"/>
          <w:lang w:val="hr-HR"/>
        </w:rPr>
        <w:t xml:space="preserve">KLASAN projektiranje, građevinarstvo, proizvodnja i trgovina d.o.o., Bjelovar, Miroslava Krleže 39, </w:t>
      </w:r>
      <w:r w:rsidRPr="00FE7FBF">
        <w:rPr>
          <w:lang w:val="hr-HR"/>
        </w:rPr>
        <w:t>MBS: 0100</w:t>
      </w:r>
      <w:r w:rsidR="001049A2">
        <w:rPr>
          <w:lang w:val="hr-HR"/>
        </w:rPr>
        <w:t>30610</w:t>
      </w:r>
      <w:r w:rsidRPr="00FE7FBF">
        <w:rPr>
          <w:lang w:val="hr-HR"/>
        </w:rPr>
        <w:t xml:space="preserve">, OIB: </w:t>
      </w:r>
      <w:r w:rsidR="001049A2">
        <w:rPr>
          <w:lang w:val="hr-HR"/>
        </w:rPr>
        <w:t>76419245467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</w:t>
      </w:r>
      <w:r w:rsidR="00071AB7">
        <w:rPr>
          <w:lang w:val="hr-HR"/>
        </w:rPr>
        <w:t>9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4C13F2">
        <w:rPr>
          <w:szCs w:val="24"/>
          <w:lang w:val="hr-HR"/>
        </w:rPr>
        <w:t xml:space="preserve"> KLASAN projektiranje, građevinarstvo, proizvodnja i trgovina d.o.o., Bjelovar, Miroslava Krleže 39, </w:t>
      </w:r>
      <w:r w:rsidR="004C13F2" w:rsidRPr="00FE7FBF">
        <w:rPr>
          <w:lang w:val="hr-HR"/>
        </w:rPr>
        <w:t>MBS: 0100</w:t>
      </w:r>
      <w:r w:rsidR="004C13F2">
        <w:rPr>
          <w:lang w:val="hr-HR"/>
        </w:rPr>
        <w:t>30610</w:t>
      </w:r>
      <w:r w:rsidR="004C13F2" w:rsidRPr="00FE7FBF">
        <w:rPr>
          <w:lang w:val="hr-HR"/>
        </w:rPr>
        <w:t xml:space="preserve">, OIB: </w:t>
      </w:r>
      <w:r w:rsidR="004C13F2">
        <w:rPr>
          <w:lang w:val="hr-HR"/>
        </w:rPr>
        <w:t>76419245467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4C13F2">
        <w:rPr>
          <w:szCs w:val="24"/>
          <w:lang w:val="hr-HR"/>
        </w:rPr>
        <w:t xml:space="preserve">MARIJAN DRLJANOVČAN, Miholjanec, Antuna Mihanovića 131, </w:t>
      </w:r>
      <w:r w:rsidR="00125BA8">
        <w:rPr>
          <w:szCs w:val="24"/>
          <w:lang w:val="hr-HR"/>
        </w:rPr>
        <w:t xml:space="preserve">OIB: </w:t>
      </w:r>
      <w:r w:rsidR="004C13F2">
        <w:rPr>
          <w:szCs w:val="24"/>
          <w:lang w:val="hr-HR"/>
        </w:rPr>
        <w:t>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4C13F2">
        <w:rPr>
          <w:szCs w:val="24"/>
          <w:lang w:val="hr-HR"/>
        </w:rPr>
        <w:t xml:space="preserve"> KLASAN projektiranje, građevinarstvo, proizvodnja i trgovina d.o.o., Bjelovar, Miroslava Krleže 39, </w:t>
      </w:r>
      <w:r w:rsidR="004C13F2" w:rsidRPr="00FE7FBF">
        <w:rPr>
          <w:lang w:val="hr-HR"/>
        </w:rPr>
        <w:t>MBS: 0100</w:t>
      </w:r>
      <w:r w:rsidR="004C13F2">
        <w:rPr>
          <w:lang w:val="hr-HR"/>
        </w:rPr>
        <w:t>30610</w:t>
      </w:r>
      <w:r w:rsidR="004C13F2" w:rsidRPr="00FE7FBF">
        <w:rPr>
          <w:lang w:val="hr-HR"/>
        </w:rPr>
        <w:t xml:space="preserve">, OIB: </w:t>
      </w:r>
      <w:r w:rsidR="004C13F2">
        <w:rPr>
          <w:lang w:val="hr-HR"/>
        </w:rPr>
        <w:t>76419245467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1DD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D55C6C">
        <w:rPr>
          <w:rFonts w:cs="Times New Roman" w:eastAsia="Times New Roman" w:hAnsi="Times New Roman" w:ascii="Times New Roman"/>
          <w:sz w:val="24"/>
          <w:szCs w:val="24"/>
          <w:lang w:eastAsia="hr-HR"/>
        </w:rPr>
        <w:t>10,</w:t>
      </w:r>
      <w:r w:rsidR="00D273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C13F2">
        <w:rPr>
          <w:szCs w:val="24"/>
          <w:lang w:val="hr-HR"/>
        </w:rPr>
        <w:t>174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7441A3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</w:t>
      </w:r>
      <w:r w:rsidR="00571DD3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4C13F2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</w:t>
      </w:r>
      <w:r w:rsidR="00571DD3">
        <w:rPr>
          <w:szCs w:val="24"/>
          <w:lang w:val="hr-HR"/>
        </w:rPr>
        <w:t>9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CB5" w:rsidR="00C87CB5">
      <w:r>
        <w:separator/>
      </w:r>
    </w:p>
  </w:endnote>
  <w:endnote w:id="0" w:type="continuationSeparator">
    <w:p w:rsidRDefault="00C87CB5" w:rsidR="00C87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CB5" w:rsidR="00C87CB5">
      <w:r>
        <w:separator/>
      </w:r>
    </w:p>
  </w:footnote>
  <w:footnote w:id="0" w:type="continuationSeparator">
    <w:p w:rsidRDefault="00C87CB5" w:rsidR="00C87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98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4C13F2">
      <w:t>174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B6300"/>
    <w:rsid w:val="000E7F8E"/>
    <w:rsid w:val="000F33D9"/>
    <w:rsid w:val="001035FC"/>
    <w:rsid w:val="001049A2"/>
    <w:rsid w:val="00125BA8"/>
    <w:rsid w:val="00150B9A"/>
    <w:rsid w:val="00173939"/>
    <w:rsid w:val="001903AC"/>
    <w:rsid w:val="001A2E90"/>
    <w:rsid w:val="001D7388"/>
    <w:rsid w:val="001F3C9B"/>
    <w:rsid w:val="00213DD9"/>
    <w:rsid w:val="002221FF"/>
    <w:rsid w:val="00223A6B"/>
    <w:rsid w:val="00271286"/>
    <w:rsid w:val="002733CA"/>
    <w:rsid w:val="002D71C4"/>
    <w:rsid w:val="002F57A6"/>
    <w:rsid w:val="00301C2E"/>
    <w:rsid w:val="00306847"/>
    <w:rsid w:val="00310579"/>
    <w:rsid w:val="003303CB"/>
    <w:rsid w:val="00340A2E"/>
    <w:rsid w:val="0034365E"/>
    <w:rsid w:val="00357225"/>
    <w:rsid w:val="00360085"/>
    <w:rsid w:val="00362FCC"/>
    <w:rsid w:val="00367C12"/>
    <w:rsid w:val="003856E4"/>
    <w:rsid w:val="003A233F"/>
    <w:rsid w:val="003D515F"/>
    <w:rsid w:val="00400DCA"/>
    <w:rsid w:val="00411530"/>
    <w:rsid w:val="004368C8"/>
    <w:rsid w:val="004A2680"/>
    <w:rsid w:val="004C13F2"/>
    <w:rsid w:val="004D5164"/>
    <w:rsid w:val="004E7DAB"/>
    <w:rsid w:val="004F1D25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53F7"/>
    <w:rsid w:val="005E7F6D"/>
    <w:rsid w:val="005F51FA"/>
    <w:rsid w:val="00606637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58F4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71555"/>
    <w:rsid w:val="00AA3A97"/>
    <w:rsid w:val="00AD592E"/>
    <w:rsid w:val="00AE0914"/>
    <w:rsid w:val="00AE469A"/>
    <w:rsid w:val="00B21457"/>
    <w:rsid w:val="00B34539"/>
    <w:rsid w:val="00B41B09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87CB5"/>
    <w:rsid w:val="00CA3E82"/>
    <w:rsid w:val="00CA6F86"/>
    <w:rsid w:val="00CB2D3D"/>
    <w:rsid w:val="00CB598B"/>
    <w:rsid w:val="00CC2653"/>
    <w:rsid w:val="00CC27DC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A5CB7"/>
    <w:rsid w:val="00DC2CE3"/>
    <w:rsid w:val="00DE22C5"/>
    <w:rsid w:val="00E01AAA"/>
    <w:rsid w:val="00E24C28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5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9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5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9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St-174/2015-3</izvorni_sadrzaj>
    <derivirana_varijabla naziv="DomainObject.Oznaka_1">St-174/2015-3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St-174/2015</izvorni_sadrzaj>
    <derivirana_varijabla naziv="DomainObject.Predmet.OznakaBroj_1">St-174/2015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KLASAN projektiranje, građevinarstvo, proizvodnja i trgovina d.o.o. Bjelovar</izvorni_sadrzaj>
    <derivirana_varijabla naziv="DomainObject.Predmet.ProtustrankaFormated_1">  KLASAN projektiranje, građevinarstvo, proizvodnja i trgovina d.o.o. Bjelovar</derivirana_varijabla>
  </DomainObject.Predmet.ProtustrankaFormated>
  <DomainObject.Predmet.ProtustrankaFormatedOIB>
    <izvorni_sadrzaj>  KLASAN projektiranje, građevinarstvo, proizvodnja i trgovina d.o.o. Bjelovar, OIB 76419245467</izvorni_sadrzaj>
    <derivirana_varijabla naziv="DomainObject.Predmet.ProtustrankaFormatedOIB_1">  KLASAN projektiranje, građevinarstvo, proizvodnja i trgovina d.o.o. Bjelovar, OIB 76419245467</derivirana_varijabla>
  </DomainObject.Predmet.ProtustrankaFormatedOIB>
  <DomainObject.Predmet.ProtustrankaFormatedWithAdress>
    <izvorni_sadrzaj> KLASAN projektiranje, građevinarstvo, proizvodnja i trgovina d.o.o. Bjelovar, Miroslava Krleže 39, 43000 Bjelovar</izvorni_sadrzaj>
    <derivirana_varijabla naziv="DomainObject.Predmet.ProtustrankaFormatedWithAdress_1"> KLASAN projektiranje, građevinarstvo, proizvodnja i trgovina d.o.o. Bjelovar, Miroslava Krleže 39, 43000 Bjelovar</derivirana_varijabla>
  </DomainObject.Predmet.ProtustrankaFormatedWithAdress>
  <DomainObject.Predmet.ProtustrankaFormatedWithAdressOIB>
    <izvorni_sadrzaj> KLASAN projektiranje, građevinarstvo, proizvodnja i trgovina d.o.o. Bjelovar, OIB 76419245467, Miroslava Krleže 39, 43000 Bjelovar</izvorni_sadrzaj>
    <derivirana_varijabla naziv="DomainObject.Predmet.ProtustrankaFormatedWithAdressOIB_1"> KLASAN projektiranje, građevinarstvo, proizvodnja i trgovina d.o.o. Bjelovar, OIB 76419245467, Miroslava Krleže 39, 43000 Bjelovar</derivirana_varijabla>
  </DomainObject.Predmet.ProtustrankaFormatedWithAdressOIB>
  <DomainObject.Predmet.ProtustrankaWithAdress>
    <izvorni_sadrzaj>KLASAN projektiranje, građevinarstvo, proizvodnja i trgovina d.o.o. Bjelovar Miroslava Krleže 39, 43000 Bjelovar</izvorni_sadrzaj>
    <derivirana_varijabla naziv="DomainObject.Predmet.ProtustrankaWithAdress_1">KLASAN projektiranje, građevinarstvo, proizvodnja i trgovina d.o.o. Bjelovar Miroslava Krleže 39, 43000 Bjelovar</derivirana_varijabla>
  </DomainObject.Predmet.ProtustrankaWithAdress>
  <DomainObject.Predmet.ProtustrankaWithAdressOIB>
    <izvorni_sadrzaj>KLASAN projektiranje, građevinarstvo, proizvodnja i trgovina d.o.o. Bjelovar, OIB 76419245467, Miroslava Krleže 39, 43000 Bjelovar</izvorni_sadrzaj>
    <derivirana_varijabla naziv="DomainObject.Predmet.ProtustrankaWithAdressOIB_1">KLASAN projektiranje, građevinarstvo, proizvodnja i trgovina d.o.o. Bjelovar, OIB 76419245467, Miroslava Krleže 39, 43000 Bjelovar</derivirana_varijabla>
  </DomainObject.Predmet.ProtustrankaWithAdressOIB>
  <DomainObject.Predmet.ProtustrankaNazivFormated>
    <izvorni_sadrzaj>KLASAN projektiranje, građevinarstvo, proizvodnja i trgovina d.o.o. Bjelovar</izvorni_sadrzaj>
    <derivirana_varijabla naziv="DomainObject.Predmet.ProtustrankaNazivFormated_1">KLASAN projektiranje, građevinarstvo, proizvodnja i trgovina d.o.o. Bjelovar</derivirana_varijabla>
  </DomainObject.Predmet.ProtustrankaNazivFormated>
  <DomainObject.Predmet.ProtustrankaNazivFormatedOIB>
    <izvorni_sadrzaj>KLASAN projektiranje, građevinarstvo, proizvodnja i trgovina d.o.o. Bjelovar, OIB 76419245467</izvorni_sadrzaj>
    <derivirana_varijabla naziv="DomainObject.Predmet.ProtustrankaNazivFormatedOIB_1">KLASAN projektiranje, građevinarstvo, proizvodnja i trgovina d.o.o. Bjelovar, OIB 76419245467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KLASAN projektiranje, građevinarstvo, proizvodnja i trgovina d.o.o. Bjelovar</item>
    </izvorni_sadrzaj>
    <derivirana_varijabla naziv="DomainObject.Predmet.ProtuStrankaListFormated_1">
      <item>KLASAN projektiranje, građevinarstvo, proizvodnja i trgovina d.o.o. Bjelovar</item>
    </derivirana_varijabla>
  </DomainObject.Predmet.ProtuStrankaListFormated>
  <DomainObject.Predmet.ProtuStrankaListFormatedOIB>
    <izvorni_sadrzaj>
      <item>KLASAN projektiranje, građevinarstvo, proizvodnja i trgovina d.o.o. Bjelovar, OIB 76419245467</item>
    </izvorni_sadrzaj>
    <derivirana_varijabla naziv="DomainObject.Predmet.ProtuStrankaListFormatedOIB_1">
      <item>KLASAN projektiranje, građevinarstvo, proizvodnja i trgovina d.o.o. Bjelovar, OIB 76419245467</item>
    </derivirana_varijabla>
  </DomainObject.Predmet.ProtuStrankaListFormatedOIB>
  <DomainObject.Predmet.ProtuStrankaListFormatedWithAdress>
    <izvorni_sadrzaj>
      <item>KLASAN projektiranje, građevinarstvo, proizvodnja i trgovina d.o.o. Bjelovar, Miroslava Krleže 39, 43000 Bjelovar</item>
    </izvorni_sadrzaj>
    <derivirana_varijabla naziv="DomainObject.Predmet.ProtuStrankaListFormatedWithAdress_1">
      <item>KLASAN projektiranje, građevinarstvo, proizvodnja i trgovina d.o.o. Bjelovar, Miroslava Krleže 39, 43000 Bjelovar</item>
    </derivirana_varijabla>
  </DomainObject.Predmet.ProtuStrankaListFormatedWithAdress>
  <DomainObject.Predmet.ProtuStrankaListFormatedWithAdressOIB>
    <izvorni_sadrzaj>
      <item>KLASAN projektiranje, građevinarstvo, proizvodnja i trgovina d.o.o. Bjelovar, OIB 76419245467, Miroslava Krleže 39, 43000 Bjelovar</item>
    </izvorni_sadrzaj>
    <derivirana_varijabla naziv="DomainObject.Predmet.ProtuStrankaListFormatedWithAdressOIB_1">
      <item>KLASAN projektiranje, građevinarstvo, proizvodnja i trgovina d.o.o. Bjelovar, OIB 76419245467, Miroslava Krleže 39, 43000 Bjelovar</item>
    </derivirana_varijabla>
  </DomainObject.Predmet.ProtuStrankaListFormatedWithAdressOIB>
  <DomainObject.Predmet.ProtuStrankaListNazivFormated>
    <izvorni_sadrzaj>
      <item>KLASAN projektiranje, građevinarstvo, proizvodnja i trgovina d.o.o. Bjelovar</item>
    </izvorni_sadrzaj>
    <derivirana_varijabla naziv="DomainObject.Predmet.ProtuStrankaListNazivFormated_1">
      <item>KLASAN projektiranje, građevinarstvo, proizvodnja i trgovina d.o.o. Bjelovar</item>
    </derivirana_varijabla>
  </DomainObject.Predmet.ProtuStrankaListNazivFormated>
  <DomainObject.Predmet.ProtuStrankaListNazivFormatedOIB>
    <izvorni_sadrzaj>
      <item>KLASAN projektiranje, građevinarstvo, proizvodnja i trgovina d.o.o. Bjelovar, OIB 76419245467</item>
    </izvorni_sadrzaj>
    <derivirana_varijabla naziv="DomainObject.Predmet.ProtuStrankaListNazivFormatedOIB_1">
      <item>KLASAN projektiranje, građevinarstvo, proizvodnja i trgovina d.o.o. Bjelovar, OIB 76419245467</item>
    </derivirana_varijabla>
  </DomainObject.Predmet.ProtuStrankaListNazivFormatedOIB>
  <DomainObject.Predmet.OstaliListFormated>
    <izvorni_sadrzaj>
      <item>DARKO KLASAN</item>
    </izvorni_sadrzaj>
    <derivirana_varijabla naziv="DomainObject.Predmet.OstaliListFormated_1">
      <item>DARKO KLASAN</item>
    </derivirana_varijabla>
  </DomainObject.Predmet.OstaliListFormated>
  <DomainObject.Predmet.OstaliListFormatedOIB>
    <izvorni_sadrzaj>
      <item>DARKO KLASAN, OIB 90077338489</item>
    </izvorni_sadrzaj>
    <derivirana_varijabla naziv="DomainObject.Predmet.OstaliListFormatedOIB_1">
      <item>DARKO KLASAN, OIB 90077338489</item>
    </derivirana_varijabla>
  </DomainObject.Predmet.OstaliListFormatedOIB>
  <DomainObject.Predmet.OstaliListFormatedWithAdress>
    <izvorni_sadrzaj>
      <item>DARKO KLASAN, Miroslava Krleže39, 43000 Bjelovar</item>
    </izvorni_sadrzaj>
    <derivirana_varijabla naziv="DomainObject.Predmet.OstaliListFormatedWithAdress_1">
      <item>DARKO KLASAN, Miroslava Krleže39, 43000 Bjelovar</item>
    </derivirana_varijabla>
  </DomainObject.Predmet.OstaliListFormatedWithAdress>
  <DomainObject.Predmet.OstaliListFormatedWithAdressOIB>
    <izvorni_sadrzaj>
      <item>DARKO KLASAN, OIB 90077338489, Miroslava Krleže39, 43000 Bjelovar</item>
    </izvorni_sadrzaj>
    <derivirana_varijabla naziv="DomainObject.Predmet.OstaliListFormatedWithAdressOIB_1">
      <item>DARKO KLASAN, OIB 90077338489, Miroslava Krleže39, 43000 Bjelovar</item>
    </derivirana_varijabla>
  </DomainObject.Predmet.OstaliListFormatedWithAdressOIB>
  <DomainObject.Predmet.OstaliListNazivFormated>
    <izvorni_sadrzaj>
      <item>DARKO KLASAN</item>
    </izvorni_sadrzaj>
    <derivirana_varijabla naziv="DomainObject.Predmet.OstaliListNazivFormated_1">
      <item>DARKO KLASAN</item>
    </derivirana_varijabla>
  </DomainObject.Predmet.OstaliListNazivFormated>
  <DomainObject.Predmet.OstaliListNazivFormatedOIB>
    <izvorni_sadrzaj>
      <item>DARKO KLASAN, OIB 90077338489</item>
    </izvorni_sadrzaj>
    <derivirana_varijabla naziv="DomainObject.Predmet.OstaliListNazivFormatedOIB_1">
      <item>DARKO KLASAN, OIB 90077338489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St-174/2015-3</izvorni_sadrzaj>
    <derivirana_varijabla naziv="DomainObject.PoslovniBrojDokumenta_1">St-174/2015-3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KLASAN projektiranje, građevinarstvo, proizvodnja i trgovina d.o.o. Bjelovar</izvorni_sadrzaj>
    <derivirana_varijabla naziv="DomainObject.Predmet.ProtustrankaIDrugi_1">KLASAN projektiranje, građevinarstvo, proizvodnja i trgovina d.o.o.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KLASAN projektiranje, građevinarstvo, proizvodnja i trgovina d.o.o. Bjelovar, OIB 76419245467, Miroslava Krleže 39, 43000 Bjelovar</izvorni_sadrzaj>
    <derivirana_varijabla naziv="DomainObject.Predmet.ProtustrankaIDrugiAdressOIB_1">KLASAN projektiranje, građevinarstvo, proizvodnja i trgovina d.o.o. Bjelovar, OIB 76419245467, Miroslava Krleže 39,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KLASAN projektiranje, građevinarstvo, proizvodnja i trgovina d.o.o. Bjelovar</item>
      <item>DARKO KLASAN</item>
    </izvorni_sadrzaj>
    <derivirana_varijabla naziv="DomainObject.Predmet.SudioniciListNaziv_1">
      <item>FINA, RC ZAGREB, Podružnica Bjelovar</item>
      <item>KLASAN projektiranje, građevinarstvo, proizvodnja i trgovina d.o.o. Bjelovar</item>
      <item>DARKO KLASAN</item>
    </derivirana_varijabla>
  </DomainObject.Predmet.SudioniciListNaziv>
  <DomainObject.Predmet.SudioniciListAdressOIB>
    <izvorni_sadrzaj>
      <item>FINA, RC ZAGREB, Podružnica Bjelovar, OIB 85821130368, F. Supila 4,43000 Bjelovar</item>
      <item>KLASAN projektiranje, građevinarstvo, proizvodnja i trgovina d.o.o. Bjelovar, OIB 76419245467, Miroslava Krleže 39,43000 Bjelovar</item>
      <item>DARKO KLASAN, OIB 90077338489, Miroslava Krleže39,43000 Bjelovar</item>
    </izvorni_sadrzaj>
    <derivirana_varijabla naziv="DomainObject.Predmet.SudioniciListAdressOIB_1">
      <item>FINA, RC ZAGREB, Podružnica Bjelovar, OIB 85821130368, F. Supila 4,43000 Bjelovar</item>
      <item>KLASAN projektiranje, građevinarstvo, proizvodnja i trgovina d.o.o. Bjelovar, OIB 76419245467, Miroslava Krleže 39,43000 Bjelovar</item>
      <item>DARKO KLASAN, OIB 90077338489, Miroslava Krleže39,43000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76419245467</item>
      <item>, OIB 90077338489</item>
    </izvorni_sadrzaj>
    <derivirana_varijabla naziv="DomainObject.Predmet.SudioniciListNazivOIB_1">
      <item>, OIB 85821130368</item>
      <item>, OIB 76419245467</item>
      <item>, OIB 90077338489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BCD07-DC84-417F-96CB-C635DC241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711</properties:Words>
  <properties:Characters>3883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2015-12-29T09:12:00Z</dcterms:created>
  <dc:creator>553y7k3</dc:creator>
  <cp:lastModifiedBy>Suzana Sabljić</cp:lastModifiedBy>
  <cp:lastPrinted>2015-12-29T09:05:00Z</cp:lastPrinted>
  <dcterms:modified xmlns:xsi="http://www.w3.org/2001/XMLSchema-instance" xsi:type="dcterms:W3CDTF">2015-12-29T09:17:00Z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