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05d0" w14:paraId="37e05d0" w:rsidRDefault="006B1865" w:rsidP="000B715F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12000" cx="458517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</w:t>
      </w:r>
      <w:r w:rsidR="00F40EE0">
        <w:rPr>
          <w:rFonts w:eastAsiaTheme="minorHAnsi"/>
          <w:lang w:eastAsia="en-US"/>
        </w:rPr>
        <w:t>                           Poslovni broj:11. St-219/2017</w:t>
      </w:r>
    </w:p>
    <w:p w:rsidRDefault="00D506BC" w:rsidP="000B715F" w:rsidR="00D506BC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FD3481" w:rsidR="00FD3481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F40EE0">
        <w:t>MARINE MUNDUS d.o.o., OIB: 92631996878, Kaštel Novi, Ulica uz vrtle 9</w:t>
      </w:r>
      <w:r>
        <w:t>,</w:t>
      </w:r>
      <w:r w:rsidR="00D506BC">
        <w:t xml:space="preserve"> 11. prosinca</w:t>
      </w:r>
      <w:r>
        <w:rPr>
          <w:rFonts w:eastAsiaTheme="minorHAnsi"/>
          <w:lang w:eastAsia="en-US"/>
        </w:rPr>
        <w:t xml:space="preserve"> </w:t>
      </w:r>
      <w:r w:rsidR="00F40EE0">
        <w:rPr>
          <w:rFonts w:eastAsiaTheme="minorHAnsi"/>
          <w:lang w:eastAsia="en-US"/>
        </w:rPr>
        <w:t>2017</w:t>
      </w:r>
      <w:r>
        <w:rPr>
          <w:rFonts w:eastAsiaTheme="minorHAnsi"/>
          <w:lang w:eastAsia="en-US"/>
        </w:rPr>
        <w:t xml:space="preserve">. </w:t>
      </w:r>
    </w:p>
    <w:p w:rsidRDefault="00FD3481" w:rsidP="00DB56AF" w:rsidR="00FD3481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FD3481" w:rsidP="000B715F" w:rsidR="00FD3481">
      <w:pPr>
        <w:ind w:firstLine="708"/>
        <w:jc w:val="both"/>
      </w:pPr>
      <w:r>
        <w:t>I</w:t>
      </w:r>
      <w:r w:rsidR="000B715F">
        <w:t xml:space="preserve">. </w:t>
      </w:r>
      <w:r>
        <w:t>Poziva</w:t>
      </w:r>
      <w:r w:rsidR="000D58E1">
        <w:t xml:space="preserve"> se vjerovnik </w:t>
      </w:r>
      <w:r w:rsidR="00A878D6">
        <w:t xml:space="preserve">Hrvatska banka za obnovu i razvitak, OIB: 26702280390, Zagreb, Strossmayerov trg 9, </w:t>
      </w:r>
      <w:r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A878D6">
        <w:t>219-2017</w:t>
      </w:r>
      <w:r w:rsidRPr="006D5886">
        <w:t>.</w:t>
      </w:r>
    </w:p>
    <w:p w:rsidRDefault="000B715F" w:rsidP="00DB56AF" w:rsidR="000B715F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D506BC">
        <w:t>2</w:t>
      </w:r>
      <w:r w:rsidR="00A878D6">
        <w:t>19</w:t>
      </w:r>
      <w:r w:rsidRPr="006D5886">
        <w:t>-</w:t>
      </w:r>
      <w:r w:rsidR="00A878D6">
        <w:t>2017</w:t>
      </w:r>
      <w:r w:rsidRPr="006D5886">
        <w:t>.</w:t>
      </w:r>
    </w:p>
    <w:p w:rsidRDefault="000B715F" w:rsidP="000B715F" w:rsidR="00FD3481">
      <w:pPr>
        <w:spacing w:before="100"/>
        <w:ind w:firstLine="709"/>
        <w:jc w:val="both"/>
      </w:pPr>
      <w:r>
        <w:t>II.</w:t>
      </w:r>
      <w:r w:rsidR="00FD3481">
        <w:t xml:space="preserve"> Ukoliko vjerovnik ne postupi </w:t>
      </w:r>
      <w:r w:rsidR="009E413B">
        <w:t>po pozivu iz toč.</w:t>
      </w:r>
      <w:r w:rsidR="00FD3481">
        <w:t xml:space="preserve"> I</w:t>
      </w:r>
      <w:r>
        <w:t>.</w:t>
      </w:r>
      <w:r w:rsidR="00FD3481">
        <w:t xml:space="preserve"> izreke</w:t>
      </w:r>
      <w:r>
        <w:t xml:space="preserve"> ovog rješenja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FD3481" w:rsidP="00DB56AF" w:rsidR="00FD3481">
      <w:pPr>
        <w:spacing w:after="100" w:before="240"/>
        <w:jc w:val="center"/>
      </w:pPr>
      <w:r>
        <w:t>Obrazloženje</w:t>
      </w:r>
    </w:p>
    <w:p w:rsidRDefault="00FD3481" w:rsidP="00FD3481" w:rsidR="00FD3481">
      <w:pPr>
        <w:ind w:firstLine="708"/>
        <w:jc w:val="both"/>
      </w:pPr>
      <w:r>
        <w:t xml:space="preserve">Financijska agencija, Regionalni centar Split podnijela je ovom sudu </w:t>
      </w:r>
      <w:r w:rsidR="00A878D6">
        <w:t>27. veljače</w:t>
      </w:r>
      <w:r>
        <w:t xml:space="preserve"> </w:t>
      </w:r>
      <w:r w:rsidR="00A878D6">
        <w:t>2017</w:t>
      </w:r>
      <w:r>
        <w:t xml:space="preserve">. zahtjev za provedbu skraćenog stečajnog postupka nad </w:t>
      </w:r>
      <w:r w:rsidR="00A878D6">
        <w:t>MARINE MUNDUS d.o.o., OIB: 92631996878, Kaštel Novi, Ulica uz vrtle 9</w:t>
      </w:r>
      <w:r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A878D6">
        <w:t>21. veljače 2017</w:t>
      </w:r>
      <w:r>
        <w:t xml:space="preserve">., u Očevidniku redoslijeda osnova za plaćanje, ima evidentirane neizvršene osnove za plaćanje u neprekinutom razdoblju od </w:t>
      </w:r>
      <w:r w:rsidR="00A878D6">
        <w:t>120</w:t>
      </w:r>
      <w:r>
        <w:t xml:space="preserve"> dana, u ukupnom iznosu od </w:t>
      </w:r>
      <w:r w:rsidR="00A878D6">
        <w:t>133.010,41</w:t>
      </w:r>
      <w:r>
        <w:t xml:space="preserve"> kuna, kao i da prema podacima koji su dostavljeni od Hrvatskog zavoda za mirovinsko osiguranje, dužnik nema zaposlenih.</w:t>
      </w:r>
    </w:p>
    <w:p w:rsidRDefault="00FD3481" w:rsidP="00DB56AF" w:rsidR="00FD3481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A878D6">
        <w:t>24. listopada</w:t>
      </w:r>
      <w:r>
        <w:t xml:space="preserve"> </w:t>
      </w:r>
      <w:r w:rsidR="00A878D6">
        <w:t>2017</w:t>
      </w:r>
      <w:r>
        <w:t>. na mrežnoj stranici e-Oglasna ploča sudova objavio oglas s podacima o identifikaciji dužnika te ukupnom iznosu duga dužnika evidentiranog na temelju neizvršenih osn</w:t>
      </w:r>
      <w:r w:rsidR="00BA2A64">
        <w:t>ova za plaćanje. Navedenim</w:t>
      </w:r>
      <w:r>
        <w:t xml:space="preserve"> oglasom su osobe ovlaštene za zastupanje dužnika pozvane da u roku od 15 dana od dana objave oglasa podnesu sudu javnobilježnički ovjerovljen popis imovine i </w:t>
      </w:r>
      <w: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A878D6">
        <w:t>7. prosinca 2017</w:t>
      </w:r>
      <w:r>
        <w:t>.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A878D6">
        <w:t>Hrvatska banka za obnovu i razvitak, OIB: 26702280390, Zagreb, Strossmayerov trg 9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navodeći da prema dužniku ima tražbinu u iznosu od </w:t>
      </w:r>
      <w:r w:rsidR="00A878D6">
        <w:t>160.152,59</w:t>
      </w:r>
      <w:r w:rsidR="000B253D">
        <w:t xml:space="preserve"> kn i u tom pravcu dostavio </w:t>
      </w:r>
      <w:r>
        <w:t xml:space="preserve">odgovarajuće isprave kao dokaz svog potraživanja (list </w:t>
      </w:r>
      <w:r w:rsidR="00DB7F5A">
        <w:t>12-57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DB7F5A">
        <w:t xml:space="preserve">Hrvatsku banku za obnovu i razvitak, Zagreb,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557FE5" w:rsidP="00DB56AF" w:rsidR="00557FE5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 donijeti rješenje o otvaranju i zaključenju skraćenog stečajnoga postupka (čl. 431. st. 2. SZ-a).</w:t>
      </w:r>
    </w:p>
    <w:p w:rsidRDefault="00FD3481" w:rsidP="00FD3481" w:rsidR="00FD3481">
      <w:pPr>
        <w:spacing w:before="200"/>
        <w:jc w:val="center"/>
      </w:pPr>
      <w:r>
        <w:t xml:space="preserve">U Splitu </w:t>
      </w:r>
      <w:r w:rsidR="00780F2B">
        <w:t xml:space="preserve">11. prosinca </w:t>
      </w:r>
      <w:r w:rsidR="00DB7F5A">
        <w:t>2017</w:t>
      </w:r>
      <w:r>
        <w:t>. godine</w:t>
      </w:r>
    </w:p>
    <w:p w:rsidRDefault="00DB7F5A" w:rsidP="00FD3481" w:rsidR="00FD3481">
      <w:pPr>
        <w:spacing w:before="200"/>
        <w:ind w:left="6480"/>
        <w:jc w:val="center"/>
      </w:pPr>
      <w:r>
        <w:t>Sutkinja</w:t>
      </w:r>
    </w:p>
    <w:p w:rsidRDefault="00DB7F5A" w:rsidP="00FD3481" w:rsidR="00FD3481" w:rsidRPr="00DB7F5A">
      <w:pPr>
        <w:ind w:left="6480"/>
        <w:jc w:val="center"/>
        <w:rPr>
          <w:sz w:val="22"/>
        </w:rPr>
      </w:pPr>
      <w:r w:rsidRPr="00DB7F5A">
        <w:rPr>
          <w:sz w:val="22"/>
        </w:rPr>
        <w:t>Ana Golub Gruić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780F2B" w:rsidP="003A6E41" w:rsidR="003A6E41" w:rsidRPr="00236892">
      <w:r w:rsidRPr="00236892">
        <w:t>Pouka o pravnom lijeku</w:t>
      </w:r>
      <w:r w:rsidR="003A6E41" w:rsidRPr="00236892">
        <w:t>:</w:t>
      </w:r>
      <w:r>
        <w:t xml:space="preserve"> </w:t>
      </w:r>
      <w:r w:rsidR="003A6E41" w:rsidRPr="00236892">
        <w:t>Protiv ovog zaključka nije dopuštena žalba (čl. 1</w:t>
      </w:r>
      <w:r w:rsidR="003A6E41">
        <w:t>9</w:t>
      </w:r>
      <w:r w:rsidR="003A6E41" w:rsidRPr="00236892">
        <w:t>. st.</w:t>
      </w:r>
      <w:r w:rsidR="003A6E41">
        <w:t xml:space="preserve"> 7. SZ-a</w:t>
      </w:r>
      <w:r w:rsidR="003A6E41" w:rsidRPr="00236892">
        <w:t>)</w:t>
      </w:r>
      <w:r w:rsidR="003A6E41">
        <w:t>.</w:t>
      </w:r>
      <w:r w:rsidR="003A6E41" w:rsidRPr="00236892">
        <w:tab/>
      </w:r>
      <w:r w:rsidR="003A6E41"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780F2B" w:rsidP="003A6E41" w:rsidR="003A6E41" w:rsidRPr="006D5886">
      <w:r>
        <w:t>Dna</w:t>
      </w:r>
      <w:r w:rsidR="003A6E41" w:rsidRPr="006D5886">
        <w:t>:</w:t>
      </w:r>
    </w:p>
    <w:p w:rsidRDefault="003A6E41" w:rsidP="003A6E41" w:rsidR="003A6E41" w:rsidRPr="006D5886">
      <w:r w:rsidRPr="006D5886">
        <w:t xml:space="preserve">- </w:t>
      </w:r>
      <w:r w:rsidR="00DB7F5A">
        <w:t>Hrvatska banka za obnovu i razvitak, Zagreb, Strossmayerov trg 9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3A6E41" w:rsidR="003A6E41" w:rsidRPr="006D5886">
      <w:r w:rsidRPr="006D5886">
        <w:t xml:space="preserve">- spis </w:t>
      </w:r>
    </w:p>
    <w:p w:rsidRDefault="003A6E41" w:rsidP="003A6E41" w:rsidR="003A6E41" w:rsidRPr="006D5886"/>
    <w:p w:rsidRDefault="003A6E41" w:rsidP="003A6E41" w:rsidR="003A6E41" w:rsidRPr="006D5886"/>
    <w:p w:rsidRDefault="003A6E41" w:rsidP="003A6E41" w:rsidR="003A6E41" w:rsidRPr="00236892"/>
    <w:p w:rsidRDefault="003A6E41" w:rsidP="003A6E41" w:rsidR="003A6E41">
      <w:pPr>
        <w:rPr>
          <w:spacing w:val="100"/>
        </w:rPr>
      </w:pP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172" w:rsidP="006B1865" w:rsidR="00727172">
      <w:r>
        <w:separator/>
      </w:r>
    </w:p>
  </w:endnote>
  <w:endnote w:id="0" w:type="continuationSeparator">
    <w:p w:rsidRDefault="00727172" w:rsidP="006B1865" w:rsidR="0072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172" w:rsidP="006B1865" w:rsidR="00727172">
      <w:r>
        <w:separator/>
      </w:r>
    </w:p>
  </w:footnote>
  <w:footnote w:id="0" w:type="continuationSeparator">
    <w:p w:rsidRDefault="00727172" w:rsidP="006B1865" w:rsidR="0072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94D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</w:r>
        <w:r w:rsidR="00F40EE0">
          <w:t>Poslovni broj:</w:t>
        </w:r>
        <w:r>
          <w:t>11. St-</w:t>
        </w:r>
        <w:r w:rsidR="00F40EE0">
          <w:t>219/2017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1A253D"/>
    <w:rsid w:val="002879A9"/>
    <w:rsid w:val="00311779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6913"/>
    <w:rsid w:val="00557FE5"/>
    <w:rsid w:val="005652D0"/>
    <w:rsid w:val="00606B58"/>
    <w:rsid w:val="0063594D"/>
    <w:rsid w:val="00651F1A"/>
    <w:rsid w:val="00687E74"/>
    <w:rsid w:val="006B1865"/>
    <w:rsid w:val="0071519E"/>
    <w:rsid w:val="00727172"/>
    <w:rsid w:val="007537B5"/>
    <w:rsid w:val="00780F2B"/>
    <w:rsid w:val="00787737"/>
    <w:rsid w:val="007B0AAF"/>
    <w:rsid w:val="007F7A84"/>
    <w:rsid w:val="00814EDB"/>
    <w:rsid w:val="00815142"/>
    <w:rsid w:val="00853B3E"/>
    <w:rsid w:val="00981D37"/>
    <w:rsid w:val="009E413B"/>
    <w:rsid w:val="00A466AA"/>
    <w:rsid w:val="00A51DE9"/>
    <w:rsid w:val="00A530EA"/>
    <w:rsid w:val="00A70E46"/>
    <w:rsid w:val="00A878D6"/>
    <w:rsid w:val="00B7506F"/>
    <w:rsid w:val="00B809DC"/>
    <w:rsid w:val="00BA2A64"/>
    <w:rsid w:val="00C53F18"/>
    <w:rsid w:val="00CF2099"/>
    <w:rsid w:val="00D06CAA"/>
    <w:rsid w:val="00D506BC"/>
    <w:rsid w:val="00DB56AF"/>
    <w:rsid w:val="00DB7F5A"/>
    <w:rsid w:val="00DD0D50"/>
    <w:rsid w:val="00EB6A52"/>
    <w:rsid w:val="00F2599E"/>
    <w:rsid w:val="00F40EE0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MUNDUS d.o.o. za trgovinu i usluge</izvorni_sadrzaj>
    <derivirana_varijabla naziv="DomainObject.Predmet.ProtustrankaFormated_1">  MARINE MUNDUS d.o.o. za trgovinu i usluge</derivirana_varijabla>
  </DomainObject.Predmet.ProtustrankaFormated>
  <DomainObject.Predmet.ProtustrankaFormatedOIB>
    <izvorni_sadrzaj>  MARINE MUNDUS d.o.o. za trgovinu i usluge, OIB 92631996878</izvorni_sadrzaj>
    <derivirana_varijabla naziv="DomainObject.Predmet.ProtustrankaFormatedOIB_1">  MARINE MUNDUS d.o.o. za trgovinu i usluge, OIB 92631996878</derivirana_varijabla>
  </DomainObject.Predmet.ProtustrankaFormatedOIB>
  <DomainObject.Predmet.ProtustrankaFormatedWithAdress>
    <izvorni_sadrzaj> MARINE MUNDUS d.o.o. za trgovinu i usluge, Ulica uz vrtle 9, 21217 Kaštel Novi</izvorni_sadrzaj>
    <derivirana_varijabla naziv="DomainObject.Predmet.ProtustrankaFormatedWithAdress_1"> MARINE MUNDUS d.o.o. za trgovinu i usluge, Ulica uz vrtle 9, 21217 Kaštel Novi</derivirana_varijabla>
  </DomainObject.Predmet.ProtustrankaFormatedWithAdress>
  <DomainObject.Predmet.ProtustrankaFormatedWithAdressOIB>
    <izvorni_sadrzaj> MARINE MUNDUS d.o.o. za trgovinu i usluge, OIB 92631996878, Ulica uz vrtle 9, 21217 Kaštel Novi</izvorni_sadrzaj>
    <derivirana_varijabla naziv="DomainObject.Predmet.ProtustrankaFormatedWithAdressOIB_1"> MARINE MUNDUS d.o.o. za trgovinu i usluge, OIB 92631996878, Ulica uz vrtle 9, 21217 Kaštel Novi</derivirana_varijabla>
  </DomainObject.Predmet.ProtustrankaFormatedWithAdressOIB>
  <DomainObject.Predmet.ProtustrankaWithAdress>
    <izvorni_sadrzaj>MARINE MUNDUS d.o.o. za trgovinu i usluge Ulica uz vrtle 9, 21217 Kaštel Novi</izvorni_sadrzaj>
    <derivirana_varijabla naziv="DomainObject.Predmet.ProtustrankaWithAdress_1">MARINE MUNDUS d.o.o. za trgovinu i usluge Ulica uz vrtle 9, 21217 Kaštel Novi</derivirana_varijabla>
  </DomainObject.Predmet.ProtustrankaWithAdress>
  <DomainObject.Predmet.ProtustrankaWithAdressOIB>
    <izvorni_sadrzaj>MARINE MUNDUS d.o.o. za trgovinu i usluge, OIB 92631996878, Ulica uz vrtle 9, 21217 Kaštel Novi</izvorni_sadrzaj>
    <derivirana_varijabla naziv="DomainObject.Predmet.ProtustrankaWithAdressOIB_1">MARINE MUNDUS d.o.o. za trgovinu i usluge, OIB 92631996878, Ulica uz vrtle 9, 21217 Kaštel Novi</derivirana_varijabla>
  </DomainObject.Predmet.ProtustrankaWithAdressOIB>
  <DomainObject.Predmet.ProtustrankaNazivFormated>
    <izvorni_sadrzaj>MARINE MUNDUS d.o.o. za trgovinu i usluge</izvorni_sadrzaj>
    <derivirana_varijabla naziv="DomainObject.Predmet.ProtustrankaNazivFormated_1">MARINE MUNDUS d.o.o. za trgovinu i usluge</derivirana_varijabla>
  </DomainObject.Predmet.ProtustrankaNazivFormated>
  <DomainObject.Predmet.ProtustrankaNazivFormatedOIB>
    <izvorni_sadrzaj>MARINE MUNDUS d.o.o. za trgovinu i usluge, OIB 92631996878</izvorni_sadrzaj>
    <derivirana_varijabla naziv="DomainObject.Predmet.ProtustrankaNazivFormatedOIB_1">MARINE MUNDUS d.o.o. za trgovinu i usluge,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Strossmayerov trg 9, 10000 Zagreb</izvorni_sadrzaj>
    <derivirana_varijabla naziv="DomainObject.Predmet.StrankaFormatedWithAdress_1"> FINANCIJSKA AGENCIJA, RC SPLIT, Mažuranićevo šetalište 24 b, 21000 Split; Hrvatska banka za obnovu i razvitak, Strossmayerov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Strossmayerov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Strossmayerov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Strossmayerov trg 9,10000 Zagreb</izvorni_sadrzaj>
    <derivirana_varijabla naziv="DomainObject.Predmet.StrankaWithAdress_1">FINANCIJSKA AGENCIJA, RC SPLIT Mažuranićevo šetalište 24 b,21000 Split,Hrvatska banka za obnovu i razvitak Strossmayerov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Strossmayerov trg 9,10000 Zagreb</izvorni_sadrzaj>
    <derivirana_varijabla naziv="DomainObject.Predmet.StrankaWithAdressOIB_1">FINANCIJSKA AGENCIJA, RC SPLIT, OIB 85821130368, Mažuranićevo šetalište 24 b,21000 Split,Hrvatska banka za obnovu i razvitak, OIB 26702280390, Strossmayerov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133010.41</izvorni_sadrzaj>
    <derivirana_varijabla naziv="DomainObject.Predmet.TrenutnaVrijednost_1">133010.41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Strossmayerov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Strossmayerov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</item>
    </izvorni_sadrzaj>
    <derivirana_varijabla naziv="DomainObject.Predmet.ProtuStrankaListFormated_1">
      <item>MARINE MUNDUS d.o.o. za trgovinu i usluge</item>
    </derivirana_varijabla>
  </DomainObject.Predmet.ProtuStrankaListFormated>
  <DomainObject.Predmet.ProtuStrankaListFormatedOIB>
    <izvorni_sadrzaj>
      <item>MARINE MUNDUS d.o.o. za trgovinu i usluge, OIB 92631996878</item>
    </izvorni_sadrzaj>
    <derivirana_varijabla naziv="DomainObject.Predmet.ProtuStrankaListFormatedOIB_1">
      <item>MARINE MUNDUS d.o.o. za trgovinu i usluge, OIB 92631996878</item>
    </derivirana_varijabla>
  </DomainObject.Predmet.ProtuStrankaListFormatedOIB>
  <DomainObject.Predmet.ProtuStrankaListFormatedWithAdress>
    <izvorni_sadrzaj>
      <item>MARINE MUNDUS d.o.o. za trgovinu i usluge, Ulica uz vrtle 9, 21217 Kaštel Novi</item>
    </izvorni_sadrzaj>
    <derivirana_varijabla naziv="DomainObject.Predmet.ProtuStrankaListFormatedWithAdress_1">
      <item>MARINE MUNDUS d.o.o. za trgovinu i usluge, Ulica uz vrtle 9, 21217 Kaštel Novi</item>
    </derivirana_varijabla>
  </DomainObject.Predmet.ProtuStrankaListFormatedWithAdress>
  <DomainObject.Predmet.ProtuStrankaListFormatedWithAdressOIB>
    <izvorni_sadrzaj>
      <item>MARINE MUNDUS d.o.o. za trgovinu i usluge, OIB 92631996878, Ulica uz vrtle 9, 21217 Kaštel Novi</item>
    </izvorni_sadrzaj>
    <derivirana_varijabla naziv="DomainObject.Predmet.ProtuStrankaListFormatedWithAdressOIB_1">
      <item>MARINE MUNDUS d.o.o. za trgovinu i usluge,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</item>
    </izvorni_sadrzaj>
    <derivirana_varijabla naziv="DomainObject.Predmet.ProtuStrankaListNazivFormated_1">
      <item>MARINE MUNDUS d.o.o. za trgovinu i usluge</item>
    </derivirana_varijabla>
  </DomainObject.Predmet.ProtuStrankaListNazivFormated>
  <DomainObject.Predmet.ProtuStrankaListNazivFormatedOIB>
    <izvorni_sadrzaj>
      <item>MARINE MUNDUS d.o.o. za trgovinu i usluge, OIB 92631996878</item>
    </izvorni_sadrzaj>
    <derivirana_varijabla naziv="DomainObject.Predmet.ProtuStrankaListNazivFormatedOIB_1">
      <item>MARINE MUNDUS d.o.o. za trgovinu i usluge, OIB 92631996878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MARINE MUNDUS d.o.o. za trgovinu i usluge</izvorni_sadrzaj>
    <derivirana_varijabla naziv="DomainObject.Predmet.ProtustrankaIDrugi_1">MARINE MUNDUS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MARINE MUNDUS d.o.o. za trgovinu i usluge, OIB 92631996878, Ulica uz vrtle 9, 21217 Kaštel Novi</izvorni_sadrzaj>
    <derivirana_varijabla naziv="DomainObject.Predmet.ProtustrankaIDrugiAdressOIB_1">MARINE MUNDUS d.o.o. za trgovinu i usluge,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</item>
      <item>FINANCIJSKA AGENCIJA, RC SPLIT</item>
      <item>Hrvatska banka za obnovu i razvitak</item>
    </izvorni_sadrzaj>
    <derivirana_varijabla naziv="DomainObject.Predmet.SudioniciListNaziv_1">
      <item>MARINE MUNDUS d.o.o. za trgovinu i usluge</item>
      <item>FINANCIJSKA AGENCIJA, RC SPLIT</item>
      <item>Hrvatska banka za obnovu i razvitak</item>
    </derivirana_varijabla>
  </DomainObject.Predmet.SudioniciListNaziv>
  <DomainObject.Predmet.SudioniciListAdressOIB>
    <izvorni_sadrzaj>
      <item>MARINE MUNDUS d.o.o. za trgovinu i usluge, OIB 92631996878, Ulica uz vrtle 9,21217 Kaštel Novi</item>
      <item>FINANCIJSKA AGENCIJA, RC SPLIT, OIB 85821130368, Mažuranićevo šetalište 24 b,21000 Split</item>
      <item>Hrvatska banka za obnovu i razvitak, OIB 26702280390, Strossmayerov trg 9,10000 Zagreb</item>
    </izvorni_sadrzaj>
    <derivirana_varijabla naziv="DomainObject.Predmet.SudioniciListAdressOIB_1">
      <item>MARINE MUNDUS d.o.o. za trgovinu i usluge, OIB 92631996878, Ulica uz vrtle 9,21217 Kaštel Novi</item>
      <item>FINANCIJSKA AGENCIJA, RC SPLIT, OIB 85821130368, Mažuranićevo šetalište 24 b,21000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85821130368</item>
      <item>, OIB 26702280390</item>
    </izvorni_sadrzaj>
    <derivirana_varijabla naziv="DomainObject.Predmet.SudioniciListNazivOIB_1">
      <item>, OIB 92631996878</item>
      <item>, OIB 85821130368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1138</properties:Words>
  <properties:Characters>6368</properties:Characters>
  <properties:Lines>117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2017-12-11T10:37:00Z</dcterms:created>
  <dc:creator>Katarina Mikulić</dc:creator>
  <cp:lastModifiedBy>Ana Golub Gruić</cp:lastModifiedBy>
  <cp:lastPrinted>2017-12-11T10:55:00Z</cp:lastPrinted>
  <dcterms:modified xmlns:xsi="http://www.w3.org/2001/XMLSchema-instance" xsi:type="dcterms:W3CDTF">2017-12-11T11:08:00Z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