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ce6a" w14:paraId="93fce6a" w:rsidRDefault="00AB4602" w:rsidP="00A35F99" w:rsidR="00A35F99" w:rsidRPr="00A35F9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5F99" w:rsidRPr="00A35F99">
        <w:rPr>
          <w:rFonts w:cs="Times New Roman"/>
          <w:b/>
        </w:rPr>
        <w:t xml:space="preserve">     </w:t>
      </w:r>
      <w:r w:rsidR="00A35F99" w:rsidRPr="00A35F99">
        <w:rPr>
          <w:rFonts w:cs="Times New Roman"/>
        </w:rPr>
        <w:t>REPUBLIKA HRVATSKA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 TRGOVAČKI SUD U ZAGREBU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           Stalna služba u Karlovcu 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R E P U B L I K A   H R V A T S K A</w:t>
      </w: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R J E Š E N J E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TRGOVAČKI SUD U ZAGREBU, Stalna služba u Karlovcu</w:t>
      </w:r>
      <w:r w:rsidRPr="00A35F99">
        <w:rPr>
          <w:rFonts w:cs="Times New Roman" w:eastAsia="Times New Roman"/>
          <w:b/>
          <w:lang w:eastAsia="hr-HR"/>
        </w:rPr>
        <w:t>,</w:t>
      </w:r>
      <w:r w:rsidRPr="00A35F99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za otvaranje stečajnog postupka nad dužnikom FINARS RJEŠENJA d.o.o., Zagreb, Limska 18, OIB: 38964315858, 26. rujna 2018. 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5F99">
        <w:rPr>
          <w:rFonts w:cs="Times New Roman" w:eastAsia="Times New Roman"/>
          <w:lang w:eastAsia="hr-HR"/>
        </w:rPr>
        <w:t>r i j e š i o     j e</w:t>
      </w:r>
    </w:p>
    <w:p w:rsidRDefault="00A35F99" w:rsidP="00A35F99" w:rsidR="00A35F99" w:rsidRPr="00A35F9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Za privremenog stečajnog upravitelja imenuje se Irena Kelava, Zagreb, Gredička 23, OIB: 65378158056.</w:t>
      </w:r>
    </w:p>
    <w:p w:rsidRDefault="00A35F99" w:rsidP="00A35F99" w:rsidR="00A35F99" w:rsidRPr="00A35F9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A35F99" w:rsidP="00A35F99" w:rsidR="00A35F99" w:rsidRPr="00A35F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Obrazloženje</w:t>
      </w: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FINA, Regionalni centar Zagreb, Podružnica Zagreb, podnijela je ovom sudu 21. travnja 2016. zahtjev za provedbu skraćenog stečajnog postupka nad dužnikom FINARS RJEŠENJA d.o.o., Zagreb, Limska 18, OIB: 38964315858, povodom kojeg je Trgovački sud u Osijeku oglasom poslovni broj St-1889/16 od 1. srpnja 2016. pozvao vjerovnike na predlaganje otvaranja stečajnog postupka nad dužnikom, te je vjerovnik Republika Hrvatska, Ministarstvo financija, Porezna uprava 22. srpnja 2016. podnio prijedlog za otvaranje stečajnog postupka.</w:t>
      </w: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Rješenjem ovog suda poslovni broj St-6341/16 od 13. prosinca 2017. pokrenut je prethodni postupak radi utvrđivanja pretpostavki za otvaranje stečajnog postupka nad dužnikom.</w:t>
      </w: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lastRenderedPageBreak/>
        <w:tab/>
      </w: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Prema Uvjerenju Centra za vozila Hrvatske od 21. veljače 2018. proizlazi da je dužnik evidentiran kao vlasnik vozila marke AUDI, godina proizvodnje 2007. (list 39 spisa).</w:t>
      </w: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A35F99" w:rsidP="00A35F99" w:rsidR="00A35F99" w:rsidRPr="00A35F99">
      <w:pPr>
        <w:spacing w:after="0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ab/>
        <w:t xml:space="preserve"> </w:t>
      </w:r>
    </w:p>
    <w:p w:rsidRDefault="00A35F99" w:rsidP="00A35F99" w:rsidR="00A35F99" w:rsidRPr="00A35F99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U Karlovcu 26. rujna 2018.</w:t>
      </w: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 Stečajni sudac:</w:t>
      </w: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A35F99" w:rsidP="00A35F99" w:rsidR="00A35F99" w:rsidRPr="00A35F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>Za točnost otpravka-ovlašteni službenik:</w:t>
      </w:r>
    </w:p>
    <w:p w:rsidRDefault="00A35F99" w:rsidP="00A35F99" w:rsidR="00A35F99" w:rsidRPr="00A35F99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A35F99" w:rsidP="00A35F99" w:rsidR="00A35F99" w:rsidRPr="00A35F9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A35F99" w:rsidP="00A35F99" w:rsidR="00A35F99" w:rsidRPr="00A35F9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35F99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A35F99" w:rsidP="00A35F99" w:rsidR="00A35F99" w:rsidRPr="00A35F9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35F99" w:rsidP="00A35F99" w:rsidR="00A35F99" w:rsidRPr="00A35F99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7073813"/>
      <w:docPartObj>
        <w:docPartGallery w:val="Page Numbers (Top of Page)"/>
        <w:docPartUnique/>
      </w:docPartObj>
    </w:sdtPr>
    <w:sdtContent>
      <w:p w:rsidRDefault="00A35F99" w:rsidR="00A35F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35F99" w:rsidR="008333A9">
    <w:pPr>
      <w:pStyle w:val="Zaglavlje"/>
    </w:pPr>
    <w:r>
      <w:t>1 St-6341/16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F9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02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St-6341/2016-18</izvorni_sadrzaj>
    <derivirana_varijabla naziv="DomainObject.Oznaka_1">St-6341/2016-18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6341</izvorni_sadrzaj>
    <derivirana_varijabla naziv="DomainObject.Predmet.Broj_1">6341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St-6341/2016</izvorni_sadrzaj>
    <derivirana_varijabla naziv="DomainObject.Predmet.OznakaBroj_1">St-6341/2016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FINARS RJEŠENJA d.o.o. zastupanog po punomoćniku Marijana Mešić</izvorni_sadrzaj>
    <derivirana_varijabla naziv="DomainObject.Predmet.ProtustrankaFormated_1">  FINARS RJEŠENJA d.o.o. zastupanog po punomoćniku Marijana Mešić</derivirana_varijabla>
  </DomainObject.Predmet.ProtustrankaFormated>
  <DomainObject.Predmet.ProtustrankaFormatedOIB>
    <izvorni_sadrzaj>  FINARS RJEŠENJA d.o.o., OIB 38964315858 zastupanog po punomoćniku Marijana Mešić</izvorni_sadrzaj>
    <derivirana_varijabla naziv="DomainObject.Predmet.ProtustrankaFormatedOIB_1">  FINARS RJEŠENJA d.o.o., OIB 38964315858 zastupanog po punomoćniku Marijana Mešić</derivirana_varijabla>
  </DomainObject.Predmet.ProtustrankaFormatedOIB>
  <DomainObject.Predmet.ProtustrankaFormatedWithAdress>
    <izvorni_sadrzaj> FINARS RJEŠENJA d.o.o., Limska 18, 10000 Zagreb zastupanog po punomoćniku Marijana Mešić</izvorni_sadrzaj>
    <derivirana_varijabla naziv="DomainObject.Predmet.ProtustrankaFormatedWithAdress_1"> FINARS RJEŠENJA d.o.o., Limska 18, 10000 Zagreb zastupanog po punomoćniku Marijana Mešić</derivirana_varijabla>
  </DomainObject.Predmet.ProtustrankaFormatedWithAdress>
  <DomainObject.Predmet.ProtustrankaFormatedWithAdressOIB>
    <izvorni_sadrzaj> FINARS RJEŠENJA d.o.o., OIB 38964315858, Limska 18, 10000 Zagreb zastupanog po punomoćniku Marijana Mešić</izvorni_sadrzaj>
    <derivirana_varijabla naziv="DomainObject.Predmet.ProtustrankaFormatedWithAdressOIB_1"> FINARS RJEŠENJA d.o.o., OIB 38964315858, Limska 18, 10000 Zagreb zastupanog po punomoćniku Marijana Mešić</derivirana_varijabla>
  </DomainObject.Predmet.ProtustrankaFormatedWithAdressOIB>
  <DomainObject.Predmet.ProtustrankaWithAdress>
    <izvorni_sadrzaj>FINARS RJEŠENJA d.o.o. Limska 18, 10000 Zagreb</izvorni_sadrzaj>
    <derivirana_varijabla naziv="DomainObject.Predmet.ProtustrankaWithAdress_1">FINARS RJEŠENJA d.o.o. Limska 18, 10000 Zagreb</derivirana_varijabla>
  </DomainObject.Predmet.ProtustrankaWithAdress>
  <DomainObject.Predmet.ProtustrankaWithAdressOIB>
    <izvorni_sadrzaj>FINARS RJEŠENJA d.o.o., OIB 38964315858, Limska 18, 10000 Zagreb</izvorni_sadrzaj>
    <derivirana_varijabla naziv="DomainObject.Predmet.ProtustrankaWithAdressOIB_1">FINARS RJEŠENJA d.o.o., OIB 38964315858, Limska 18, 10000 Zagreb</derivirana_varijabla>
  </DomainObject.Predmet.ProtustrankaWithAdressOIB>
  <DomainObject.Predmet.ProtustrankaNazivFormated>
    <izvorni_sadrzaj>FINARS RJEŠENJA d.o.o.</izvorni_sadrzaj>
    <derivirana_varijabla naziv="DomainObject.Predmet.ProtustrankaNazivFormated_1">FINARS RJEŠENJA d.o.o.</derivirana_varijabla>
  </DomainObject.Predmet.ProtustrankaNazivFormated>
  <DomainObject.Predmet.ProtustrankaNazivFormatedOIB>
    <izvorni_sadrzaj>FINARS RJEŠENJA d.o.o., OIB 38964315858</izvorni_sadrzaj>
    <derivirana_varijabla naziv="DomainObject.Predmet.ProtustrankaNazivFormatedOIB_1">FINARS RJEŠENJA d.o.o., OIB 38964315858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Područni  ured Zagreb zastupanog po punomoćniku Županijsko državno odvjetništvo u Zagrebu</izvorni_sadrzaj>
    <derivirana_varijabla naziv="DomainObject.Predmet.StrankaFormated_1">  FINA Regionalni centar Zagreb; RH MF Porezna uprava Područni  ured Zagreb zastupanog po punomoćniku Županijsko državno odvjetništvo u Zagrebu</derivirana_varijabla>
  </DomainObject.Predmet.StrankaFormated>
  <DomainObject.Predmet.StrankaFormatedOIB>
    <izvorni_sadrzaj>  FINA Regionalni centar Zagreb, OIB 85821130368; RH MF Porezna uprava Područni  ured Zagreb, OIB 18683136487 zastupanog po punomoćniku Županijsko državno odvjetništvo u Zagrebu</izvorni_sadrzaj>
    <derivirana_varijabla naziv="DomainObject.Predmet.StrankaFormatedOIB_1">  FINA Regionalni centar Zagreb, OIB 85821130368; RH MF Porezna uprava Područni 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RH MF Porezna uprava Područni 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RH MF Porezna uprava Područni 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RH MF Porezna uprava Područni 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RH MF Porezna uprava Područni 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Zagreb,RH MF Porezna uprava Područni  ured Zagreb Katančićeva 5,10000 Zagreb</izvorni_sadrzaj>
    <derivirana_varijabla naziv="DomainObject.Predmet.StrankaWithAdress_1">FINA Regionalni centar Zagreb Trg svibanjskih žrtava 1995. 1,10000 Zagreb,RH MF Porezna uprava Područni  ured Zagreb Katančićeva 5,10000 Zagreb</derivirana_varijabla>
  </DomainObject.Predmet.StrankaWithAdress>
  <DomainObject.Predmet.StrankaWithAdressOIB>
    <izvorni_sadrzaj>FINA Regionalni centar Zagreb, OIB 85821130368, Trg svibanjskih žrtava 1995. 1,10000 Zagreb,RH MF Porezna uprava Područni  ured Zagreb, OIB 18683136487, Katančićeva 5,10000 Zagreb</izvorni_sadrzaj>
    <derivirana_varijabla naziv="DomainObject.Predmet.StrankaWithAdressOIB_1">FINA Regionalni centar Zagreb, OIB 85821130368, Trg svibanjskih žrtava 1995. 1,10000 Zagreb,RH MF Porezna uprava Područni  ured Zagreb, OIB 18683136487, Katančićeva 5,10000 Zagreb</derivirana_varijabla>
  </DomainObject.Predmet.StrankaWithAdressOIB>
  <DomainObject.Predmet.StrankaNazivFormated>
    <izvorni_sadrzaj>FINA Regionalni centar Zagreb,RH MF Porezna uprava Područni  ured Zagreb</izvorni_sadrzaj>
    <derivirana_varijabla naziv="DomainObject.Predmet.StrankaNazivFormated_1">FINA Regionalni centar Zagreb,RH MF Porezna uprava Područni  ured Zagreb</derivirana_varijabla>
  </DomainObject.Predmet.StrankaNazivFormated>
  <DomainObject.Predmet.StrankaNazivFormatedOIB>
    <izvorni_sadrzaj>FINA Regionalni centar Zagreb, OIB 85821130368,RH MF Porezna uprava Područni  ured Zagreb, OIB 18683136487</izvorni_sadrzaj>
    <derivirana_varijabla naziv="DomainObject.Predmet.StrankaNazivFormatedOIB_1">FINA Regionalni centar Zagreb, OIB 85821130368,RH MF Porezna uprava Područni 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Područni  ured Zagreb zastupanog po punomoćniku Županijsko državno odvjetništvo u Zagrebu</item>
    </izvorni_sadrzaj>
    <derivirana_varijabla naziv="DomainObject.Predmet.StrankaListFormated_1">
      <item>FINA Regionalni centar Zagreb</item>
      <item>RH MF Porezna uprava Područni 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 Područni 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RH MF Porezna uprava Područni 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Područni 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RH MF Porezna uprava Područni 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Područni 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RH MF Porezna uprava Područni 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 Područni  ured Zagreb</item>
    </izvorni_sadrzaj>
    <derivirana_varijabla naziv="DomainObject.Predmet.StrankaListNazivFormated_1">
      <item>FINA Regionalni centar Zagreb</item>
      <item>RH MF Porezna uprava Područni  ured Zagreb</item>
    </derivirana_varijabla>
  </DomainObject.Predmet.StrankaListNazivFormated>
  <DomainObject.Predmet.StrankaListNazivFormatedOIB>
    <izvorni_sadrzaj>
      <item>FINA Regionalni centar Zagreb, OIB 85821130368</item>
      <item>RH MF Porezna uprava Područni  ured Zagreb, OIB 18683136487</item>
    </izvorni_sadrzaj>
    <derivirana_varijabla naziv="DomainObject.Predmet.StrankaListNazivFormatedOIB_1">
      <item>FINA Regionalni centar Zagreb, OIB 85821130368</item>
      <item>RH MF Porezna uprava Područni  ured Zagreb, OIB 18683136487</item>
    </derivirana_varijabla>
  </DomainObject.Predmet.StrankaListNazivFormatedOIB>
  <DomainObject.Predmet.ProtuStrankaListFormated>
    <izvorni_sadrzaj>
      <item>FINARS RJEŠENJA d.o.o. zastupanog po punomoćniku Marijana Mešić</item>
    </izvorni_sadrzaj>
    <derivirana_varijabla naziv="DomainObject.Predmet.ProtuStrankaListFormated_1">
      <item>FINARS RJEŠENJA d.o.o. zastupanog po punomoćniku Marijana Mešić</item>
    </derivirana_varijabla>
  </DomainObject.Predmet.ProtuStrankaListFormated>
  <DomainObject.Predmet.ProtuStrankaListFormatedOIB>
    <izvorni_sadrzaj>
      <item>FINARS RJEŠENJA d.o.o., OIB 38964315858 zastupanog po punomoćniku Marijana Mešić</item>
    </izvorni_sadrzaj>
    <derivirana_varijabla naziv="DomainObject.Predmet.ProtuStrankaListFormatedOIB_1">
      <item>FINARS RJEŠENJA d.o.o., OIB 38964315858 zastupanog po punomoćniku Marijana Mešić</item>
    </derivirana_varijabla>
  </DomainObject.Predmet.ProtuStrankaListFormatedOIB>
  <DomainObject.Predmet.ProtuStrankaListFormatedWithAdress>
    <izvorni_sadrzaj>
      <item>FINARS RJEŠENJA d.o.o., Limska 18, 10000 Zagreb zastupanog po punomoćniku Marijana Mešić</item>
    </izvorni_sadrzaj>
    <derivirana_varijabla naziv="DomainObject.Predmet.ProtuStrankaListFormatedWithAdress_1">
      <item>FINARS RJEŠENJA d.o.o., Limska 18, 10000 Zagreb zastupanog po punomoćniku Marijana Mešić</item>
    </derivirana_varijabla>
  </DomainObject.Predmet.ProtuStrankaListFormatedWithAdress>
  <DomainObject.Predmet.ProtuStrankaListFormatedWithAdressOIB>
    <izvorni_sadrzaj>
      <item>FINARS RJEŠENJA d.o.o., OIB 38964315858, Limska 18, 10000 Zagreb zastupanog po punomoćniku Marijana Mešić</item>
    </izvorni_sadrzaj>
    <derivirana_varijabla naziv="DomainObject.Predmet.ProtuStrankaListFormatedWithAdressOIB_1">
      <item>FINARS RJEŠENJA d.o.o., OIB 38964315858, Limska 18, 10000 Zagreb zastupanog po punomoćniku Marijana Mešić</item>
    </derivirana_varijabla>
  </DomainObject.Predmet.ProtuStrankaListFormatedWithAdressOIB>
  <DomainObject.Predmet.ProtuStrankaListNazivFormated>
    <izvorni_sadrzaj>
      <item>FINARS RJEŠENJA d.o.o.</item>
    </izvorni_sadrzaj>
    <derivirana_varijabla naziv="DomainObject.Predmet.ProtuStrankaListNazivFormated_1">
      <item>FINARS RJEŠENJA d.o.o.</item>
    </derivirana_varijabla>
  </DomainObject.Predmet.ProtuStrankaListNazivFormated>
  <DomainObject.Predmet.ProtuStrankaListNazivFormatedOIB>
    <izvorni_sadrzaj>
      <item>FINARS RJEŠENJA d.o.o., OIB 38964315858</item>
    </izvorni_sadrzaj>
    <derivirana_varijabla naziv="DomainObject.Predmet.ProtuStrankaListNazivFormatedOIB_1">
      <item>FINARS RJEŠENJA d.o.o., OIB 38964315858</item>
    </derivirana_varijabla>
  </DomainObject.Predmet.ProtuStrankaListNazivFormatedOIB>
  <DomainObject.Predmet.OstaliListFormated>
    <izvorni_sadrzaj>
      <item>Županijsko državno odvjetništvo u Zagrebu punomoćnik sudionika u postupku RH MF Porezna uprava Područni  ured Zagreb</item>
      <item>Marijana Mešić punomoćnica sudionika u postupku FINARS RJEŠENJA d.o.o.</item>
    </izvorni_sadrzaj>
    <derivirana_varijabla naziv="DomainObject.Predmet.OstaliListFormated_1">
      <item>Županijsko državno odvjetništvo u Zagrebu punomoćnik sudionika u postupku RH MF Porezna uprava Područni  ured Zagreb</item>
      <item>Marijana Mešić punomoćnica sudionika u postupku FINARS RJEŠENJA d.o.o.</item>
    </derivirana_varijabla>
  </DomainObject.Predmet.OstaliListFormated>
  <DomainObject.Predmet.OstaliListFormatedOIB>
    <izvorni_sadrzaj>
      <item>Županijsko državno odvjetništvo u Zagrebu, OIB 16488001145 punomoćnik sudionika u postupku RH MF Porezna uprava Područni  ured Zagreb</item>
      <item>Marijana Mešić, OIB 97681544478 punomoćnica sudionika u postupku FINARS RJEŠENJA d.o.o.</item>
    </izvorni_sadrzaj>
    <derivirana_varijabla naziv="DomainObject.Predmet.OstaliListFormatedOIB_1">
      <item>Županijsko državno odvjetništvo u Zagrebu, OIB 16488001145 punomoćnik sudionika u postupku RH MF Porezna uprava Područni  ured Zagreb</item>
      <item>Marijana Mešić, OIB 97681544478 punomoćnica sudionika u postupku FINARS RJEŠENJA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 Porezna uprava Područni  ured Zagreb</item>
      <item>Marijana Mešić, Limska 18, 10000 Zagreb punomoćnica sudionika u postupku FINARS RJEŠENJA d.o.o.</item>
    </izvorni_sadrzaj>
    <derivirana_varijabla naziv="DomainObject.Predmet.OstaliListFormatedWithAdress_1">
      <item>Županijsko državno odvjetništvo u Zagrebu, Savska cesta 41, 10000 Zagreb punomoćnik sudionika u postupku RH MF Porezna uprava Područni  ured Zagreb</item>
      <item>Marijana Mešić, Limska 18, 10000 Zagreb punomoćnica sudionika u postupku FINARS RJEŠENJA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 Porezna uprava Područni  ured Zagreb</item>
      <item>Marijana Mešić, OIB 97681544478, Limska 18, 10000 Zagreb punomoćnica sudionika u postupku FINARS RJEŠENJA d.o.o.</item>
    </izvorni_sadrzaj>
    <derivirana_varijabla naziv="DomainObject.Predmet.OstaliListFormatedWithAdressOIB_1">
      <item>Županijsko državno odvjetništvo u Zagrebu, OIB 16488001145, Savska cesta 41, 10000 Zagreb punomoćnik sudionika u postupku RH MF Porezna uprava Područni  ured Zagreb</item>
      <item>Marijana Mešić, OIB 97681544478, Limska 18, 10000 Zagreb punomoćnica sudionika u postupku FINARS RJEŠENJA d.o.o.</item>
    </derivirana_varijabla>
  </DomainObject.Predmet.OstaliListFormatedWithAdressOIB>
  <DomainObject.Predmet.OstaliListNazivFormated>
    <izvorni_sadrzaj>
      <item>Županijsko državno odvjetništvo u Zagrebu</item>
      <item>Marijana Mešić</item>
    </izvorni_sadrzaj>
    <derivirana_varijabla naziv="DomainObject.Predmet.OstaliListNazivFormated_1">
      <item>Županijsko državno odvjetništvo u Zagrebu</item>
      <item>Marijana Mešić</item>
    </derivirana_varijabla>
  </DomainObject.Predmet.OstaliListNazivFormated>
  <DomainObject.Predmet.OstaliListNazivFormatedOIB>
    <izvorni_sadrzaj>
      <item>Županijsko državno odvjetništvo u Zagrebu, OIB 16488001145</item>
      <item>Marijana Mešić, OIB 97681544478</item>
    </izvorni_sadrzaj>
    <derivirana_varijabla naziv="DomainObject.Predmet.OstaliListNazivFormatedOIB_1">
      <item>Županijsko državno odvjetništvo u Zagrebu, OIB 16488001145</item>
      <item>Marijana Mešić, OIB 97681544478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St-6341/2016-18</izvorni_sadrzaj>
    <derivirana_varijabla naziv="DomainObject.PoslovniBrojDokumenta_1">St-6341/2016-18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FINARS RJEŠENJA d.o.o.</izvorni_sadrzaj>
    <derivirana_varijabla naziv="DomainObject.Predmet.ProtustrankaIDrugi_1">FINARS RJEŠENJA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FINARS RJEŠENJA d.o.o., OIB 38964315858, Limska 18, 10000 Zagreb</izvorni_sadrzaj>
    <derivirana_varijabla naziv="DomainObject.Predmet.ProtustrankaIDrugiAdressOIB_1">FINARS RJEŠENJA d.o.o., OIB 38964315858, Limska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 Područni  ured Zagreb</item>
      <item>Županijsko državno odvjetništvo u Zagrebu</item>
      <item>FINARS RJEŠENJA d.o.o.</item>
      <item>Marijana Mešić</item>
    </izvorni_sadrzaj>
    <derivirana_varijabla naziv="DomainObject.Predmet.SudioniciListNaziv_1">
      <item>FINA Regionalni centar Zagreb</item>
      <item>RH MF Porezna uprava Područni  ured Zagreb</item>
      <item>Županijsko državno odvjetništvo u Zagrebu</item>
      <item>FINARS RJEŠENJA d.o.o.</item>
      <item>Marijana Mešić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Područni  ured Zagreb, OIB 18683136487, Katančićeva 5,10000 Zagreb</item>
      <item>Županijsko državno odvjetništvo u Zagrebu, OIB 16488001145, Savska cesta 41,10000 Zagreb</item>
      <item>FINARS RJEŠENJA d.o.o., OIB 38964315858, Limska 18,10000 Zagreb</item>
      <item>Marijana Mešić, OIB 97681544478, Limska 18,10000 Zagreb</item>
    </izvorni_sadrzaj>
    <derivirana_varijabla naziv="DomainObject.Predmet.SudioniciListAdressOIB_1">
      <item>FINA Regionalni centar Zagreb, OIB 85821130368, Trg svibanjskih žrtava 1995. 1,10000 Zagreb</item>
      <item>RH MF Porezna uprava Područni  ured Zagreb, OIB 18683136487, Katančićeva 5,10000 Zagreb</item>
      <item>Županijsko državno odvjetništvo u Zagrebu, OIB 16488001145, Savska cesta 41,10000 Zagreb</item>
      <item>FINARS RJEŠENJA d.o.o., OIB 38964315858, Limska 18,10000 Zagreb</item>
      <item>Marijana Mešić, OIB 97681544478, Limska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2DA7A-680B-4303-8498-26867A6A5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2307</properties:Characters>
  <properties:Lines>72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2018-09-26T09:03:00Z</cp:lastPrinted>
  <dcterms:modified xmlns:xsi="http://www.w3.org/2001/XMLSchema-instance" xsi:type="dcterms:W3CDTF">2018-09-26T09:03:00Z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St-6341/2016-18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