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95b6" w14:paraId="b5f95b6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A67425">
        <w:rPr>
          <w:rFonts w:cs="Times New Roman" w:eastAsia="Times New Roman"/>
          <w:lang w:eastAsia="hr-HR"/>
        </w:rPr>
        <w:t>9 St-95</w:t>
      </w:r>
      <w:r>
        <w:rPr>
          <w:rFonts w:cs="Times New Roman" w:eastAsia="Times New Roman"/>
          <w:lang w:eastAsia="hr-HR"/>
        </w:rPr>
        <w:t>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A67425">
        <w:rPr>
          <w:rFonts w:cs="Times New Roman" w:eastAsia="Times New Roman"/>
          <w:lang w:eastAsia="hr-HR"/>
        </w:rPr>
        <w:t xml:space="preserve"> </w:t>
      </w:r>
      <w:r w:rsidR="00A67425" w:rsidRPr="00A67425">
        <w:rPr>
          <w:rFonts w:cs="Times New Roman" w:eastAsia="Times New Roman"/>
          <w:lang w:eastAsia="hr-HR"/>
        </w:rPr>
        <w:t>LEVANTINA d.o.o.</w:t>
      </w:r>
      <w:r w:rsidR="00A67425">
        <w:rPr>
          <w:rFonts w:cs="Times New Roman" w:eastAsia="Times New Roman"/>
          <w:lang w:eastAsia="hr-HR"/>
        </w:rPr>
        <w:t xml:space="preserve"> iz Murtera, Branimirova 19, OIB: </w:t>
      </w:r>
      <w:r w:rsidR="00A67425" w:rsidRPr="00A67425">
        <w:rPr>
          <w:rFonts w:cs="Times New Roman" w:eastAsia="Times New Roman"/>
          <w:lang w:eastAsia="hr-HR"/>
        </w:rPr>
        <w:t>24115172816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A67425" w:rsidRPr="00A67425">
        <w:rPr>
          <w:rFonts w:cs="Times New Roman" w:eastAsia="Times New Roman"/>
          <w:lang w:eastAsia="hr-HR"/>
        </w:rPr>
        <w:t>LEVANTINA d.o.o.</w:t>
      </w:r>
      <w:r w:rsidR="00A67425">
        <w:rPr>
          <w:rFonts w:cs="Times New Roman" w:eastAsia="Times New Roman"/>
          <w:lang w:eastAsia="hr-HR"/>
        </w:rPr>
        <w:t xml:space="preserve"> iz Murtera, Branimirova 19, OIB: </w:t>
      </w:r>
      <w:r w:rsidR="00A67425" w:rsidRPr="00A67425">
        <w:rPr>
          <w:rFonts w:cs="Times New Roman" w:eastAsia="Times New Roman"/>
          <w:lang w:eastAsia="hr-HR"/>
        </w:rPr>
        <w:t>24115172816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 Renato Sabljić iz Zagreba, Zdenački zavoj 14, OIB: 74644810692.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A67425" w:rsidRPr="00A67425">
        <w:rPr>
          <w:rFonts w:cs="Times New Roman" w:eastAsia="Times New Roman"/>
          <w:lang w:eastAsia="hr-HR"/>
        </w:rPr>
        <w:t>LEVANTINA d.o.o.</w:t>
      </w:r>
      <w:r w:rsidR="00A67425">
        <w:rPr>
          <w:rFonts w:cs="Times New Roman" w:eastAsia="Times New Roman"/>
          <w:lang w:eastAsia="hr-HR"/>
        </w:rPr>
        <w:t xml:space="preserve"> iz Murtera, Branimirova 19, OIB: </w:t>
      </w:r>
      <w:r w:rsidR="00A67425" w:rsidRPr="00A67425">
        <w:rPr>
          <w:rFonts w:cs="Times New Roman" w:eastAsia="Times New Roman"/>
          <w:lang w:eastAsia="hr-HR"/>
        </w:rPr>
        <w:t>24115172816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425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St-95</w:t>
      </w:r>
      <w:r w:rsidR="0019676C">
        <w:rPr>
          <w:rFonts w:cs="Times New Roman" w:eastAsia="Times New Roman"/>
          <w:lang w:eastAsia="hr-HR"/>
        </w:rPr>
        <w:t>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19. Siječnja 2016. godine zaprimljen je na ovom sudu zahtjev Financijske agencije - Regionalni centar Split, Podružnica Šibenik, za provedbu skraćenog stečajnog postupka nad dužnikom </w:t>
      </w:r>
      <w:r w:rsidR="00A67425" w:rsidRPr="00A67425">
        <w:rPr>
          <w:rFonts w:cs="Times New Roman" w:eastAsia="Times New Roman"/>
          <w:lang w:eastAsia="hr-HR"/>
        </w:rPr>
        <w:t>LEVANTINA d.o.o.</w:t>
      </w:r>
      <w:r w:rsidR="00A67425">
        <w:rPr>
          <w:rFonts w:cs="Times New Roman" w:eastAsia="Times New Roman"/>
          <w:lang w:eastAsia="hr-HR"/>
        </w:rPr>
        <w:t xml:space="preserve"> iz Murtera, Branimirova 19, OIB: </w:t>
      </w:r>
      <w:r w:rsidR="00A67425" w:rsidRPr="00A67425">
        <w:rPr>
          <w:rFonts w:cs="Times New Roman" w:eastAsia="Times New Roman"/>
          <w:lang w:eastAsia="hr-HR"/>
        </w:rPr>
        <w:t>24115172816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 ovog sud</w:t>
      </w:r>
      <w:r w:rsidR="00A67425">
        <w:rPr>
          <w:rFonts w:cs="Times New Roman" w:eastAsia="Times New Roman"/>
          <w:lang w:eastAsia="hr-HR"/>
        </w:rPr>
        <w:t>a pod poslovnim brojem 9 St-95</w:t>
      </w:r>
      <w:r>
        <w:rPr>
          <w:rFonts w:cs="Times New Roman" w:eastAsia="Times New Roman"/>
          <w:lang w:eastAsia="hr-HR"/>
        </w:rPr>
        <w:t xml:space="preserve">/2016 od dana </w:t>
      </w:r>
      <w:r w:rsidR="00A67425">
        <w:rPr>
          <w:rFonts w:cs="Times New Roman" w:eastAsia="Times New Roman"/>
          <w:lang w:eastAsia="hr-HR"/>
        </w:rPr>
        <w:t>02. s</w:t>
      </w:r>
      <w:r>
        <w:rPr>
          <w:rFonts w:cs="Times New Roman" w:eastAsia="Times New Roman"/>
          <w:lang w:eastAsia="hr-HR"/>
        </w:rPr>
        <w:t>vibnja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Navedeni oglas objavljen je na e-oglasnoj ploči suda dana 02. svibnja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4DB" w:rsidP="00A67425" w:rsidR="009164DB">
      <w:pPr>
        <w:spacing w:after="0"/>
      </w:pPr>
      <w:r>
        <w:separator/>
      </w:r>
    </w:p>
  </w:endnote>
  <w:endnote w:id="0" w:type="continuationSeparator">
    <w:p w:rsidRDefault="009164DB" w:rsidP="00A67425" w:rsidR="009164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4DB" w:rsidP="00A67425" w:rsidR="009164DB">
      <w:pPr>
        <w:spacing w:after="0"/>
      </w:pPr>
      <w:r>
        <w:separator/>
      </w:r>
    </w:p>
  </w:footnote>
  <w:footnote w:id="0" w:type="continuationSeparator">
    <w:p w:rsidRDefault="009164DB" w:rsidP="00A67425" w:rsidR="009164D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D4A">
          <w:rPr>
            <w:noProof/>
          </w:rPr>
          <w:t>1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19676C"/>
    <w:rsid w:val="00505D4A"/>
    <w:rsid w:val="0067410F"/>
    <w:rsid w:val="009164DB"/>
    <w:rsid w:val="00A1696A"/>
    <w:rsid w:val="00A6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D4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5D4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5D4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5D4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D4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5D4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5D4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5D4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15d</izvorni_sadrzaj>
    <derivirana_varijabla naziv="DomainObject.Predmet.PrimjedbaSuca_1">kal 15d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LEVANTINA društvo s ograničenom odgovornošću za ugostiteljstvo i turizam</izvorni_sadrzaj>
    <derivirana_varijabla naziv="DomainObject.Predmet.ProtustrankaFormated_1">  LEVANTINA društvo s ograničenom odgovornošću za ugostiteljstvo i turizam</derivirana_varijabla>
  </DomainObject.Predmet.ProtustrankaFormated>
  <DomainObject.Predmet.ProtustrankaFormatedOIB>
    <izvorni_sadrzaj>  LEVANTINA društvo s ograničenom odgovornošću za ugostiteljstvo i turizam, OIB 24115172816</izvorni_sadrzaj>
    <derivirana_varijabla naziv="DomainObject.Predmet.ProtustrankaFormatedOIB_1">  LEVANTINA društvo s ograničenom odgovornošću za ugostiteljstvo i turizam, OIB 24115172816</derivirana_varijabla>
  </DomainObject.Predmet.ProtustrankaFormatedOIB>
  <DomainObject.Predmet.ProtustrankaFormatedWithAdress>
    <izvorni_sadrzaj> LEVANTINA društvo s ograničenom odgovornošću za ugostiteljstvo i turizam, Branimirova 19 , 22243 Murter</izvorni_sadrzaj>
    <derivirana_varijabla naziv="DomainObject.Predmet.ProtustrankaFormatedWithAdress_1"> LEVANTINA društvo s ograničenom odgovornošću za ugostiteljstvo i turizam, Branimirova 19 , 22243 Murter</derivirana_varijabla>
  </DomainObject.Predmet.ProtustrankaFormatedWithAdress>
  <DomainObject.Predmet.ProtustrankaFormatedWithAdressOIB>
    <izvorni_sadrzaj> LEVANTINA društvo s ograničenom odgovornošću za ugostiteljstvo i turizam, OIB 24115172816, Branimirova 19 , 22243 Murter</izvorni_sadrzaj>
    <derivirana_varijabla naziv="DomainObject.Predmet.ProtustrankaFormatedWithAdressOIB_1"> LEVANTINA društvo s ograničenom odgovornošću za ugostiteljstvo i turizam, OIB 24115172816, Branimirova 19 , 22243 Murter</derivirana_varijabla>
  </DomainObject.Predmet.ProtustrankaFormatedWithAdressOIB>
  <DomainObject.Predmet.ProtustrankaWithAdress>
    <izvorni_sadrzaj>LEVANTINA društvo s ograničenom odgovornošću za ugostiteljstvo i turizam Branimirova 19 , 22243 Murter</izvorni_sadrzaj>
    <derivirana_varijabla naziv="DomainObject.Predmet.ProtustrankaWithAdress_1">LEVANTINA društvo s ograničenom odgovornošću za ugostiteljstvo i turizam Branimirova 19 , 22243 Murter</derivirana_varijabla>
  </DomainObject.Predmet.ProtustrankaWithAdress>
  <DomainObject.Predmet.ProtustrankaWithAdressOIB>
    <izvorni_sadrzaj>LEVANTINA društvo s ograničenom odgovornošću za ugostiteljstvo i turizam, OIB 24115172816, Branimirova 19 , 22243 Murter</izvorni_sadrzaj>
    <derivirana_varijabla naziv="DomainObject.Predmet.ProtustrankaWithAdressOIB_1">LEVANTINA društvo s ograničenom odgovornošću za ugostiteljstvo i turizam, OIB 24115172816, Branimirova 19 , 22243 Murter</derivirana_varijabla>
  </DomainObject.Predmet.ProtustrankaWithAdressOIB>
  <DomainObject.Predmet.ProtustrankaNazivFormated>
    <izvorni_sadrzaj>LEVANTINA društvo s ograničenom odgovornošću za ugostiteljstvo i turizam</izvorni_sadrzaj>
    <derivirana_varijabla naziv="DomainObject.Predmet.ProtustrankaNazivFormated_1">LEVANTINA društvo s ograničenom odgovornošću za ugostiteljstvo i turizam</derivirana_varijabla>
  </DomainObject.Predmet.ProtustrankaNazivFormated>
  <DomainObject.Predmet.ProtustrankaNazivFormatedOIB>
    <izvorni_sadrzaj>LEVANTINA društvo s ograničenom odgovornošću za ugostiteljstvo i turizam, OIB 24115172816</izvorni_sadrzaj>
    <derivirana_varijabla naziv="DomainObject.Predmet.ProtustrankaNazivFormatedOIB_1">LEVANTINA društvo s ograničenom odgovornošću za ugostiteljstvo i turizam, OIB 24115172816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LEVANTINA društvo s ograničenom odgovornošću za ugostiteljstvo i turizam</item>
    </izvorni_sadrzaj>
    <derivirana_varijabla naziv="DomainObject.Predmet.ProtuStrankaListFormated_1">
      <item>LEVANTINA društvo s ograničenom odgovornošću za ugostiteljstvo i turizam</item>
    </derivirana_varijabla>
  </DomainObject.Predmet.ProtuStrankaListFormated>
  <DomainObject.Predmet.ProtuStrankaListFormatedOIB>
    <izvorni_sadrzaj>
      <item>LEVANTINA društvo s ograničenom odgovornošću za ugostiteljstvo i turizam, OIB 24115172816</item>
    </izvorni_sadrzaj>
    <derivirana_varijabla naziv="DomainObject.Predmet.ProtuStrankaListFormatedOIB_1">
      <item>LEVANTINA društvo s ograničenom odgovornošću za ugostiteljstvo i turizam, OIB 24115172816</item>
    </derivirana_varijabla>
  </DomainObject.Predmet.ProtuStrankaListFormatedOIB>
  <DomainObject.Predmet.ProtuStrankaListFormatedWithAdress>
    <izvorni_sadrzaj>
      <item>LEVANTINA društvo s ograničenom odgovornošću za ugostiteljstvo i turizam, Branimirova 19 , 22243 Murter</item>
    </izvorni_sadrzaj>
    <derivirana_varijabla naziv="DomainObject.Predmet.ProtuStrankaListFormatedWithAdress_1">
      <item>LEVANTINA društvo s ograničenom odgovornošću za ugostiteljstvo i turizam, Branimirova 19 , 22243 Murter</item>
    </derivirana_varijabla>
  </DomainObject.Predmet.ProtuStrankaListFormatedWithAdress>
  <DomainObject.Predmet.ProtuStrankaListFormatedWithAdressOIB>
    <izvorni_sadrzaj>
      <item>LEVANTINA društvo s ograničenom odgovornošću za ugostiteljstvo i turizam, OIB 24115172816, Branimirova 19 , 22243 Murter</item>
    </izvorni_sadrzaj>
    <derivirana_varijabla naziv="DomainObject.Predmet.ProtuStrankaListFormatedWithAdressOIB_1">
      <item>LEVANTINA društvo s ograničenom odgovornošću za ugostiteljstvo i turizam, OIB 24115172816, Branimirova 19 , 22243 Murter</item>
    </derivirana_varijabla>
  </DomainObject.Predmet.ProtuStrankaListFormatedWithAdressOIB>
  <DomainObject.Predmet.ProtuStrankaListNazivFormated>
    <izvorni_sadrzaj>
      <item>LEVANTINA društvo s ograničenom odgovornošću za ugostiteljstvo i turizam</item>
    </izvorni_sadrzaj>
    <derivirana_varijabla naziv="DomainObject.Predmet.ProtuStrankaListNazivFormated_1">
      <item>LEVANTINA društvo s ograničenom odgovornošću za ugostiteljstvo i turizam</item>
    </derivirana_varijabla>
  </DomainObject.Predmet.ProtuStrankaListNazivFormated>
  <DomainObject.Predmet.ProtuStrankaListNazivFormatedOIB>
    <izvorni_sadrzaj>
      <item>LEVANTINA društvo s ograničenom odgovornošću za ugostiteljstvo i turizam, OIB 24115172816</item>
    </izvorni_sadrzaj>
    <derivirana_varijabla naziv="DomainObject.Predmet.ProtuStrankaListNazivFormatedOIB_1">
      <item>LEVANTINA društvo s ograničenom odgovornošću za ugostiteljstvo i turizam, OIB 24115172816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LEVANTINA društvo s ograničenom odgovornošću za ugostiteljstvo i turizam</izvorni_sadrzaj>
    <derivirana_varijabla naziv="DomainObject.Predmet.ProtustrankaIDrugi_1">LEVANTINA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LEVANTINA društvo s ograničenom odgovornošću za ugostiteljstvo i turizam, OIB 24115172816, Branimirova 19 , 22243 Murter</izvorni_sadrzaj>
    <derivirana_varijabla naziv="DomainObject.Predmet.ProtustrankaIDrugiAdressOIB_1">LEVANTINA društvo s ograničenom odgovornošću za ugostiteljstvo i turizam, OIB 24115172816, Branimirova 19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LEVANTINA društvo s ograničenom odgovornošću za ugostiteljstvo i turizam</item>
    </izvorni_sadrzaj>
    <derivirana_varijabla naziv="DomainObject.Predmet.SudioniciListNaziv_1">
      <item>FINA - Podružnica Šibenik</item>
      <item>LEVANTINA društvo s ograničenom odgovornošću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LEVANTINA društvo s ograničenom odgovornošću za ugostiteljstvo i turizam, OIB 24115172816, Branimirova 19 ,22243 Murter</item>
    </izvorni_sadrzaj>
    <derivirana_varijabla naziv="DomainObject.Predmet.SudioniciListAdressOIB_1">
      <item>FINA - Podružnica Šibenik, OIB 85821130368, Perivoj L. Marune 1,22000 Šibenik</item>
      <item>LEVANTINA društvo s ograničenom odgovornošću za ugostiteljstvo i turizam, OIB 24115172816, Branimirova 19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24115172816</item>
    </izvorni_sadrzaj>
    <derivirana_varijabla naziv="DomainObject.Predmet.SudioniciListNazivOIB_1">
      <item>, OIB 85821130368</item>
      <item>, OIB 24115172816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2912</properties:Characters>
  <properties:Lines>106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2017-01-24T09:31:00Z</dcterms:created>
  <dc:creator>Marina Gulin</dc:creator>
  <cp:lastModifiedBy>Marina Gulin</cp:lastModifiedBy>
  <dcterms:modified xmlns:xsi="http://www.w3.org/2001/XMLSchema-instance" xsi:type="dcterms:W3CDTF">2017-01-24T12:02:00Z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