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28c93" w14:paraId="9f28c93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73085E">
        <w:rPr>
          <w:rFonts w:cs="Times New Roman" w:hAnsi="Times New Roman" w:ascii="Times New Roman"/>
          <w:sz w:val="24"/>
          <w:szCs w:val="24"/>
        </w:rPr>
        <w:t>6</w:t>
      </w:r>
      <w:r w:rsidR="000B58FA">
        <w:rPr>
          <w:rFonts w:cs="Times New Roman" w:hAnsi="Times New Roman" w:ascii="Times New Roman"/>
          <w:sz w:val="24"/>
          <w:szCs w:val="24"/>
        </w:rPr>
        <w:t>53</w:t>
      </w:r>
      <w:r w:rsidR="00794A0D">
        <w:rPr>
          <w:rFonts w:cs="Times New Roman" w:hAnsi="Times New Roman" w:ascii="Times New Roman"/>
          <w:sz w:val="24"/>
          <w:szCs w:val="24"/>
        </w:rPr>
        <w:t>/2017-</w:t>
      </w:r>
      <w:r w:rsidR="000B58FA">
        <w:rPr>
          <w:rFonts w:cs="Times New Roman" w:hAnsi="Times New Roman" w:ascii="Times New Roman"/>
          <w:sz w:val="24"/>
          <w:szCs w:val="24"/>
        </w:rPr>
        <w:t>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4475F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794A0D">
        <w:rPr>
          <w:rFonts w:cs="Times New Roman" w:hAnsi="Times New Roman" w:ascii="Times New Roman"/>
          <w:sz w:val="24"/>
          <w:szCs w:val="24"/>
        </w:rPr>
        <w:t>Slavonski Brod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1E10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0B58FA">
        <w:rPr>
          <w:rFonts w:cs="Times New Roman" w:hAnsi="Times New Roman" w:ascii="Times New Roman"/>
          <w:b/>
          <w:sz w:val="24"/>
          <w:szCs w:val="24"/>
        </w:rPr>
        <w:t xml:space="preserve">"ŽIVA ZEMLJA" – UDRUGA ZA EKOLOŠKU POLJOPRIVREDU, RURALNI RAZVITAK I ZAŠTITU OKOLIŠA, Nova Gradiška, </w:t>
      </w:r>
      <w:proofErr w:type="spellStart"/>
      <w:r w:rsidR="000B58FA">
        <w:rPr>
          <w:rFonts w:cs="Times New Roman" w:hAnsi="Times New Roman" w:ascii="Times New Roman"/>
          <w:b/>
          <w:sz w:val="24"/>
          <w:szCs w:val="24"/>
        </w:rPr>
        <w:t>Kranjčevićeva</w:t>
      </w:r>
      <w:proofErr w:type="spellEnd"/>
      <w:r w:rsidR="000B58FA">
        <w:rPr>
          <w:rFonts w:cs="Times New Roman" w:hAnsi="Times New Roman" w:ascii="Times New Roman"/>
          <w:b/>
          <w:sz w:val="24"/>
          <w:szCs w:val="24"/>
        </w:rPr>
        <w:t xml:space="preserve"> 2</w:t>
      </w:r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73085E">
        <w:rPr>
          <w:rFonts w:cs="Times New Roman" w:hAnsi="Times New Roman" w:ascii="Times New Roman"/>
          <w:sz w:val="24"/>
          <w:szCs w:val="24"/>
        </w:rPr>
        <w:t>23</w:t>
      </w:r>
      <w:r w:rsidR="00794A0D">
        <w:rPr>
          <w:rFonts w:cs="Times New Roman" w:hAnsi="Times New Roman" w:ascii="Times New Roman"/>
          <w:sz w:val="24"/>
          <w:szCs w:val="24"/>
        </w:rPr>
        <w:t>. kolovoza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0B58FA">
        <w:rPr>
          <w:rFonts w:cs="Times New Roman" w:hAnsi="Times New Roman" w:ascii="Times New Roman"/>
          <w:b/>
          <w:sz w:val="24"/>
          <w:szCs w:val="24"/>
        </w:rPr>
        <w:t xml:space="preserve">"ŽIVA ZEMLJA" – UDRUGA ZA EKOLOŠKU POLJOPRIVREDU, RURALNI RAZVITAK I ZAŠTITU OKOLIŠA, Nova Gradiška, </w:t>
      </w:r>
      <w:proofErr w:type="spellStart"/>
      <w:r w:rsidR="000B58FA">
        <w:rPr>
          <w:rFonts w:cs="Times New Roman" w:hAnsi="Times New Roman" w:ascii="Times New Roman"/>
          <w:b/>
          <w:sz w:val="24"/>
          <w:szCs w:val="24"/>
        </w:rPr>
        <w:t>Kranjčevićeva</w:t>
      </w:r>
      <w:proofErr w:type="spellEnd"/>
      <w:r w:rsidR="000B58FA">
        <w:rPr>
          <w:rFonts w:cs="Times New Roman" w:hAnsi="Times New Roman" w:ascii="Times New Roman"/>
          <w:b/>
          <w:sz w:val="24"/>
          <w:szCs w:val="24"/>
        </w:rPr>
        <w:t xml:space="preserve"> 2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73085E">
        <w:rPr>
          <w:rFonts w:cs="Times New Roman" w:hAnsi="Times New Roman" w:ascii="Times New Roman"/>
          <w:sz w:val="24"/>
          <w:szCs w:val="24"/>
        </w:rPr>
        <w:t>23</w:t>
      </w:r>
      <w:r w:rsidR="00794A0D">
        <w:rPr>
          <w:rFonts w:cs="Times New Roman" w:hAnsi="Times New Roman" w:ascii="Times New Roman"/>
          <w:sz w:val="24"/>
          <w:szCs w:val="24"/>
        </w:rPr>
        <w:t>. kolovoza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0B58FA">
        <w:rPr>
          <w:rFonts w:cs="Times New Roman" w:hAnsi="Times New Roman" w:ascii="Times New Roman"/>
          <w:b/>
          <w:sz w:val="24"/>
          <w:szCs w:val="24"/>
        </w:rPr>
        <w:t>Jelena Kordić iz Višnjevca, E. Kvaternika 44A, OIB: 78573539971</w:t>
      </w:r>
      <w:r w:rsidR="00794A0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0B58FA">
      <w:pPr>
        <w:ind w:firstLine="708"/>
        <w:jc w:val="both"/>
        <w:rPr>
          <w:rFonts w:cs="Times New Roman" w:hAnsi="Times New Roman" w:ascii="Times New Roman"/>
          <w:sz w:val="20"/>
          <w:szCs w:val="20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i banci</w:t>
      </w:r>
      <w:r w:rsidRPr="0038592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</w:t>
      </w:r>
      <w:r w:rsidRPr="000B58FA">
        <w:rPr>
          <w:rFonts w:cs="Times New Roman" w:hAnsi="Times New Roman" w:ascii="Times New Roman"/>
          <w:sz w:val="20"/>
          <w:szCs w:val="20"/>
        </w:rPr>
        <w:t xml:space="preserve">zatvaranja računa. </w:t>
      </w:r>
    </w:p>
    <w:p w:rsidRDefault="004503F8" w:rsidP="004503F8" w:rsidR="004503F8" w:rsidRPr="000B58FA">
      <w:pPr>
        <w:ind w:firstLine="708"/>
        <w:jc w:val="both"/>
        <w:rPr>
          <w:rFonts w:cs="Times New Roman" w:hAnsi="Times New Roman" w:ascii="Times New Roman"/>
          <w:sz w:val="20"/>
          <w:szCs w:val="20"/>
        </w:rPr>
      </w:pPr>
      <w:r w:rsidRPr="000B58FA">
        <w:rPr>
          <w:rFonts w:cs="Times New Roman" w:hAnsi="Times New Roman" w:ascii="Times New Roman"/>
          <w:sz w:val="20"/>
          <w:szCs w:val="20"/>
        </w:rPr>
        <w:t xml:space="preserve">V –  Ako nastanu  troškovi, isti će se  podmiriti  iz   Fonda  za vođenje stečajnog postupka ovog suda. </w:t>
      </w:r>
    </w:p>
    <w:p w:rsidRDefault="00D83B29" w:rsidP="00AC7DEE" w:rsidR="00AC7DEE" w:rsidRPr="000B58FA">
      <w:pPr>
        <w:ind w:firstLine="708"/>
        <w:jc w:val="both"/>
        <w:rPr>
          <w:rFonts w:cs="Times New Roman" w:hAnsi="Times New Roman" w:ascii="Times New Roman"/>
          <w:sz w:val="20"/>
          <w:szCs w:val="20"/>
        </w:rPr>
      </w:pPr>
      <w:r w:rsidRPr="000B58FA">
        <w:rPr>
          <w:rFonts w:cs="Times New Roman" w:hAnsi="Times New Roman" w:ascii="Times New Roman"/>
          <w:sz w:val="20"/>
          <w:szCs w:val="20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0B58FA" w:rsidP="000B58FA" w:rsidR="000B58FA">
      <w:pPr>
        <w:ind w:firstLine="708" w:left="6372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>
        <w:rPr>
          <w:rFonts w:cs="Times New Roman" w:hAnsi="Times New Roman" w:ascii="Times New Roman"/>
          <w:sz w:val="24"/>
          <w:szCs w:val="24"/>
        </w:rPr>
        <w:t>653/2017-4</w:t>
      </w:r>
    </w:p>
    <w:p w:rsidRDefault="00D83B29" w:rsidP="00AC7DEE" w:rsidR="0078215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0B58FA">
        <w:rPr>
          <w:rFonts w:cs="Times New Roman" w:hAnsi="Times New Roman" w:ascii="Times New Roman"/>
          <w:b/>
          <w:sz w:val="24"/>
          <w:szCs w:val="24"/>
        </w:rPr>
        <w:t>4</w:t>
      </w:r>
      <w:r w:rsidR="00A6422C" w:rsidRPr="0073085E">
        <w:rPr>
          <w:rFonts w:cs="Times New Roman" w:hAnsi="Times New Roman" w:ascii="Times New Roman"/>
          <w:b/>
          <w:sz w:val="24"/>
          <w:szCs w:val="24"/>
        </w:rPr>
        <w:t>.</w:t>
      </w:r>
      <w:r w:rsidR="0073085E">
        <w:rPr>
          <w:rFonts w:cs="Times New Roman" w:hAnsi="Times New Roman" w:ascii="Times New Roman"/>
          <w:b/>
          <w:sz w:val="24"/>
          <w:szCs w:val="24"/>
        </w:rPr>
        <w:t>7</w:t>
      </w:r>
      <w:r w:rsidR="00A6422C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</w:t>
      </w:r>
      <w:r w:rsidR="00974242">
        <w:rPr>
          <w:rFonts w:cs="Times New Roman" w:hAnsi="Times New Roman" w:ascii="Times New Roman"/>
          <w:b/>
          <w:sz w:val="24"/>
          <w:szCs w:val="24"/>
        </w:rPr>
        <w:t>7</w:t>
      </w:r>
      <w:r>
        <w:rPr>
          <w:rFonts w:cs="Times New Roman" w:hAnsi="Times New Roman" w:ascii="Times New Roman"/>
          <w:b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D83B29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U Slavonskom Brodu</w:t>
      </w:r>
      <w:r w:rsidR="00C7106D">
        <w:rPr>
          <w:rFonts w:cs="Times New Roman" w:hAnsi="Times New Roman" w:ascii="Times New Roman"/>
          <w:sz w:val="24"/>
          <w:szCs w:val="24"/>
        </w:rPr>
        <w:t xml:space="preserve"> </w:t>
      </w:r>
      <w:r w:rsidR="0073085E">
        <w:rPr>
          <w:rFonts w:cs="Times New Roman" w:hAnsi="Times New Roman" w:ascii="Times New Roman"/>
          <w:sz w:val="24"/>
          <w:szCs w:val="24"/>
        </w:rPr>
        <w:t>23</w:t>
      </w:r>
      <w:r w:rsidR="00794A0D">
        <w:rPr>
          <w:rFonts w:cs="Times New Roman" w:hAnsi="Times New Roman" w:ascii="Times New Roman"/>
          <w:sz w:val="24"/>
          <w:szCs w:val="24"/>
        </w:rPr>
        <w:t>. kolovoza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0821AC" w:rsidR="000821AC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832886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i banci</w:t>
      </w:r>
      <w:r w:rsidRPr="007F5C1E">
        <w:rPr>
          <w:rFonts w:cs="Times New Roman" w:hAnsi="Times New Roman" w:ascii="Times New Roman"/>
          <w:sz w:val="18"/>
          <w:szCs w:val="18"/>
        </w:rPr>
        <w:t xml:space="preserve">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00642"/>
    <w:rsid w:val="0001641C"/>
    <w:rsid w:val="000473ED"/>
    <w:rsid w:val="000777C5"/>
    <w:rsid w:val="000821AC"/>
    <w:rsid w:val="00094610"/>
    <w:rsid w:val="000B58FA"/>
    <w:rsid w:val="00107E01"/>
    <w:rsid w:val="001203F1"/>
    <w:rsid w:val="001264FF"/>
    <w:rsid w:val="001874F2"/>
    <w:rsid w:val="00194E12"/>
    <w:rsid w:val="001D178C"/>
    <w:rsid w:val="001E1013"/>
    <w:rsid w:val="00230A1F"/>
    <w:rsid w:val="00247EF0"/>
    <w:rsid w:val="002577F1"/>
    <w:rsid w:val="002C1A08"/>
    <w:rsid w:val="002D6CE3"/>
    <w:rsid w:val="003362D3"/>
    <w:rsid w:val="00346E01"/>
    <w:rsid w:val="0035668C"/>
    <w:rsid w:val="00377296"/>
    <w:rsid w:val="00385929"/>
    <w:rsid w:val="004475FC"/>
    <w:rsid w:val="004503F8"/>
    <w:rsid w:val="004551DD"/>
    <w:rsid w:val="004F3D1F"/>
    <w:rsid w:val="0055055C"/>
    <w:rsid w:val="00576119"/>
    <w:rsid w:val="005A1AD2"/>
    <w:rsid w:val="005B3DAA"/>
    <w:rsid w:val="00655078"/>
    <w:rsid w:val="00656481"/>
    <w:rsid w:val="0073085E"/>
    <w:rsid w:val="007364F4"/>
    <w:rsid w:val="00774751"/>
    <w:rsid w:val="00782157"/>
    <w:rsid w:val="00786D7D"/>
    <w:rsid w:val="00794A0D"/>
    <w:rsid w:val="007A2CCB"/>
    <w:rsid w:val="007F5C1E"/>
    <w:rsid w:val="00811979"/>
    <w:rsid w:val="0082592A"/>
    <w:rsid w:val="00826D55"/>
    <w:rsid w:val="00832886"/>
    <w:rsid w:val="008354A1"/>
    <w:rsid w:val="008C285F"/>
    <w:rsid w:val="00910194"/>
    <w:rsid w:val="00940055"/>
    <w:rsid w:val="00974242"/>
    <w:rsid w:val="009C0525"/>
    <w:rsid w:val="009E0292"/>
    <w:rsid w:val="00A44CA2"/>
    <w:rsid w:val="00A56CE8"/>
    <w:rsid w:val="00A570DC"/>
    <w:rsid w:val="00A6422C"/>
    <w:rsid w:val="00A87A96"/>
    <w:rsid w:val="00AC7DEE"/>
    <w:rsid w:val="00B2509A"/>
    <w:rsid w:val="00B73662"/>
    <w:rsid w:val="00BB038D"/>
    <w:rsid w:val="00C02610"/>
    <w:rsid w:val="00C5221D"/>
    <w:rsid w:val="00C7106D"/>
    <w:rsid w:val="00C91E6C"/>
    <w:rsid w:val="00D51513"/>
    <w:rsid w:val="00D54B86"/>
    <w:rsid w:val="00D83B29"/>
    <w:rsid w:val="00DD0A9B"/>
    <w:rsid w:val="00E01697"/>
    <w:rsid w:val="00E264B8"/>
    <w:rsid w:val="00E67F60"/>
    <w:rsid w:val="00EE6928"/>
    <w:rsid w:val="00EF6612"/>
    <w:rsid w:val="00F56DF6"/>
    <w:rsid w:val="00F6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03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3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3F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3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3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03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3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3F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3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3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</izvorni_sadrzaj>
    <derivirana_varijabla naziv="DomainObject.Predmet.Opis_1">čL.429.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St-653/2017</izvorni_sadrzaj>
    <derivirana_varijabla naziv="DomainObject.Predmet.OznakaBroj_1">St-653/2017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"ŽIVA ZEMLJA" - UDRUGA ZA EKOLOŠKU POLJOPRIVREDU, RURALNI RAZVITAK I ZAŠTITU OKOLIŠA</izvorni_sadrzaj>
    <derivirana_varijabla naziv="DomainObject.Predmet.ProtustrankaFormated_1">  "ŽIVA ZEMLJA" - UDRUGA ZA EKOLOŠKU POLJOPRIVREDU, RURALNI RAZVITAK I ZAŠTITU OKOLIŠA</derivirana_varijabla>
  </DomainObject.Predmet.ProtustrankaFormated>
  <DomainObject.Predmet.ProtustrankaFormatedOIB>
    <izvorni_sadrzaj>  "ŽIVA ZEMLJA" - UDRUGA ZA EKOLOŠKU POLJOPRIVREDU, RURALNI RAZVITAK I ZAŠTITU OKOLIŠA, OIB 25311442239</izvorni_sadrzaj>
    <derivirana_varijabla naziv="DomainObject.Predmet.ProtustrankaFormatedOIB_1">  "ŽIVA ZEMLJA" - UDRUGA ZA EKOLOŠKU POLJOPRIVREDU, RURALNI RAZVITAK I ZAŠTITU OKOLIŠA, OIB 25311442239</derivirana_varijabla>
  </DomainObject.Predmet.ProtustrankaFormatedOIB>
  <DomainObject.Predmet.ProtustrankaFormatedWithAdress>
    <izvorni_sadrzaj> "ŽIVA ZEMLJA" - UDRUGA ZA EKOLOŠKU POLJOPRIVREDU, RURALNI RAZVITAK I ZAŠTITU OKOLIŠA, Kranjčevićeva 2, 35400 Nova Gradiška</izvorni_sadrzaj>
    <derivirana_varijabla naziv="DomainObject.Predmet.ProtustrankaFormatedWithAdress_1"> "ŽIVA ZEMLJA" - UDRUGA ZA EKOLOŠKU POLJOPRIVREDU, RURALNI RAZVITAK I ZAŠTITU OKOLIŠA, Kranjčevićeva 2, 35400 Nova Gradiška</derivirana_varijabla>
  </DomainObject.Predmet.ProtustrankaFormatedWithAdress>
  <DomainObject.Predmet.ProtustrankaFormatedWithAdressOIB>
    <izvorni_sadrzaj> "ŽIVA ZEMLJA" - UDRUGA ZA EKOLOŠKU POLJOPRIVREDU, RURALNI RAZVITAK I ZAŠTITU OKOLIŠA, OIB 25311442239, Kranjčevićeva 2, 35400 Nova Gradiška</izvorni_sadrzaj>
    <derivirana_varijabla naziv="DomainObject.Predmet.ProtustrankaFormatedWithAdressOIB_1"> "ŽIVA ZEMLJA" - UDRUGA ZA EKOLOŠKU POLJOPRIVREDU, RURALNI RAZVITAK I ZAŠTITU OKOLIŠA, OIB 25311442239, Kranjčevićeva 2, 35400 Nova Gradiška</derivirana_varijabla>
  </DomainObject.Predmet.ProtustrankaFormatedWithAdressOIB>
  <DomainObject.Predmet.ProtustrankaWithAdress>
    <izvorni_sadrzaj>"ŽIVA ZEMLJA" - UDRUGA ZA EKOLOŠKU POLJOPRIVREDU, RURALNI RAZVITAK I ZAŠTITU OKOLIŠA Kranjčevićeva 2, 35400 Nova Gradiška</izvorni_sadrzaj>
    <derivirana_varijabla naziv="DomainObject.Predmet.ProtustrankaWithAdress_1">"ŽIVA ZEMLJA" - UDRUGA ZA EKOLOŠKU POLJOPRIVREDU, RURALNI RAZVITAK I ZAŠTITU OKOLIŠA Kranjčevićeva 2, 35400 Nova Gradiška</derivirana_varijabla>
  </DomainObject.Predmet.ProtustrankaWithAdress>
  <DomainObject.Predmet.ProtustrankaWithAdressOIB>
    <izvorni_sadrzaj>"ŽIVA ZEMLJA" - UDRUGA ZA EKOLOŠKU POLJOPRIVREDU, RURALNI RAZVITAK I ZAŠTITU OKOLIŠA, OIB 25311442239, Kranjčevićeva 2, 35400 Nova Gradiška</izvorni_sadrzaj>
    <derivirana_varijabla naziv="DomainObject.Predmet.ProtustrankaWithAdressOIB_1">"ŽIVA ZEMLJA" - UDRUGA ZA EKOLOŠKU POLJOPRIVREDU, RURALNI RAZVITAK I ZAŠTITU OKOLIŠA, OIB 25311442239, Kranjčevićeva 2, 35400 Nova Gradiška</derivirana_varijabla>
  </DomainObject.Predmet.ProtustrankaWithAdressOIB>
  <DomainObject.Predmet.ProtustrankaNazivFormated>
    <izvorni_sadrzaj>"ŽIVA ZEMLJA" - UDRUGA ZA EKOLOŠKU POLJOPRIVREDU, RURALNI RAZVITAK I ZAŠTITU OKOLIŠA</izvorni_sadrzaj>
    <derivirana_varijabla naziv="DomainObject.Predmet.ProtustrankaNazivFormated_1">"ŽIVA ZEMLJA" - UDRUGA ZA EKOLOŠKU POLJOPRIVREDU, RURALNI RAZVITAK I ZAŠTITU OKOLIŠA</derivirana_varijabla>
  </DomainObject.Predmet.ProtustrankaNazivFormated>
  <DomainObject.Predmet.ProtustrankaNazivFormatedOIB>
    <izvorni_sadrzaj>"ŽIVA ZEMLJA" - UDRUGA ZA EKOLOŠKU POLJOPRIVREDU, RURALNI RAZVITAK I ZAŠTITU OKOLIŠA, OIB 25311442239</izvorni_sadrzaj>
    <derivirana_varijabla naziv="DomainObject.Predmet.ProtustrankaNazivFormatedOIB_1">"ŽIVA ZEMLJA" - UDRUGA ZA EKOLOŠKU POLJOPRIVREDU, RURALNI RAZVITAK I ZAŠTITU OKOLIŠA, OIB 25311442239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8180.54</izvorni_sadrzaj>
    <derivirana_varijabla naziv="DomainObject.Predmet.TrenutnaVrijednost_1">8180.54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"ŽIVA ZEMLJA" - UDRUGA ZA EKOLOŠKU POLJOPRIVREDU, RURALNI RAZVITAK I ZAŠTITU OKOLIŠA</item>
    </izvorni_sadrzaj>
    <derivirana_varijabla naziv="DomainObject.Predmet.ProtuStrankaListFormated_1">
      <item>"ŽIVA ZEMLJA" - UDRUGA ZA EKOLOŠKU POLJOPRIVREDU, RURALNI RAZVITAK I ZAŠTITU OKOLIŠA</item>
    </derivirana_varijabla>
  </DomainObject.Predmet.ProtuStrankaListFormated>
  <DomainObject.Predmet.ProtuStrankaListFormatedOIB>
    <izvorni_sadrzaj>
      <item>"ŽIVA ZEMLJA" - UDRUGA ZA EKOLOŠKU POLJOPRIVREDU, RURALNI RAZVITAK I ZAŠTITU OKOLIŠA, OIB 25311442239</item>
    </izvorni_sadrzaj>
    <derivirana_varijabla naziv="DomainObject.Predmet.ProtuStrankaListFormatedOIB_1">
      <item>"ŽIVA ZEMLJA" - UDRUGA ZA EKOLOŠKU POLJOPRIVREDU, RURALNI RAZVITAK I ZAŠTITU OKOLIŠA, OIB 25311442239</item>
    </derivirana_varijabla>
  </DomainObject.Predmet.ProtuStrankaListFormatedOIB>
  <DomainObject.Predmet.ProtuStrankaListFormatedWithAdress>
    <izvorni_sadrzaj>
      <item>"ŽIVA ZEMLJA" - UDRUGA ZA EKOLOŠKU POLJOPRIVREDU, RURALNI RAZVITAK I ZAŠTITU OKOLIŠA, Kranjčevićeva 2, 35400 Nova Gradiška</item>
    </izvorni_sadrzaj>
    <derivirana_varijabla naziv="DomainObject.Predmet.ProtuStrankaListFormatedWithAdress_1">
      <item>"ŽIVA ZEMLJA" - UDRUGA ZA EKOLOŠKU POLJOPRIVREDU, RURALNI RAZVITAK I ZAŠTITU OKOLIŠA, Kranjčevićeva 2, 35400 Nova Gradiška</item>
    </derivirana_varijabla>
  </DomainObject.Predmet.ProtuStrankaListFormatedWithAdress>
  <DomainObject.Predmet.ProtuStrankaListFormatedWithAdressOIB>
    <izvorni_sadrzaj>
      <item>"ŽIVA ZEMLJA" - UDRUGA ZA EKOLOŠKU POLJOPRIVREDU, RURALNI RAZVITAK I ZAŠTITU OKOLIŠA, OIB 25311442239, Kranjčevićeva 2, 35400 Nova Gradiška</item>
    </izvorni_sadrzaj>
    <derivirana_varijabla naziv="DomainObject.Predmet.ProtuStrankaListFormatedWithAdressOIB_1">
      <item>"ŽIVA ZEMLJA" - UDRUGA ZA EKOLOŠKU POLJOPRIVREDU, RURALNI RAZVITAK I ZAŠTITU OKOLIŠA, OIB 25311442239, Kranjčevićeva 2, 35400 Nova Gradiška</item>
    </derivirana_varijabla>
  </DomainObject.Predmet.ProtuStrankaListFormatedWithAdressOIB>
  <DomainObject.Predmet.ProtuStrankaListNazivFormated>
    <izvorni_sadrzaj>
      <item>"ŽIVA ZEMLJA" - UDRUGA ZA EKOLOŠKU POLJOPRIVREDU, RURALNI RAZVITAK I ZAŠTITU OKOLIŠA</item>
    </izvorni_sadrzaj>
    <derivirana_varijabla naziv="DomainObject.Predmet.ProtuStrankaListNazivFormated_1">
      <item>"ŽIVA ZEMLJA" - UDRUGA ZA EKOLOŠKU POLJOPRIVREDU, RURALNI RAZVITAK I ZAŠTITU OKOLIŠA</item>
    </derivirana_varijabla>
  </DomainObject.Predmet.ProtuStrankaListNazivFormated>
  <DomainObject.Predmet.ProtuStrankaListNazivFormatedOIB>
    <izvorni_sadrzaj>
      <item>"ŽIVA ZEMLJA" - UDRUGA ZA EKOLOŠKU POLJOPRIVREDU, RURALNI RAZVITAK I ZAŠTITU OKOLIŠA, OIB 25311442239</item>
    </izvorni_sadrzaj>
    <derivirana_varijabla naziv="DomainObject.Predmet.ProtuStrankaListNazivFormatedOIB_1">
      <item>"ŽIVA ZEMLJA" - UDRUGA ZA EKOLOŠKU POLJOPRIVREDU, RURALNI RAZVITAK I ZAŠTITU OKOLIŠA, OIB 25311442239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"ŽIVA ZEMLJA" - UDRUGA ZA EKOLOŠKU POLJOPRIVREDU, RURALNI RAZVITAK I ZAŠTITU OKOLIŠA</izvorni_sadrzaj>
    <derivirana_varijabla naziv="DomainObject.Predmet.ProtustrankaIDrugi_1">"ŽIVA ZEMLJA" - UDRUGA ZA EKOLOŠKU POLJOPRIVREDU, RURALNI RAZVITAK I ZAŠTITU OKOLIŠA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"ŽIVA ZEMLJA" - UDRUGA ZA EKOLOŠKU POLJOPRIVREDU, RURALNI RAZVITAK I ZAŠTITU OKOLIŠA, OIB 25311442239, Kranjčevićeva 2, 35400 Nova Gradiška</izvorni_sadrzaj>
    <derivirana_varijabla naziv="DomainObject.Predmet.ProtustrankaIDrugiAdressOIB_1">"ŽIVA ZEMLJA" - UDRUGA ZA EKOLOŠKU POLJOPRIVREDU, RURALNI RAZVITAK I ZAŠTITU OKOLIŠA, OIB 25311442239, Kranjčevićeva 2,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"ŽIVA ZEMLJA" - UDRUGA ZA EKOLOŠKU POLJOPRIVREDU, RURALNI RAZVITAK I ZAŠTITU OKOLIŠA</item>
    </izvorni_sadrzaj>
    <derivirana_varijabla naziv="DomainObject.Predmet.SudioniciListNaziv_1">
      <item>Financijska agencija</item>
      <item>"ŽIVA ZEMLJA" - UDRUGA ZA EKOLOŠKU POLJOPRIVREDU, RURALNI RAZVITAK I ZAŠTITU OKOLIŠA</item>
    </derivirana_varijabla>
  </DomainObject.Predmet.SudioniciListNaziv>
  <DomainObject.Predmet.SudioniciListAdressOIB>
    <izvorni_sadrzaj>
      <item>Financijska agencija, OIB 85821130368, Ulica grada Vukovara 70,10000 Zagreb</item>
      <item>"ŽIVA ZEMLJA" - UDRUGA ZA EKOLOŠKU POLJOPRIVREDU, RURALNI RAZVITAK I ZAŠTITU OKOLIŠA, OIB 25311442239, Kranjčevićeva 2,35400 Nova Gradiška</item>
    </izvorni_sadrzaj>
    <derivirana_varijabla naziv="DomainObject.Predmet.SudioniciListAdressOIB_1">
      <item>Financijska agencija, OIB 85821130368, Ulica grada Vukovara 70,10000 Zagreb</item>
      <item>"ŽIVA ZEMLJA" - UDRUGA ZA EKOLOŠKU POLJOPRIVREDU, RURALNI RAZVITAK I ZAŠTITU OKOLIŠA, OIB 25311442239, Kranjčevićeva 2,35400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25311442239</item>
    </izvorni_sadrzaj>
    <derivirana_varijabla naziv="DomainObject.Predmet.SudioniciListNazivOIB_1">
      <item>, OIB 85821130368</item>
      <item>, OIB 25311442239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F79C5A-F191-4651-8C06-44A07742AE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667</properties:Words>
  <properties:Characters>3620</properties:Characters>
  <properties:Lines>77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2017-08-23T06:56:00Z</dcterms:created>
  <dc:creator>wsadmin</dc:creator>
  <cp:lastModifiedBy>wsadmin</cp:lastModifiedBy>
  <cp:lastPrinted>2017-08-23T06:56:00Z</cp:lastPrinted>
  <dcterms:modified xmlns:xsi="http://www.w3.org/2001/XMLSchema-instance" xsi:type="dcterms:W3CDTF">2017-08-23T06:57:00Z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