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9ad4" w14:paraId="2a49ad4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3151DF">
        <w:t xml:space="preserve"> dužnika BUCO</w:t>
      </w:r>
      <w:r w:rsidR="00CA73C5">
        <w:t xml:space="preserve"> </w:t>
      </w:r>
      <w:r w:rsidR="00C1272D">
        <w:t>j.</w:t>
      </w:r>
      <w:r w:rsidR="00931D35">
        <w:t>d.o.o</w:t>
      </w:r>
      <w:r w:rsidR="003151DF">
        <w:t>. iz Gornjeg Kućana, Varaždinska 19</w:t>
      </w:r>
      <w:r w:rsidR="002D066A">
        <w:t>3</w:t>
      </w:r>
      <w:r w:rsidR="00637444">
        <w:t>,</w:t>
      </w:r>
      <w:r w:rsidR="00AF0757">
        <w:t xml:space="preserve"> OIB:</w:t>
      </w:r>
      <w:r w:rsidR="009C7B0C">
        <w:t xml:space="preserve"> </w:t>
      </w:r>
      <w:r w:rsidR="003151DF" w:rsidRPr="003151DF">
        <w:t>19992159308</w:t>
      </w:r>
      <w:r w:rsidR="008324AD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3151DF" w:rsidRPr="003151DF">
        <w:t xml:space="preserve"> </w:t>
      </w:r>
      <w:r w:rsidR="003151DF">
        <w:t xml:space="preserve">BUCO j.d.o.o. iz Gornjeg Kućana, Varaždinska 193, OIB: </w:t>
      </w:r>
      <w:r w:rsidR="003151DF" w:rsidRPr="003151DF">
        <w:t>19992159308</w:t>
      </w:r>
      <w:r w:rsidR="009B5681">
        <w:t xml:space="preserve">, </w:t>
      </w:r>
      <w:r w:rsidR="003151DF">
        <w:t>iznosi 6.594,13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3151DF">
        <w:t xml:space="preserve"> Jasna Ivanović, Šaptinovci</w:t>
      </w:r>
      <w:r w:rsidR="003D12BD">
        <w:t>,</w:t>
      </w:r>
      <w:r w:rsidR="003151DF">
        <w:t xml:space="preserve"> Matije Gupca 6, OIB: 74073752019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</w:t>
      </w:r>
      <w:r w:rsidR="003151DF">
        <w:t xml:space="preserve">   </w:t>
      </w:r>
      <w:r>
        <w:t xml:space="preserve"> </w:t>
      </w:r>
      <w:r w:rsidR="00DA3125">
        <w:t>Iris Hatvalić Nemec</w:t>
      </w:r>
    </w:p>
    <w:sectPr w:rsidSect="00CA73C5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9CE" w:rsidR="005109CE">
      <w:r>
        <w:separator/>
      </w:r>
    </w:p>
  </w:endnote>
  <w:endnote w:id="0" w:type="continuationSeparator">
    <w:p w:rsidRDefault="005109CE" w:rsidR="00510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9CE" w:rsidR="005109CE">
      <w:r>
        <w:separator/>
      </w:r>
    </w:p>
  </w:footnote>
  <w:footnote w:id="0" w:type="continuationSeparator">
    <w:p w:rsidRDefault="005109CE" w:rsidR="00510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3151DF">
      <w:t>: 4 St-244/16-3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240A4"/>
    <w:rsid w:val="00274464"/>
    <w:rsid w:val="00290AC3"/>
    <w:rsid w:val="00296EBD"/>
    <w:rsid w:val="002B49A1"/>
    <w:rsid w:val="002D066A"/>
    <w:rsid w:val="002F1F37"/>
    <w:rsid w:val="002F3837"/>
    <w:rsid w:val="002F45CC"/>
    <w:rsid w:val="003074E6"/>
    <w:rsid w:val="003151DF"/>
    <w:rsid w:val="00327690"/>
    <w:rsid w:val="003A7C72"/>
    <w:rsid w:val="003C0583"/>
    <w:rsid w:val="003D12BD"/>
    <w:rsid w:val="003D2B36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109C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24AD"/>
    <w:rsid w:val="008354B4"/>
    <w:rsid w:val="00852A7C"/>
    <w:rsid w:val="00862F8B"/>
    <w:rsid w:val="00893BAA"/>
    <w:rsid w:val="008A024C"/>
    <w:rsid w:val="008D03CD"/>
    <w:rsid w:val="008E064F"/>
    <w:rsid w:val="008F0323"/>
    <w:rsid w:val="00906B85"/>
    <w:rsid w:val="009249F6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418C2"/>
    <w:rsid w:val="00B62791"/>
    <w:rsid w:val="00B97476"/>
    <w:rsid w:val="00B97941"/>
    <w:rsid w:val="00B97BE7"/>
    <w:rsid w:val="00BA14F9"/>
    <w:rsid w:val="00BB6955"/>
    <w:rsid w:val="00BF5CAE"/>
    <w:rsid w:val="00C1272D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A73C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14B0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213B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  <w:rsid w:val="00FD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1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8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18C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18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18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1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8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18C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18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18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BUCO j.d.o.o. za ugostiteljstvo, trgovinu i usluge</izvorni_sadrzaj>
    <derivirana_varijabla naziv="DomainObject.Predmet.ProtustrankaFormated_1">  BUCO j.d.o.o. za ugostiteljstvo, trgovinu i usluge</derivirana_varijabla>
  </DomainObject.Predmet.ProtustrankaFormated>
  <DomainObject.Predmet.ProtustrankaFormatedOIB>
    <izvorni_sadrzaj>  BUCO j.d.o.o. za ugostiteljstvo, trgovinu i usluge, OIB 19992159308</izvorni_sadrzaj>
    <derivirana_varijabla naziv="DomainObject.Predmet.ProtustrankaFormatedOIB_1">  BUCO j.d.o.o. za ugostiteljstvo, trgovinu i usluge, OIB 19992159308</derivirana_varijabla>
  </DomainObject.Predmet.ProtustrankaFormatedOIB>
  <DomainObject.Predmet.ProtustrankaFormatedWithAdress>
    <izvorni_sadrzaj> BUCO j.d.o.o. za ugostiteljstvo, trgovinu i usluge, Varaždinska 193, 42000 Gornji Kućan</izvorni_sadrzaj>
    <derivirana_varijabla naziv="DomainObject.Predmet.ProtustrankaFormatedWithAdress_1"> BUCO j.d.o.o. za ugostiteljstvo, trgovinu i usluge, Varaždinska 193, 42000 Gornji Kućan</derivirana_varijabla>
  </DomainObject.Predmet.ProtustrankaFormatedWithAdress>
  <DomainObject.Predmet.ProtustrankaFormatedWithAdressOIB>
    <izvorni_sadrzaj> BUCO j.d.o.o. za ugostiteljstvo, trgovinu i usluge, OIB 19992159308, Varaždinska 193, 42000 Gornji Kućan</izvorni_sadrzaj>
    <derivirana_varijabla naziv="DomainObject.Predmet.ProtustrankaFormatedWithAdressOIB_1"> BUCO j.d.o.o. za ugostiteljstvo, trgovinu i usluge, OIB 19992159308, Varaždinska 193, 42000 Gornji Kućan</derivirana_varijabla>
  </DomainObject.Predmet.ProtustrankaFormatedWithAdressOIB>
  <DomainObject.Predmet.ProtustrankaWithAdress>
    <izvorni_sadrzaj>BUCO j.d.o.o. za ugostiteljstvo, trgovinu i usluge Varaždinska 193, 42000 Gornji Kućan</izvorni_sadrzaj>
    <derivirana_varijabla naziv="DomainObject.Predmet.ProtustrankaWithAdress_1">BUCO j.d.o.o. za ugostiteljstvo, trgovinu i usluge Varaždinska 193, 42000 Gornji Kućan</derivirana_varijabla>
  </DomainObject.Predmet.ProtustrankaWithAdress>
  <DomainObject.Predmet.ProtustrankaWithAdressOIB>
    <izvorni_sadrzaj>BUCO j.d.o.o. za ugostiteljstvo, trgovinu i usluge, OIB 19992159308, Varaždinska 193, 42000 Gornji Kućan</izvorni_sadrzaj>
    <derivirana_varijabla naziv="DomainObject.Predmet.ProtustrankaWithAdressOIB_1">BUCO j.d.o.o. za ugostiteljstvo, trgovinu i usluge, OIB 19992159308, Varaždinska 193, 42000 Gornji Kućan</derivirana_varijabla>
  </DomainObject.Predmet.ProtustrankaWithAdressOIB>
  <DomainObject.Predmet.ProtustrankaNazivFormated>
    <izvorni_sadrzaj>BUCO j.d.o.o. za ugostiteljstvo, trgovinu i usluge</izvorni_sadrzaj>
    <derivirana_varijabla naziv="DomainObject.Predmet.ProtustrankaNazivFormated_1">BUCO j.d.o.o. za ugostiteljstvo, trgovinu i usluge</derivirana_varijabla>
  </DomainObject.Predmet.ProtustrankaNazivFormated>
  <DomainObject.Predmet.ProtustrankaNazivFormatedOIB>
    <izvorni_sadrzaj>BUCO j.d.o.o. za ugostiteljstvo, trgovinu i usluge, OIB 19992159308</izvorni_sadrzaj>
    <derivirana_varijabla naziv="DomainObject.Predmet.ProtustrankaNazivFormatedOIB_1">BUCO j.d.o.o. za ugostiteljstvo, trgovinu i usluge, OIB 19992159308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6594.13</izvorni_sadrzaj>
    <derivirana_varijabla naziv="DomainObject.Predmet.TrenutnaVrijednost_1">6594.13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BUCO j.d.o.o. za ugostiteljstvo, trgovinu i usluge</item>
    </izvorni_sadrzaj>
    <derivirana_varijabla naziv="DomainObject.Predmet.ProtuStrankaListFormated_1">
      <item>BUCO j.d.o.o. za ugostiteljstvo, trgovinu i usluge</item>
    </derivirana_varijabla>
  </DomainObject.Predmet.ProtuStrankaListFormated>
  <DomainObject.Predmet.ProtuStrankaListFormatedOIB>
    <izvorni_sadrzaj>
      <item>BUCO j.d.o.o. za ugostiteljstvo, trgovinu i usluge, OIB 19992159308</item>
    </izvorni_sadrzaj>
    <derivirana_varijabla naziv="DomainObject.Predmet.ProtuStrankaListFormatedOIB_1">
      <item>BUCO j.d.o.o. za ugostiteljstvo, trgovinu i usluge, OIB 19992159308</item>
    </derivirana_varijabla>
  </DomainObject.Predmet.ProtuStrankaListFormatedOIB>
  <DomainObject.Predmet.ProtuStrankaListFormatedWithAdress>
    <izvorni_sadrzaj>
      <item>BUCO j.d.o.o. za ugostiteljstvo, trgovinu i usluge, Varaždinska 193, 42000 Gornji Kućan</item>
    </izvorni_sadrzaj>
    <derivirana_varijabla naziv="DomainObject.Predmet.ProtuStrankaListFormatedWithAdress_1">
      <item>BUCO j.d.o.o. za ugostiteljstvo, trgovinu i usluge, Varaždinska 193, 42000 Gornji Kućan</item>
    </derivirana_varijabla>
  </DomainObject.Predmet.ProtuStrankaListFormatedWithAdress>
  <DomainObject.Predmet.ProtuStrankaListFormatedWithAdressOIB>
    <izvorni_sadrzaj>
      <item>BUCO j.d.o.o. za ugostiteljstvo, trgovinu i usluge, OIB 19992159308, Varaždinska 193, 42000 Gornji Kućan</item>
    </izvorni_sadrzaj>
    <derivirana_varijabla naziv="DomainObject.Predmet.ProtuStrankaListFormatedWithAdressOIB_1">
      <item>BUCO j.d.o.o. za ugostiteljstvo, trgovinu i usluge, OIB 19992159308, Varaždinska 193, 42000 Gornji Kućan</item>
    </derivirana_varijabla>
  </DomainObject.Predmet.ProtuStrankaListFormatedWithAdressOIB>
  <DomainObject.Predmet.ProtuStrankaListNazivFormated>
    <izvorni_sadrzaj>
      <item>BUCO j.d.o.o. za ugostiteljstvo, trgovinu i usluge</item>
    </izvorni_sadrzaj>
    <derivirana_varijabla naziv="DomainObject.Predmet.ProtuStrankaListNazivFormated_1">
      <item>BUCO j.d.o.o. za ugostiteljstvo, trgovinu i usluge</item>
    </derivirana_varijabla>
  </DomainObject.Predmet.ProtuStrankaListNazivFormated>
  <DomainObject.Predmet.ProtuStrankaListNazivFormatedOIB>
    <izvorni_sadrzaj>
      <item>BUCO j.d.o.o. za ugostiteljstvo, trgovinu i usluge, OIB 19992159308</item>
    </izvorni_sadrzaj>
    <derivirana_varijabla naziv="DomainObject.Predmet.ProtuStrankaListNazivFormatedOIB_1">
      <item>BUCO j.d.o.o. za ugostiteljstvo, trgovinu i usluge, OIB 19992159308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BUCO j.d.o.o. za ugostiteljstvo, trgovinu i usluge</izvorni_sadrzaj>
    <derivirana_varijabla naziv="DomainObject.Predmet.ProtustrankaIDrugi_1">BUCO j.d.o.o.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BUCO j.d.o.o. za ugostiteljstvo, trgovinu i usluge, OIB 19992159308, Varaždinska 193, 42000 Gornji Kućan</izvorni_sadrzaj>
    <derivirana_varijabla naziv="DomainObject.Predmet.ProtustrankaIDrugiAdressOIB_1">BUCO j.d.o.o. za ugostiteljstvo, trgovinu i usluge, OIB 19992159308, Varaždinska 193,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BUCO j.d.o.o. za ugostiteljstvo, trgovinu i usluge</item>
      <item>Sudski registar</item>
    </izvorni_sadrzaj>
    <derivirana_varijabla naziv="DomainObject.Predmet.SudioniciListNaziv_1">
      <item>Financijska agencija</item>
      <item>BUCO j.d.o.o.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BUCO j.d.o.o. za ugostiteljstvo, trgovinu i usluge, OIB 19992159308, Varaždinska 193,42000 Gornji Kućan</item>
      <item>Sudski registar</item>
    </izvorni_sadrzaj>
    <derivirana_varijabla naziv="DomainObject.Predmet.SudioniciListAdressOIB_1">
      <item>Financijska agencija, OIB 85821130368, A. Cesarca 2,42000 Varaždin</item>
      <item>BUCO j.d.o.o. za ugostiteljstvo, trgovinu i usluge, OIB 19992159308, Varaždinska 193,42000 Gornji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19992159308</item>
      <item>, OIB null</item>
    </izvorni_sadrzaj>
    <derivirana_varijabla naziv="DomainObject.Predmet.SudioniciListNazivOIB_1">
      <item>, OIB 85821130368</item>
      <item>, OIB 19992159308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ACB6B-C58A-42B3-9F34-B6EBB7A4A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1991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2016-02-17T10:49:00Z</dcterms:created>
  <dc:creator>Ljubica Makovec</dc:creator>
  <cp:lastModifiedBy>Maja Marčec</cp:lastModifiedBy>
  <cp:lastPrinted>2016-02-17T11:06:00Z</cp:lastPrinted>
  <dcterms:modified xmlns:xsi="http://www.w3.org/2001/XMLSchema-instance" xsi:type="dcterms:W3CDTF">2016-02-17T11:28:00Z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