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13d7" w14:paraId="27213d7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C077EE">
        <w:t>795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573097">
        <w:t>9.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C077EE" w:rsidRPr="00C077EE">
        <w:rPr>
          <w:lang w:val="en-GB"/>
        </w:rPr>
        <w:t xml:space="preserve">UDRUGA ZA RAZVOJ AUDIO-VIZUALNE UMJETNOSTI SUBSTRUKTURNI MEDIJ, Zagreb, </w:t>
      </w:r>
      <w:proofErr w:type="spellStart"/>
      <w:r w:rsidR="00C077EE" w:rsidRPr="00C077EE">
        <w:rPr>
          <w:lang w:val="en-GB"/>
        </w:rPr>
        <w:t>Trg</w:t>
      </w:r>
      <w:proofErr w:type="spellEnd"/>
      <w:r w:rsidR="00C077EE" w:rsidRPr="00C077EE">
        <w:rPr>
          <w:lang w:val="en-GB"/>
        </w:rPr>
        <w:t xml:space="preserve"> Ivana </w:t>
      </w:r>
      <w:proofErr w:type="spellStart"/>
      <w:r w:rsidR="00C077EE" w:rsidRPr="00C077EE">
        <w:rPr>
          <w:lang w:val="en-GB"/>
        </w:rPr>
        <w:t>Kukuljevića</w:t>
      </w:r>
      <w:proofErr w:type="spellEnd"/>
      <w:r w:rsidR="00C077EE" w:rsidRPr="00C077EE">
        <w:rPr>
          <w:lang w:val="en-GB"/>
        </w:rPr>
        <w:t xml:space="preserve"> 6, OIB: 01152770045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C077EE">
        <w:t>2.121,56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573097">
        <w:t>9.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8B72BC">
      <w:pPr>
        <w:jc w:val="right"/>
      </w:pPr>
      <w:r w:rsidRPr="00807F1E">
        <w:t xml:space="preserve">          </w:t>
      </w:r>
      <w:r w:rsidR="00774CCB">
        <w:t>Gordan Zubak</w:t>
      </w:r>
      <w:r w:rsidR="008B72BC">
        <w:t>, v.r.</w:t>
      </w:r>
    </w:p>
    <w:p w:rsidRDefault="008B72BC" w:rsidP="00572798" w:rsidR="008B72BC">
      <w:pPr>
        <w:jc w:val="right"/>
      </w:pPr>
    </w:p>
    <w:p w:rsidRDefault="008B72BC" w:rsidP="00572798" w:rsidR="008B72BC">
      <w:pPr>
        <w:jc w:val="right"/>
      </w:pPr>
    </w:p>
    <w:p w:rsidRDefault="008B72BC" w:rsidP="00572798" w:rsidR="008B72B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B72BC" w:rsidP="00572798" w:rsidR="00572798" w:rsidRPr="00807F1E">
      <w:pPr>
        <w:jc w:val="right"/>
      </w:pPr>
      <w:r>
        <w:t>Ivana Rogić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8B72BC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C077EE">
      <w:t>t-795</w:t>
    </w:r>
    <w:r w:rsidRPr="00774CCB">
      <w:t>/15</w:t>
    </w:r>
    <w:r w:rsidR="008B72BC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73097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8B72BC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077EE"/>
    <w:rsid w:val="00C836B9"/>
    <w:rsid w:val="00C958E9"/>
    <w:rsid w:val="00CE7362"/>
    <w:rsid w:val="00D01B78"/>
    <w:rsid w:val="00D66226"/>
    <w:rsid w:val="00D8335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2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2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2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2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2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St-795/2015</izvorni_sadrzaj>
    <derivirana_varijabla naziv="DomainObject.Predmet.OznakaBroj_1">St-795/2015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AUDIOVIZUALNE UMJETNOSTI SUBSTRUKTURNI MEDIJ</izvorni_sadrzaj>
    <derivirana_varijabla naziv="DomainObject.Predmet.ProtustrankaFormated_1">  UDRUGA ZA RAZVOJ AUDIOVIZUALNE UMJETNOSTI SUBSTRUKTURNI MEDIJ</derivirana_varijabla>
  </DomainObject.Predmet.ProtustrankaFormated>
  <DomainObject.Predmet.ProtustrankaFormatedOIB>
    <izvorni_sadrzaj>  UDRUGA ZA RAZVOJ AUDIOVIZUALNE UMJETNOSTI SUBSTRUKTURNI MEDIJ, OIB 01152770045</izvorni_sadrzaj>
    <derivirana_varijabla naziv="DomainObject.Predmet.ProtustrankaFormatedOIB_1">  UDRUGA ZA RAZVOJ AUDIOVIZUALNE UMJETNOSTI SUBSTRUKTURNI MEDIJ, OIB 01152770045</derivirana_varijabla>
  </DomainObject.Predmet.ProtustrankaFormatedOIB>
  <DomainObject.Predmet.ProtustrankaFormatedWithAdress>
    <izvorni_sadrzaj> UDRUGA ZA RAZVOJ AUDIOVIZUALNE UMJETNOSTI SUBSTRUKTURNI MEDIJ, Trg Ivana Kukuljevića 6, 10000 Zagreb</izvorni_sadrzaj>
    <derivirana_varijabla naziv="DomainObject.Predmet.ProtustrankaFormatedWithAdress_1"> UDRUGA ZA RAZVOJ AUDIOVIZUALNE UMJETNOSTI SUBSTRUKTURNI MEDIJ, Trg Ivana Kukuljevića 6, 10000 Zagreb</derivirana_varijabla>
  </DomainObject.Predmet.ProtustrankaFormatedWithAdress>
  <DomainObject.Predmet.ProtustrankaFormatedWithAdressOIB>
    <izvorni_sadrzaj> UDRUGA ZA RAZVOJ AUDIOVIZUALNE UMJETNOSTI SUBSTRUKTURNI MEDIJ, OIB 01152770045, Trg Ivana Kukuljevića 6, 10000 Zagreb</izvorni_sadrzaj>
    <derivirana_varijabla naziv="DomainObject.Predmet.ProtustrankaFormatedWithAdressOIB_1"> UDRUGA ZA RAZVOJ AUDIOVIZUALNE UMJETNOSTI SUBSTRUKTURNI MEDIJ, OIB 01152770045, Trg Ivana Kukuljevića 6, 10000 Zagreb</derivirana_varijabla>
  </DomainObject.Predmet.ProtustrankaFormatedWithAdressOIB>
  <DomainObject.Predmet.ProtustrankaWithAdress>
    <izvorni_sadrzaj>UDRUGA ZA RAZVOJ AUDIOVIZUALNE UMJETNOSTI SUBSTRUKTURNI MEDIJ Trg Ivana Kukuljevića 6, 10000 Zagreb</izvorni_sadrzaj>
    <derivirana_varijabla naziv="DomainObject.Predmet.ProtustrankaWithAdress_1">UDRUGA ZA RAZVOJ AUDIOVIZUALNE UMJETNOSTI SUBSTRUKTURNI MEDIJ Trg Ivana Kukuljevića 6, 10000 Zagreb</derivirana_varijabla>
  </DomainObject.Predmet.ProtustrankaWithAdress>
  <DomainObject.Predmet.ProtustrankaWithAdressOIB>
    <izvorni_sadrzaj>UDRUGA ZA RAZVOJ AUDIOVIZUALNE UMJETNOSTI SUBSTRUKTURNI MEDIJ, OIB 01152770045, Trg Ivana Kukuljevića 6, 10000 Zagreb</izvorni_sadrzaj>
    <derivirana_varijabla naziv="DomainObject.Predmet.ProtustrankaWithAdressOIB_1">UDRUGA ZA RAZVOJ AUDIOVIZUALNE UMJETNOSTI SUBSTRUKTURNI MEDIJ, OIB 01152770045, Trg Ivana Kukuljevića 6, 10000 Zagreb</derivirana_varijabla>
  </DomainObject.Predmet.ProtustrankaWithAdressOIB>
  <DomainObject.Predmet.ProtustrankaNazivFormated>
    <izvorni_sadrzaj>UDRUGA ZA RAZVOJ AUDIOVIZUALNE UMJETNOSTI SUBSTRUKTURNI MEDIJ</izvorni_sadrzaj>
    <derivirana_varijabla naziv="DomainObject.Predmet.ProtustrankaNazivFormated_1">UDRUGA ZA RAZVOJ AUDIOVIZUALNE UMJETNOSTI SUBSTRUKTURNI MEDIJ</derivirana_varijabla>
  </DomainObject.Predmet.ProtustrankaNazivFormated>
  <DomainObject.Predmet.ProtustrankaNazivFormatedOIB>
    <izvorni_sadrzaj>UDRUGA ZA RAZVOJ AUDIOVIZUALNE UMJETNOSTI SUBSTRUKTURNI MEDIJ, OIB 01152770045</izvorni_sadrzaj>
    <derivirana_varijabla naziv="DomainObject.Predmet.ProtustrankaNazivFormatedOIB_1">UDRUGA ZA RAZVOJ AUDIOVIZUALNE UMJETNOSTI SUBSTRUKTURNI MEDIJ, OIB 01152770045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RAZVOJ AUDIOVIZUALNE UMJETNOSTI SUBSTRUKTURNI MEDIJ</item>
    </izvorni_sadrzaj>
    <derivirana_varijabla naziv="DomainObject.Predmet.ProtuStrankaListFormated_1">
      <item>UDRUGA ZA RAZVOJ AUDIOVIZUALNE UMJETNOSTI SUBSTRUKTURNI MEDIJ</item>
    </derivirana_varijabla>
  </DomainObject.Predmet.ProtuStrankaListFormated>
  <DomainObject.Predmet.ProtuStrankaListFormatedOIB>
    <izvorni_sadrzaj>
      <item>UDRUGA ZA RAZVOJ AUDIOVIZUALNE UMJETNOSTI SUBSTRUKTURNI MEDIJ, OIB 01152770045</item>
    </izvorni_sadrzaj>
    <derivirana_varijabla naziv="DomainObject.Predmet.ProtuStrankaListFormatedOIB_1">
      <item>UDRUGA ZA RAZVOJ AUDIOVIZUALNE UMJETNOSTI SUBSTRUKTURNI MEDIJ, OIB 01152770045</item>
    </derivirana_varijabla>
  </DomainObject.Predmet.ProtuStrankaListFormatedOIB>
  <DomainObject.Predmet.ProtuStrankaListFormatedWithAdress>
    <izvorni_sadrzaj>
      <item>UDRUGA ZA RAZVOJ AUDIOVIZUALNE UMJETNOSTI SUBSTRUKTURNI MEDIJ, Trg Ivana Kukuljevića 6, 10000 Zagreb</item>
    </izvorni_sadrzaj>
    <derivirana_varijabla naziv="DomainObject.Predmet.ProtuStrankaListFormatedWithAdress_1">
      <item>UDRUGA ZA RAZVOJ AUDIOVIZUALNE UMJETNOSTI SUBSTRUKTURNI MEDIJ, Trg Ivana Kukuljevića 6, 10000 Zagreb</item>
    </derivirana_varijabla>
  </DomainObject.Predmet.ProtuStrankaListFormatedWithAdress>
  <DomainObject.Predmet.ProtuStrankaListFormatedWithAdressOIB>
    <izvorni_sadrzaj>
      <item>UDRUGA ZA RAZVOJ AUDIOVIZUALNE UMJETNOSTI SUBSTRUKTURNI MEDIJ, OIB 01152770045, Trg Ivana Kukuljevića 6, 10000 Zagreb</item>
    </izvorni_sadrzaj>
    <derivirana_varijabla naziv="DomainObject.Predmet.ProtuStrankaListFormatedWithAdressOIB_1">
      <item>UDRUGA ZA RAZVOJ AUDIOVIZUALNE UMJETNOSTI SUBSTRUKTURNI MEDIJ, OIB 01152770045, Trg Ivana Kukuljevića 6, 10000 Zagreb</item>
    </derivirana_varijabla>
  </DomainObject.Predmet.ProtuStrankaListFormatedWithAdressOIB>
  <DomainObject.Predmet.ProtuStrankaListNazivFormated>
    <izvorni_sadrzaj>
      <item>UDRUGA ZA RAZVOJ AUDIOVIZUALNE UMJETNOSTI SUBSTRUKTURNI MEDIJ</item>
    </izvorni_sadrzaj>
    <derivirana_varijabla naziv="DomainObject.Predmet.ProtuStrankaListNazivFormated_1">
      <item>UDRUGA ZA RAZVOJ AUDIOVIZUALNE UMJETNOSTI SUBSTRUKTURNI MEDIJ</item>
    </derivirana_varijabla>
  </DomainObject.Predmet.ProtuStrankaListNazivFormated>
  <DomainObject.Predmet.ProtuStrankaListNazivFormatedOIB>
    <izvorni_sadrzaj>
      <item>UDRUGA ZA RAZVOJ AUDIOVIZUALNE UMJETNOSTI SUBSTRUKTURNI MEDIJ, OIB 01152770045</item>
    </izvorni_sadrzaj>
    <derivirana_varijabla naziv="DomainObject.Predmet.ProtuStrankaListNazivFormatedOIB_1">
      <item>UDRUGA ZA RAZVOJ AUDIOVIZUALNE UMJETNOSTI SUBSTRUKTURNI MEDIJ, OIB 01152770045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RAZVOJ AUDIOVIZUALNE UMJETNOSTI SUBSTRUKTURNI MEDIJ</izvorni_sadrzaj>
    <derivirana_varijabla naziv="DomainObject.Predmet.ProtustrankaIDrugi_1">UDRUGA ZA RAZVOJ AUDIOVIZUALNE UMJETNOSTI SUBSTRUKTURNI MEDIJ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RAZVOJ AUDIOVIZUALNE UMJETNOSTI SUBSTRUKTURNI MEDIJ, OIB 01152770045, Trg Ivana Kukuljevića 6, 10000 Zagreb</izvorni_sadrzaj>
    <derivirana_varijabla naziv="DomainObject.Predmet.ProtustrankaIDrugiAdressOIB_1">UDRUGA ZA RAZVOJ AUDIOVIZUALNE UMJETNOSTI SUBSTRUKTURNI MEDIJ, OIB 01152770045,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RAZVOJ AUDIOVIZUALNE UMJETNOSTI SUBSTRUKTURNI MEDIJ</item>
    </izvorni_sadrzaj>
    <derivirana_varijabla naziv="DomainObject.Predmet.SudioniciListNaziv_1">
      <item>FINA Regionalni centar zagreb</item>
      <item>UDRUGA ZA RAZVOJ AUDIOVIZUALNE UMJETNOSTI SUBSTRUKTURNI MEDIJ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RAZVOJ AUDIOVIZUALNE UMJETNOSTI SUBSTRUKTURNI MEDIJ, OIB 01152770045, Trg Ivana Kukuljevića 6,10000 Zagreb</item>
    </izvorni_sadrzaj>
    <derivirana_varijabla naziv="DomainObject.Predmet.SudioniciListAdressOIB_1">
      <item>FINA Regionalni centar zagreb, OIB 85821130368, Trg svibanjskih žrtava 1995. 1,10000 Zagreb</item>
      <item>UDRUGA ZA RAZVOJ AUDIOVIZUALNE UMJETNOSTI SUBSTRUKTURNI MEDIJ, OIB 01152770045, Trg Ivana Kukuljevića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01152770045</item>
    </izvorni_sadrzaj>
    <derivirana_varijabla naziv="DomainObject.Predmet.SudioniciListNazivOIB_1">
      <item>, OIB 85821130368</item>
      <item>, OIB 01152770045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BC8B1-5139-4F5D-941B-2E8B4FD47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2015-12-09T10:27:00Z</dcterms:created>
  <dc:creator>ilukac</dc:creator>
  <cp:lastModifiedBy>Ivana Rogić</cp:lastModifiedBy>
  <cp:lastPrinted>2015-12-09T12:27:00Z</cp:lastPrinted>
  <dcterms:modified xmlns:xsi="http://www.w3.org/2001/XMLSchema-instance" xsi:type="dcterms:W3CDTF">2015-12-09T12:28:00Z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