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4f05" w14:paraId="84d4f05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1830D4">
        <w:t>1737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BF7101">
        <w:t>CRVENI GLOBUS d.o.o., Zagreb, Martićeva 62, OIB 09804383492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BF7101" w:rsidP="00047C0E" w:rsidR="00BF7101">
      <w:pPr>
        <w:pStyle w:val="Bezproreda"/>
        <w:jc w:val="both"/>
      </w:pPr>
    </w:p>
    <w:p w:rsidRDefault="00F724A2" w:rsidP="00047C0E" w:rsidR="00F724A2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F724A2" w:rsidP="00047C0E" w:rsidR="00F724A2">
      <w:pPr>
        <w:pStyle w:val="Bezproreda"/>
        <w:jc w:val="center"/>
      </w:pPr>
    </w:p>
    <w:p w:rsidRDefault="00047C0E" w:rsidP="00047C0E" w:rsidR="00047C0E">
      <w:pPr>
        <w:pStyle w:val="Bezproreda"/>
      </w:pPr>
    </w:p>
    <w:p w:rsidRDefault="004F16B6" w:rsidP="00BF7101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BF7101">
        <w:t>CRVENI GLOBUS d.o.o., Zagreb, Martićeva 62, OIB 09804383492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F724A2">
        <w:t>12.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C07B7C" w:rsidR="00C07B7C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C07B7C">
        <w:t>Igor Lukačić iz Zagreba, VII. Požarinje 2a, OIB 30664221643.</w:t>
      </w:r>
    </w:p>
    <w:p w:rsidRDefault="00047C0E" w:rsidP="00DC0AA2" w:rsidR="00047C0E">
      <w:pPr>
        <w:pStyle w:val="Bezproreda"/>
        <w:jc w:val="both"/>
      </w:pPr>
    </w:p>
    <w:p w:rsidRDefault="004F16B6" w:rsidP="00BF7101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BF7101">
        <w:t>CRVENI GLOBUS d.o.o., Zagreb, Martićeva 62, OIB 09804383492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BF7101">
        <w:t>16. lipnja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</w:t>
      </w:r>
      <w:r w:rsidR="00326DF6">
        <w:lastRenderedPageBreak/>
        <w:t xml:space="preserve">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DC0AA2" w:rsidR="00F724A2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CC2EE4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CC2EE4" w:rsidP="00CC2EE4" w:rsidR="001B22F8">
      <w:pPr>
        <w:pStyle w:val="Bezproreda"/>
        <w:jc w:val="right"/>
      </w:pPr>
      <w:r>
        <w:t>za točnost otpravka ovlašteni službenik</w:t>
      </w:r>
    </w:p>
    <w:p w:rsidRDefault="00CC2EE4" w:rsidP="00CC2EE4" w:rsidR="00CC2EE4">
      <w:pPr>
        <w:pStyle w:val="Bezproreda"/>
        <w:jc w:val="right"/>
      </w:pPr>
      <w:r>
        <w:t>Marija Lukić</w:t>
      </w:r>
    </w:p>
    <w:sectPr w:rsidSect="00EF1FD3" w:rsidR="00CC2EE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5E9" w:rsidP="00EF1FD3" w:rsidR="003435E9">
      <w:pPr>
        <w:spacing w:lineRule="auto" w:line="240" w:after="0"/>
      </w:pPr>
      <w:r>
        <w:separator/>
      </w:r>
    </w:p>
  </w:endnote>
  <w:endnote w:id="0" w:type="continuationSeparator">
    <w:p w:rsidRDefault="003435E9" w:rsidP="00EF1FD3" w:rsidR="003435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5E9" w:rsidP="00EF1FD3" w:rsidR="003435E9">
      <w:pPr>
        <w:spacing w:lineRule="auto" w:line="240" w:after="0"/>
      </w:pPr>
      <w:r>
        <w:separator/>
      </w:r>
    </w:p>
  </w:footnote>
  <w:footnote w:id="0" w:type="continuationSeparator">
    <w:p w:rsidRDefault="003435E9" w:rsidP="00EF1FD3" w:rsidR="003435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E75">
          <w:rPr>
            <w:noProof/>
          </w:rPr>
          <w:t>2</w:t>
        </w:r>
        <w:r>
          <w:fldChar w:fldCharType="end"/>
        </w:r>
      </w:p>
    </w:sdtContent>
  </w:sdt>
  <w:p w:rsidRDefault="001830D4" w:rsidP="001830D4" w:rsidR="00EF1FD3">
    <w:pPr>
      <w:jc w:val="right"/>
    </w:pPr>
    <w:r>
      <w:t>Poslovni broj: 39. St-1737/2017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1242A8"/>
    <w:rsid w:val="001371FB"/>
    <w:rsid w:val="001830D4"/>
    <w:rsid w:val="0019360F"/>
    <w:rsid w:val="001B22F8"/>
    <w:rsid w:val="001F5D7E"/>
    <w:rsid w:val="00212623"/>
    <w:rsid w:val="002D1502"/>
    <w:rsid w:val="00326DF6"/>
    <w:rsid w:val="003435E9"/>
    <w:rsid w:val="003644F8"/>
    <w:rsid w:val="003A3366"/>
    <w:rsid w:val="00453E80"/>
    <w:rsid w:val="004637A4"/>
    <w:rsid w:val="004E266D"/>
    <w:rsid w:val="004F16B6"/>
    <w:rsid w:val="00503BCF"/>
    <w:rsid w:val="00583E75"/>
    <w:rsid w:val="005E6C2A"/>
    <w:rsid w:val="00677951"/>
    <w:rsid w:val="00764BAD"/>
    <w:rsid w:val="007748E2"/>
    <w:rsid w:val="00787F92"/>
    <w:rsid w:val="009575DD"/>
    <w:rsid w:val="00A17D21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BF7101"/>
    <w:rsid w:val="00C07B7C"/>
    <w:rsid w:val="00C136F3"/>
    <w:rsid w:val="00C239F4"/>
    <w:rsid w:val="00C8692E"/>
    <w:rsid w:val="00CC2EE4"/>
    <w:rsid w:val="00DC0AA2"/>
    <w:rsid w:val="00DE059B"/>
    <w:rsid w:val="00DF1FFF"/>
    <w:rsid w:val="00E75E0F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87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87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01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888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41039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428866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65581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St-1737/2017-5</izvorni_sadrzaj>
    <derivirana_varijabla naziv="DomainObject.Oznaka_1">St-1737/2017-5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St-1737/2017</izvorni_sadrzaj>
    <derivirana_varijabla naziv="DomainObject.Predmet.OznakaBroj_1">St-1737/2017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GLOBUS d.o.o.</izvorni_sadrzaj>
    <derivirana_varijabla naziv="DomainObject.Predmet.ProtustrankaFormated_1">  CRVENI GLOBUS d.o.o.</derivirana_varijabla>
  </DomainObject.Predmet.ProtustrankaFormated>
  <DomainObject.Predmet.ProtustrankaFormatedOIB>
    <izvorni_sadrzaj>  CRVENI GLOBUS d.o.o., OIB 09804383492</izvorni_sadrzaj>
    <derivirana_varijabla naziv="DomainObject.Predmet.ProtustrankaFormatedOIB_1">  CRVENI GLOBUS d.o.o., OIB 09804383492</derivirana_varijabla>
  </DomainObject.Predmet.ProtustrankaFormatedOIB>
  <DomainObject.Predmet.ProtustrankaFormatedWithAdress>
    <izvorni_sadrzaj> CRVENI GLOBUS d.o.o., Martićeva 62, 10000 Zagreb</izvorni_sadrzaj>
    <derivirana_varijabla naziv="DomainObject.Predmet.ProtustrankaFormatedWithAdress_1"> CRVENI GLOBUS d.o.o., Martićeva 62, 10000 Zagreb</derivirana_varijabla>
  </DomainObject.Predmet.ProtustrankaFormatedWithAdress>
  <DomainObject.Predmet.ProtustrankaFormatedWithAdressOIB>
    <izvorni_sadrzaj> CRVENI GLOBUS d.o.o., OIB 09804383492, Martićeva 62, 10000 Zagreb</izvorni_sadrzaj>
    <derivirana_varijabla naziv="DomainObject.Predmet.ProtustrankaFormatedWithAdressOIB_1"> CRVENI GLOBUS d.o.o., OIB 09804383492, Martićeva 62, 10000 Zagreb</derivirana_varijabla>
  </DomainObject.Predmet.ProtustrankaFormatedWithAdressOIB>
  <DomainObject.Predmet.ProtustrankaWithAdress>
    <izvorni_sadrzaj>CRVENI GLOBUS d.o.o. Martićeva 62, 10000 Zagreb</izvorni_sadrzaj>
    <derivirana_varijabla naziv="DomainObject.Predmet.ProtustrankaWithAdress_1">CRVENI GLOBUS d.o.o. Martićeva 62, 10000 Zagreb</derivirana_varijabla>
  </DomainObject.Predmet.ProtustrankaWithAdress>
  <DomainObject.Predmet.ProtustrankaWithAdressOIB>
    <izvorni_sadrzaj>CRVENI GLOBUS d.o.o., OIB 09804383492, Martićeva 62, 10000 Zagreb</izvorni_sadrzaj>
    <derivirana_varijabla naziv="DomainObject.Predmet.ProtustrankaWithAdressOIB_1">CRVENI GLOBUS d.o.o., OIB 09804383492, Martićeva 62, 10000 Zagreb</derivirana_varijabla>
  </DomainObject.Predmet.ProtustrankaWithAdressOIB>
  <DomainObject.Predmet.ProtustrankaNazivFormated>
    <izvorni_sadrzaj>CRVENI GLOBUS d.o.o.</izvorni_sadrzaj>
    <derivirana_varijabla naziv="DomainObject.Predmet.ProtustrankaNazivFormated_1">CRVENI GLOBUS d.o.o.</derivirana_varijabla>
  </DomainObject.Predmet.ProtustrankaNazivFormated>
  <DomainObject.Predmet.ProtustrankaNazivFormatedOIB>
    <izvorni_sadrzaj>CRVENI GLOBUS d.o.o., OIB 09804383492</izvorni_sadrzaj>
    <derivirana_varijabla naziv="DomainObject.Predmet.ProtustrankaNazivFormatedOIB_1">CRVENI GLOBUS d.o.o., OIB 09804383492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GLOBUS d.o.o.</item>
    </izvorni_sadrzaj>
    <derivirana_varijabla naziv="DomainObject.Predmet.ProtuStrankaListFormated_1">
      <item>CRVENI GLOBUS d.o.o.</item>
    </derivirana_varijabla>
  </DomainObject.Predmet.ProtuStrankaListFormated>
  <DomainObject.Predmet.ProtuStrankaListFormatedOIB>
    <izvorni_sadrzaj>
      <item>CRVENI GLOBUS d.o.o., OIB 09804383492</item>
    </izvorni_sadrzaj>
    <derivirana_varijabla naziv="DomainObject.Predmet.ProtuStrankaListFormatedOIB_1">
      <item>CRVENI GLOBUS d.o.o., OIB 09804383492</item>
    </derivirana_varijabla>
  </DomainObject.Predmet.ProtuStrankaListFormatedOIB>
  <DomainObject.Predmet.ProtuStrankaListFormatedWithAdress>
    <izvorni_sadrzaj>
      <item>CRVENI GLOBUS d.o.o., Martićeva 62, 10000 Zagreb</item>
    </izvorni_sadrzaj>
    <derivirana_varijabla naziv="DomainObject.Predmet.ProtuStrankaListFormatedWithAdress_1">
      <item>CRVENI GLOBUS d.o.o., Martićeva 62, 10000 Zagreb</item>
    </derivirana_varijabla>
  </DomainObject.Predmet.ProtuStrankaListFormatedWithAdress>
  <DomainObject.Predmet.ProtuStrankaListFormatedWithAdressOIB>
    <izvorni_sadrzaj>
      <item>CRVENI GLOBUS d.o.o., OIB 09804383492, Martićeva 62, 10000 Zagreb</item>
    </izvorni_sadrzaj>
    <derivirana_varijabla naziv="DomainObject.Predmet.ProtuStrankaListFormatedWithAdressOIB_1">
      <item>CRVENI GLOBUS d.o.o., OIB 09804383492, Martićeva 62, 10000 Zagreb</item>
    </derivirana_varijabla>
  </DomainObject.Predmet.ProtuStrankaListFormatedWithAdressOIB>
  <DomainObject.Predmet.ProtuStrankaListNazivFormated>
    <izvorni_sadrzaj>
      <item>CRVENI GLOBUS d.o.o.</item>
    </izvorni_sadrzaj>
    <derivirana_varijabla naziv="DomainObject.Predmet.ProtuStrankaListNazivFormated_1">
      <item>CRVENI GLOBUS d.o.o.</item>
    </derivirana_varijabla>
  </DomainObject.Predmet.ProtuStrankaListNazivFormated>
  <DomainObject.Predmet.ProtuStrankaListNazivFormatedOIB>
    <izvorni_sadrzaj>
      <item>CRVENI GLOBUS d.o.o., OIB 09804383492</item>
    </izvorni_sadrzaj>
    <derivirana_varijabla naziv="DomainObject.Predmet.ProtuStrankaListNazivFormatedOIB_1">
      <item>CRVENI GLOBUS d.o.o., OIB 09804383492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St-1737/2017-5</izvorni_sadrzaj>
    <derivirana_varijabla naziv="DomainObject.PoslovniBrojDokumenta_1">St-1737/2017-5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GLOBUS d.o.o.</izvorni_sadrzaj>
    <derivirana_varijabla naziv="DomainObject.Predmet.ProtustrankaIDrugi_1">CRVENI GLOBUS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GLOBUS d.o.o., OIB 09804383492, Martićeva 62, 10000 Zagreb</izvorni_sadrzaj>
    <derivirana_varijabla naziv="DomainObject.Predmet.ProtustrankaIDrugiAdressOIB_1">CRVENI GLOBUS d.o.o., OIB 09804383492, Martićeva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GLOBUS d.o.o.</item>
      <item>FINA Regionalni centar Zagreb</item>
    </izvorni_sadrzaj>
    <derivirana_varijabla naziv="DomainObject.Predmet.SudioniciListNaziv_1">
      <item>CRVENI GLOBUS d.o.o.</item>
      <item>FINA Regionalni centar Zagreb</item>
    </derivirana_varijabla>
  </DomainObject.Predmet.SudioniciListNaziv>
  <DomainObject.Predmet.SudioniciListAdressOIB>
    <izvorni_sadrzaj>
      <item>CRVENI GLOBUS d.o.o., OIB 09804383492, Martićeva 62,10000 Zagreb</item>
      <item>FINA Regionalni centar Zagreb, OIB 85821130368, Trg svibanjskih žrtava 1995. 1,10000 Zagreb</item>
    </izvorni_sadrzaj>
    <derivirana_varijabla naziv="DomainObject.Predmet.SudioniciListAdressOIB_1">
      <item>CRVENI GLOBUS d.o.o., OIB 09804383492, Martićeva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09804383492</item>
      <item>, OIB 85821130368</item>
    </izvorni_sadrzaj>
    <derivirana_varijabla naziv="DomainObject.Predmet.SudioniciListNazivOIB_1">
      <item>, OIB 09804383492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1970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2018-01-11T14:48:00Z</dcterms:created>
  <dc:creator>Sandra Rotar Vogrin</dc:creator>
  <cp:lastModifiedBy>Marija Lukić</cp:lastModifiedBy>
  <cp:lastPrinted>2018-01-12T09:47:00Z</cp:lastPrinted>
  <dcterms:modified xmlns:xsi="http://www.w3.org/2001/XMLSchema-instance" xsi:type="dcterms:W3CDTF">2018-01-12T09:50:00Z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St-1737/2017-5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