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C42DC" w:rsidRPr="00C61EDF">
        <w:trPr>
          <w:trHeight w:val="2231"/>
        </w:trPr>
        <w:tc>
          <w:tcPr>
            <w:tcW w:type="dxa" w:w="3369"/>
            <w:vAlign w:val="center"/>
          </w:tcPr>
          <w:p w:rsidRDefault="000C42DC" w:rsidP="00A66C00" w:rsidR="000C42DC"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C42DC" w:rsidP="00A66C00" w:rsidR="000C42DC" w:rsidRPr="00F24FD8">
            <w:pPr>
              <w:spacing w:before="100"/>
            </w:pPr>
            <w:r w:rsidRPr="00F24FD8">
              <w:t>REPUBLIKA HRVATSKA</w:t>
            </w:r>
          </w:p>
          <w:p w:rsidRDefault="000C42DC" w:rsidP="00A66C00" w:rsidR="000C42DC" w:rsidRPr="00F24FD8">
            <w:r w:rsidRPr="00F24FD8">
              <w:t>TRGOVAČKI SUD U SPLITU</w:t>
            </w:r>
          </w:p>
          <w:p w:rsidRDefault="000C42DC" w:rsidP="00DA5B9D" w:rsidR="000C42DC" w:rsidRPr="00C61EDF">
            <w:r w:rsidRPr="00F24FD8">
              <w:t>Split, Sukoišanska 6</w:t>
            </w:r>
          </w:p>
        </w:tc>
        <w:tc>
          <w:tcPr>
            <w:tcW w:type="dxa" w:w="5811"/>
          </w:tcPr>
          <w:p w:rsidRDefault="000C42DC" w:rsidP="00DA5B9D" w:rsidR="000C42DC">
            <w:pPr>
              <w:jc w:val="both"/>
            </w:pPr>
          </w:p>
          <w:p w:rsidRDefault="000C42DC" w:rsidP="00DA5B9D" w:rsidR="000C42DC">
            <w:pPr>
              <w:jc w:val="both"/>
            </w:pPr>
          </w:p>
          <w:p w:rsidRDefault="000C42DC" w:rsidP="00DA5B9D" w:rsidR="000C42DC">
            <w:pPr>
              <w:jc w:val="both"/>
            </w:pPr>
          </w:p>
          <w:p w:rsidRDefault="000C42DC" w:rsidP="00DA5B9D" w:rsidR="000C42DC">
            <w:pPr>
              <w:jc w:val="right"/>
            </w:pPr>
          </w:p>
          <w:p w:rsidRDefault="000C42DC" w:rsidP="00DA5B9D" w:rsidR="000C42DC">
            <w:pPr>
              <w:jc w:val="right"/>
            </w:pPr>
          </w:p>
          <w:p w:rsidRDefault="000C42DC" w:rsidP="00DA5B9D" w:rsidR="000C42DC">
            <w:pPr>
              <w:jc w:val="right"/>
              <w:rPr>
                <w:noProof/>
              </w:rPr>
            </w:pPr>
          </w:p>
          <w:p w:rsidRDefault="000C42DC" w:rsidP="00DA5B9D" w:rsidR="000C42DC">
            <w:pPr>
              <w:jc w:val="right"/>
              <w:rPr>
                <w:noProof/>
              </w:rPr>
            </w:pPr>
          </w:p>
          <w:p w:rsidRDefault="000C42DC" w:rsidP="003A49D4" w:rsidR="000C42DC" w:rsidRPr="00E003B6">
            <w:pPr>
              <w:jc w:val="right"/>
              <w:rPr>
                <w:noProof/>
              </w:rPr>
            </w:pPr>
            <w:r w:rsidRPr="00E003B6">
              <w:rPr>
                <w:noProof/>
              </w:rPr>
              <w:t>Poslovni broj: 11.St-</w:t>
            </w:r>
            <w:r w:rsidR="00A243D9">
              <w:rPr>
                <w:noProof/>
              </w:rPr>
              <w:t>109/2014</w:t>
            </w:r>
            <w:r w:rsidR="003A49D4">
              <w:rPr>
                <w:noProof/>
              </w:rPr>
              <w:t>-247</w:t>
            </w:r>
          </w:p>
        </w:tc>
      </w:tr>
    </w:tbl>
    <w:p w14:textId="685e978" w14:paraId="685e978" w:rsidRDefault="00D77084" w:rsidP="00D77084" w:rsidR="00D77084" w:rsidRPr="00474F3D">
      <w:pPr>
        <w15:collapsed w:val="false"/>
      </w:pPr>
      <w:r w:rsidRPr="00474F3D">
        <w:tab/>
      </w:r>
      <w:r w:rsidRPr="00474F3D">
        <w:tab/>
      </w:r>
      <w:r w:rsidRPr="00474F3D">
        <w:tab/>
      </w:r>
      <w:r w:rsidRPr="00474F3D">
        <w:tab/>
      </w:r>
      <w:r w:rsidRPr="00474F3D">
        <w:tab/>
      </w:r>
    </w:p>
    <w:p w:rsidRDefault="00230624" w:rsidP="000C42DC" w:rsidR="0067708B" w:rsidRPr="00230624">
      <w:pPr>
        <w:jc w:val="center"/>
        <w:rPr>
          <w:spacing w:val="60"/>
        </w:rPr>
      </w:pPr>
      <w:r w:rsidRPr="00230624">
        <w:rPr>
          <w:spacing w:val="60"/>
        </w:rPr>
        <w:t>REPUBLIKA HRVATSKA</w:t>
      </w:r>
    </w:p>
    <w:p w:rsidRDefault="00230624" w:rsidP="00230624" w:rsidR="00230624" w:rsidRPr="00230624">
      <w:pPr>
        <w:pStyle w:val="Tijeloteksta"/>
        <w:tabs>
          <w:tab w:pos="1080" w:val="left"/>
        </w:tabs>
        <w:spacing w:after="200" w:before="200"/>
        <w:jc w:val="center"/>
        <w:rPr>
          <w:spacing w:val="60"/>
        </w:rPr>
      </w:pPr>
      <w:r w:rsidRPr="00230624">
        <w:rPr>
          <w:spacing w:val="60"/>
        </w:rPr>
        <w:t>ZAKLJUČAK O PRODAJI</w:t>
      </w:r>
    </w:p>
    <w:p w:rsidRDefault="007836B6" w:rsidP="00B8057B" w:rsidR="009D1583">
      <w:pPr>
        <w:pStyle w:val="Tijeloteksta"/>
        <w:tabs>
          <w:tab w:pos="709" w:val="left"/>
        </w:tabs>
      </w:pPr>
      <w:r>
        <w:tab/>
      </w:r>
      <w:r w:rsidRPr="007836B6">
        <w:t xml:space="preserve">Trgovački sud u Splitu, po sutkinji Ani Golub Gruić, </w:t>
      </w:r>
      <w:r w:rsidR="0012095D" w:rsidRPr="0012095D">
        <w:t xml:space="preserve">u </w:t>
      </w:r>
      <w:r w:rsidR="000C42DC">
        <w:t>s</w:t>
      </w:r>
      <w:r w:rsidR="000C42DC" w:rsidRPr="000C42DC">
        <w:t xml:space="preserve">tečajnom postupku nad dužnikom </w:t>
      </w:r>
      <w:r w:rsidR="00A243D9" w:rsidRPr="00A243D9">
        <w:t>DAUS TRUCK d.o.o. u stečaju Dugopolje, Put Bana 8, OIB: 95174048745</w:t>
      </w:r>
      <w:r w:rsidR="00C160B7">
        <w:t>,</w:t>
      </w:r>
      <w:r w:rsidRPr="007836B6">
        <w:t xml:space="preserve"> </w:t>
      </w:r>
      <w:r w:rsidR="003A49D4">
        <w:t>9. travnja 2019</w:t>
      </w:r>
      <w:r w:rsidR="000C42DC">
        <w:t>.</w:t>
      </w:r>
    </w:p>
    <w:p w:rsidRDefault="0067708B" w:rsidP="00F943AC" w:rsidR="0067708B">
      <w:pPr>
        <w:pStyle w:val="Tijeloteksta"/>
        <w:tabs>
          <w:tab w:pos="1080" w:val="left"/>
        </w:tabs>
        <w:spacing w:after="200" w:before="200"/>
        <w:jc w:val="center"/>
      </w:pPr>
      <w:r w:rsidRPr="00561F3C">
        <w:t xml:space="preserve">z a k l j u č i o    j e </w:t>
      </w:r>
    </w:p>
    <w:p w:rsidRDefault="00994311" w:rsidP="00994311" w:rsidR="00994311">
      <w:pPr>
        <w:ind w:firstLine="708"/>
        <w:jc w:val="both"/>
      </w:pPr>
      <w:r>
        <w:t>I. N</w:t>
      </w:r>
      <w:r w:rsidRPr="00566AFA">
        <w:t>ekretnin</w:t>
      </w:r>
      <w:r w:rsidR="003A49D4">
        <w:t>e označene</w:t>
      </w:r>
      <w:r w:rsidRPr="00566AFA">
        <w:t xml:space="preserve"> kao </w:t>
      </w:r>
      <w:r w:rsidR="003A49D4" w:rsidRPr="003A49D4">
        <w:t>kat. čest. 3595/1, 3595/2, 3595/3, 3595/4, 3595/5, 3595/6 i 3595/7 Z.U. 2252 K.O. Trogir, uknjiženog prava vlasništva Daus truck d.o.o. Split za ½ dijela</w:t>
      </w:r>
      <w:r w:rsidRPr="00566AFA">
        <w:t xml:space="preserve">, </w:t>
      </w:r>
      <w:r>
        <w:t>prodaj</w:t>
      </w:r>
      <w:r w:rsidR="003A49D4">
        <w:t>u</w:t>
      </w:r>
      <w:r>
        <w:t xml:space="preserve"> se u stečajnom postupku.</w:t>
      </w:r>
    </w:p>
    <w:p w:rsidRDefault="00994311" w:rsidP="00994311" w:rsidR="00994311">
      <w:pPr>
        <w:ind w:firstLine="708"/>
        <w:jc w:val="both"/>
      </w:pPr>
    </w:p>
    <w:p w:rsidRDefault="003A49D4" w:rsidP="00994311" w:rsidR="00994311">
      <w:pPr>
        <w:ind w:firstLine="708"/>
        <w:jc w:val="both"/>
      </w:pPr>
      <w:r>
        <w:t>II. Za nekretnine</w:t>
      </w:r>
      <w:r w:rsidR="00994311" w:rsidRPr="009E7372">
        <w:t xml:space="preserve"> iz točke I. </w:t>
      </w:r>
      <w:r w:rsidR="00994311">
        <w:t xml:space="preserve">izreke </w:t>
      </w:r>
      <w:r w:rsidR="00994311" w:rsidRPr="009E7372">
        <w:t xml:space="preserve">ovog zaključka o prodaji utvrđuje se vrijednost u iznosu </w:t>
      </w:r>
      <w:r w:rsidR="00A045D3">
        <w:t xml:space="preserve">od </w:t>
      </w:r>
      <w:r>
        <w:t>3.270.000,00</w:t>
      </w:r>
      <w:r w:rsidR="00A045D3">
        <w:t xml:space="preserve"> kn</w:t>
      </w:r>
      <w:r>
        <w:t xml:space="preserve"> (bez PDV-a)</w:t>
      </w:r>
      <w:r w:rsidR="00A045D3">
        <w:t>.</w:t>
      </w:r>
    </w:p>
    <w:p w:rsidRDefault="003A49D4" w:rsidP="00994311" w:rsidR="00994311">
      <w:pPr>
        <w:spacing w:before="160"/>
        <w:ind w:firstLine="703"/>
        <w:jc w:val="both"/>
      </w:pPr>
      <w:r>
        <w:t>III. Nekretnine</w:t>
      </w:r>
      <w:r w:rsidR="00994311">
        <w:t xml:space="preserve"> iz točke I. izreke ovog zaključka</w:t>
      </w:r>
      <w:r w:rsidR="00994311" w:rsidRPr="00230624">
        <w:t xml:space="preserve"> o prodaji</w:t>
      </w:r>
      <w:r w:rsidR="00994311">
        <w:t xml:space="preserve"> prodavat će se elektroničkom javnom dražbom u postupku koji će provesti </w:t>
      </w:r>
      <w:r>
        <w:t>Financijska agencija. Nekretnine</w:t>
      </w:r>
      <w:r w:rsidR="00994311">
        <w:t xml:space="preserve"> se ne mo</w:t>
      </w:r>
      <w:r>
        <w:t>gu</w:t>
      </w:r>
      <w:r w:rsidR="00994311">
        <w:t xml:space="preserve"> prodati:</w:t>
      </w:r>
    </w:p>
    <w:p w:rsidRDefault="00994311" w:rsidP="00A045D3" w:rsidR="00994311" w:rsidRPr="00A045D3">
      <w:pPr>
        <w:spacing w:lineRule="auto" w:line="276" w:before="40"/>
        <w:ind w:firstLine="284"/>
      </w:pPr>
      <w:r>
        <w:t xml:space="preserve">- </w:t>
      </w:r>
      <w:r w:rsidRPr="00027221">
        <w:t xml:space="preserve">na prvoj dražbi ispod tri </w:t>
      </w:r>
      <w:r w:rsidRPr="00A045D3">
        <w:t>četvrtine utvrđene vrijednosti nekretnin</w:t>
      </w:r>
      <w:r w:rsidR="003A49D4">
        <w:t>a</w:t>
      </w:r>
      <w:r w:rsidRPr="00A045D3">
        <w:t xml:space="preserve"> </w:t>
      </w:r>
      <w:r w:rsidR="00A045D3">
        <w:t>(</w:t>
      </w:r>
      <w:r w:rsidR="003A49D4">
        <w:t>2.452.5</w:t>
      </w:r>
      <w:r w:rsidR="00A045D3">
        <w:t>00</w:t>
      </w:r>
      <w:r w:rsidRPr="00A045D3">
        <w:t>,00 kn),</w:t>
      </w:r>
    </w:p>
    <w:p w:rsidRDefault="00994311" w:rsidP="00A045D3" w:rsidR="00994311" w:rsidRPr="00A045D3">
      <w:pPr>
        <w:spacing w:lineRule="auto" w:line="276" w:before="40"/>
        <w:ind w:firstLine="284"/>
      </w:pPr>
      <w:r w:rsidRPr="00A045D3">
        <w:t>- na drugoj dražbi ispod jedne polovine</w:t>
      </w:r>
      <w:r w:rsidR="003A49D4">
        <w:t xml:space="preserve"> utvrđene vrijednosti nekretnina</w:t>
      </w:r>
      <w:r w:rsidRPr="00A045D3">
        <w:t xml:space="preserve"> (</w:t>
      </w:r>
      <w:r w:rsidR="003A49D4">
        <w:t>1.635</w:t>
      </w:r>
      <w:r w:rsidR="00A045D3">
        <w:t>.000,00 kn)</w:t>
      </w:r>
    </w:p>
    <w:p w:rsidRDefault="00994311" w:rsidP="00A045D3" w:rsidR="00994311" w:rsidRPr="00A045D3">
      <w:pPr>
        <w:spacing w:lineRule="auto" w:line="276" w:before="40"/>
        <w:ind w:firstLine="284"/>
        <w:jc w:val="both"/>
      </w:pPr>
      <w:r w:rsidRPr="00A045D3">
        <w:t>- na trećoj dražbi ispod jedne četvrtine</w:t>
      </w:r>
      <w:r w:rsidR="003A49D4">
        <w:t xml:space="preserve"> utvrđene vrijednosti nekretnina</w:t>
      </w:r>
      <w:r w:rsidRPr="00A045D3">
        <w:t xml:space="preserve"> (</w:t>
      </w:r>
      <w:r w:rsidR="003A49D4">
        <w:t>817.500</w:t>
      </w:r>
      <w:r w:rsidRPr="00A045D3">
        <w:t>,00 kn), a na četvrtoj dražbi nekretnin</w:t>
      </w:r>
      <w:r w:rsidR="003A49D4">
        <w:t>e</w:t>
      </w:r>
      <w:r w:rsidRPr="00A045D3">
        <w:t xml:space="preserve"> se prodaj</w:t>
      </w:r>
      <w:r w:rsidR="003A49D4">
        <w:t>u</w:t>
      </w:r>
      <w:r w:rsidRPr="00A045D3">
        <w:t xml:space="preserve"> po početnoj cijeni od 1,00 kn.</w:t>
      </w:r>
    </w:p>
    <w:p w:rsidRDefault="00994311" w:rsidP="00994311" w:rsidR="00994311" w:rsidRPr="00A045D3">
      <w:pPr>
        <w:spacing w:before="40"/>
        <w:ind w:firstLine="703"/>
        <w:jc w:val="both"/>
      </w:pPr>
      <w:r w:rsidRPr="00A045D3">
        <w:t>Elektronička javna dražba održat će se i ako na njoj sudjeluje samo jedan ponuditelj. Nekretnin</w:t>
      </w:r>
      <w:r w:rsidR="003A49D4">
        <w:t>e</w:t>
      </w:r>
      <w:r w:rsidRPr="00A045D3">
        <w:t xml:space="preserve"> iz točke I. o</w:t>
      </w:r>
      <w:r w:rsidR="003A49D4">
        <w:t xml:space="preserve">vog zaključka o prodaji prodaju </w:t>
      </w:r>
      <w:r w:rsidRPr="00A045D3">
        <w:t>se na po načelu "viđeno-kupljeno" te se neće priznati naknadni prigovori na pravne ili materijalne nedostatke.</w:t>
      </w:r>
    </w:p>
    <w:p w:rsidRDefault="00994311" w:rsidP="00994311" w:rsidR="00994311">
      <w:pPr>
        <w:spacing w:before="160"/>
        <w:ind w:firstLine="708"/>
        <w:jc w:val="both"/>
      </w:pPr>
      <w:r w:rsidRPr="00A045D3">
        <w:t>IV. Na</w:t>
      </w:r>
      <w:r w:rsidR="003A49D4">
        <w:t xml:space="preserve"> nekretninama</w:t>
      </w:r>
      <w:r w:rsidRPr="00A045D3">
        <w:t xml:space="preserve"> iz točke I. izreke ovog zaključka o prodaji upisano je razlučno</w:t>
      </w:r>
      <w:r>
        <w:t xml:space="preserve"> pravo u </w:t>
      </w:r>
      <w:r w:rsidR="003A49D4" w:rsidRPr="003A49D4">
        <w:t>korist Volksbank d.d. Zagreb (upisi pod Z-2651/05, Z-2652/05, Z-1656/07, Z-1657/07, Z-1610/08, Z-1666/08, Z-3464/11, Z-3465/11) i Zagrebačke banke d.d. Zagreb Z-145/12 i Z-1373/08).</w:t>
      </w:r>
    </w:p>
    <w:p w:rsidRDefault="00994311" w:rsidP="00994311" w:rsidR="00994311" w:rsidRPr="00566AFA">
      <w:pPr>
        <w:spacing w:before="160"/>
        <w:ind w:firstLine="708"/>
        <w:jc w:val="both"/>
      </w:pPr>
      <w:r w:rsidRPr="00B147C7">
        <w:t>V. Kao kupci mogu sudjelovati samo osobe koje uplate pripadnu jamčevinu prema redn</w:t>
      </w:r>
      <w:r w:rsidRPr="00566AFA">
        <w:t>om broju dražbe:</w:t>
      </w:r>
    </w:p>
    <w:p w:rsidRDefault="00994311" w:rsidP="00A045D3" w:rsidR="00994311" w:rsidRPr="00A045D3">
      <w:pPr>
        <w:spacing w:before="60"/>
        <w:jc w:val="both"/>
      </w:pPr>
      <w:r w:rsidRPr="00566AFA">
        <w:tab/>
      </w:r>
      <w:r w:rsidRPr="00A045D3">
        <w:t xml:space="preserve">- </w:t>
      </w:r>
      <w:r w:rsidR="003A49D4">
        <w:t>245.250</w:t>
      </w:r>
      <w:r w:rsidRPr="00A045D3">
        <w:t>,00 (prva dražba)</w:t>
      </w:r>
    </w:p>
    <w:p w:rsidRDefault="00994311" w:rsidP="00A045D3" w:rsidR="00994311" w:rsidRPr="00A045D3">
      <w:pPr>
        <w:spacing w:before="60"/>
        <w:jc w:val="both"/>
      </w:pPr>
      <w:r w:rsidRPr="00A045D3">
        <w:tab/>
        <w:t xml:space="preserve">- </w:t>
      </w:r>
      <w:r w:rsidR="00A045D3">
        <w:t>1</w:t>
      </w:r>
      <w:r w:rsidR="003A49D4">
        <w:t>63.500</w:t>
      </w:r>
      <w:r w:rsidRPr="00A045D3">
        <w:t>,00 kn (druga dražba)</w:t>
      </w:r>
    </w:p>
    <w:p w:rsidRDefault="00994311" w:rsidP="00A045D3" w:rsidR="00994311" w:rsidRPr="00A045D3">
      <w:pPr>
        <w:spacing w:before="60"/>
        <w:jc w:val="both"/>
      </w:pPr>
      <w:r w:rsidRPr="00A045D3">
        <w:tab/>
        <w:t xml:space="preserve">- </w:t>
      </w:r>
      <w:r w:rsidR="003A49D4">
        <w:t>81.750</w:t>
      </w:r>
      <w:r w:rsidRPr="00A045D3">
        <w:t>,00 kn (treća dražba)</w:t>
      </w:r>
    </w:p>
    <w:p w:rsidRDefault="00994311" w:rsidP="00A045D3" w:rsidR="00994311" w:rsidRPr="00A045D3">
      <w:pPr>
        <w:spacing w:before="60"/>
        <w:ind w:firstLine="708"/>
        <w:jc w:val="both"/>
      </w:pPr>
      <w:r w:rsidRPr="00A045D3">
        <w:t>- 1</w:t>
      </w:r>
      <w:r w:rsidR="00A045D3">
        <w:t>0</w:t>
      </w:r>
      <w:r w:rsidRPr="00A045D3">
        <w:t xml:space="preserve">.000,00 kn (četvrta dražba). </w:t>
      </w:r>
    </w:p>
    <w:p w:rsidRDefault="00994311" w:rsidP="00994311" w:rsidR="00994311">
      <w:pPr>
        <w:ind w:firstLine="703"/>
        <w:jc w:val="both"/>
      </w:pPr>
      <w:r w:rsidRPr="00A045D3">
        <w:t>Jamčevina se plaća u korist posebnog računa</w:t>
      </w:r>
      <w:r w:rsidRPr="00B147C7">
        <w:t xml:space="preserve"> Financijske Agencije, najkasnije zadnjeg dana objave poziva na sudjelovanje, a valjanom uplatom će se smatrati uplata izvršena u roku </w:t>
      </w:r>
      <w:r w:rsidRPr="00B147C7">
        <w:lastRenderedPageBreak/>
        <w:t>i evidentirana na računu Financijske agencije najkasnije u roku od 8 dana od isteka roka za uplatu</w:t>
      </w:r>
      <w:r w:rsidRPr="00B147C7">
        <w:rPr>
          <w:b/>
        </w:rPr>
        <w:t xml:space="preserve">. </w:t>
      </w:r>
      <w:r w:rsidRPr="00B147C7">
        <w:t xml:space="preserve">Kupcu koji je </w:t>
      </w:r>
      <w:r w:rsidRPr="00230624">
        <w:t>stavio najpovoljniju ponudu uplaćena jamčevina uračunava se u cijenu. Ponuditeljima</w:t>
      </w:r>
      <w:r>
        <w:t xml:space="preserve"> kojima ponuda ne bude prihvaćena Financijska agencija će vratiti uplaćeni iznos jamčevine bez kamata u roku od 8 dana od dana kada sud zaprimi izvješće u uplati kupovnine u cijelosti.</w:t>
      </w:r>
    </w:p>
    <w:p w:rsidRDefault="00994311" w:rsidP="00994311" w:rsidR="00994311">
      <w:pPr>
        <w:spacing w:before="160"/>
        <w:ind w:firstLine="703"/>
        <w:jc w:val="both"/>
      </w:pPr>
      <w:r>
        <w:t xml:space="preserve">VI. Kupac je dužan položiti kupovninu u cijelosti u roku od 30 dana </w:t>
      </w:r>
      <w:r w:rsidRPr="00A718B5">
        <w:t xml:space="preserve">računajući od dana pravomoćnosti </w:t>
      </w:r>
      <w:r>
        <w:t>r</w:t>
      </w:r>
      <w:r w:rsidRPr="00A718B5">
        <w:t>ješenja o dosudi</w:t>
      </w:r>
      <w:r>
        <w:t>. Sve poreze, pristojbe i druge troškove u svezi s prodajom i prijenosom vlasništva snosi kupac po dospijeću.</w:t>
      </w:r>
    </w:p>
    <w:p w:rsidRDefault="00994311" w:rsidP="00994311" w:rsidR="00994311">
      <w:pPr>
        <w:spacing w:before="160"/>
        <w:ind w:firstLine="703"/>
        <w:jc w:val="both"/>
      </w:pPr>
      <w:r>
        <w:t>VII. Ako kupac koji je stavio najpovoljniju ponudu ne položi kupovninu u cijelosti u roku iz točke VI. ovog zaključka</w:t>
      </w:r>
      <w:r w:rsidRPr="00230624">
        <w:t xml:space="preserve"> o prodaji</w:t>
      </w:r>
      <w:r>
        <w:t>, imovina će se dosuditi kupcima koji su ponudili nižu cijenu, redom prema veličini cijene koju su ponudili.</w:t>
      </w:r>
    </w:p>
    <w:p w:rsidRDefault="00994311" w:rsidP="00994311" w:rsidR="00994311">
      <w:pPr>
        <w:spacing w:before="160"/>
        <w:ind w:firstLine="703"/>
        <w:jc w:val="both"/>
      </w:pPr>
      <w:r>
        <w:t xml:space="preserve">VIII. Ako kupac ili svaki sljedeći ponuditelj ne položi kupovninu u cijelosti u </w:t>
      </w:r>
      <w:r w:rsidRPr="009E7372">
        <w:t>određenom roku ili odustane od svoje ponude, smatra se da je odustao od kupnje i gubi pravo na povrat uplaćene jamčevine te će se iz nje namiriti nastali troškovi prodaje, kao i troškovi nove prodaje i naknaditi razlika između kupovnine na prijašnjoj dražbi i novoj dražbi.</w:t>
      </w:r>
    </w:p>
    <w:p w:rsidRDefault="00994311" w:rsidP="00994311" w:rsidR="00994311">
      <w:pPr>
        <w:spacing w:before="160"/>
        <w:ind w:firstLine="703"/>
        <w:jc w:val="both"/>
      </w:pPr>
      <w:r>
        <w:t>IX. Nakon što kupac u cijelosti položi kupovninu i rješenje o dosudi postane pravomoćno, sud će zaključkom odrediti predaju imovine kupcu, upis prava vlasništva u zemljišnim knjigama na ime kupca i brisanje razlučnih prava na kupljenoj imovini koja prestaju prodajom.</w:t>
      </w:r>
    </w:p>
    <w:p w:rsidRDefault="00994311" w:rsidP="00994311" w:rsidR="00994311">
      <w:pPr>
        <w:spacing w:before="160"/>
        <w:ind w:firstLine="703"/>
        <w:jc w:val="both"/>
      </w:pPr>
      <w:r>
        <w:t>X. Razlučni vjerovnici mogu o svom trošku objaviti zaključak o prodaji u sredstvima javnog priopćavanja, odnosno o zaključku obavijestiti osobe koje se bave posredovanjem u prodaji nekretnina.</w:t>
      </w:r>
    </w:p>
    <w:p w:rsidRDefault="00994311" w:rsidP="00994311" w:rsidR="00994311">
      <w:pPr>
        <w:spacing w:before="160"/>
        <w:ind w:firstLine="703"/>
        <w:jc w:val="both"/>
        <w:rPr>
          <w:bCs/>
        </w:rPr>
      </w:pPr>
      <w:r>
        <w:t xml:space="preserve">XI. Dodatne informacije moguće je dobiti kod </w:t>
      </w:r>
      <w:r w:rsidR="00A243D9" w:rsidRPr="00A243D9">
        <w:t>stečajne upraviteljice Meri Šitić na broj mobilnog telefona 098/205-828.</w:t>
      </w:r>
    </w:p>
    <w:p w:rsidRDefault="00994311" w:rsidP="00994311" w:rsidR="00994311">
      <w:pPr>
        <w:pStyle w:val="Tijeloteksta"/>
        <w:tabs>
          <w:tab w:pos="1080" w:val="left"/>
        </w:tabs>
        <w:spacing w:after="120" w:before="240"/>
        <w:jc w:val="center"/>
        <w:rPr>
          <w:bCs/>
        </w:rPr>
      </w:pPr>
      <w:r>
        <w:rPr>
          <w:bCs/>
        </w:rPr>
        <w:t>Obrazloženje</w:t>
      </w:r>
    </w:p>
    <w:p w:rsidRDefault="00B11496" w:rsidP="00B11496" w:rsidR="00B11496">
      <w:pPr>
        <w:spacing w:before="160"/>
        <w:ind w:firstLine="708"/>
        <w:jc w:val="both"/>
      </w:pPr>
      <w:r>
        <w:t xml:space="preserve">Rješenjem ovog poslovni broj </w:t>
      </w:r>
      <w:r w:rsidRPr="003D3C2C">
        <w:t>5.St-</w:t>
      </w:r>
      <w:r>
        <w:t>109/2014</w:t>
      </w:r>
      <w:r w:rsidRPr="003D3C2C">
        <w:t xml:space="preserve"> od 5. rujna 2014. </w:t>
      </w:r>
      <w:r>
        <w:t>otvoren je stečajni postupak nad stečajnim dužnikom, a rješenjem poslovni broj 11.St-109/2014</w:t>
      </w:r>
      <w:r w:rsidR="003A49D4">
        <w:t>-241</w:t>
      </w:r>
      <w:r>
        <w:t xml:space="preserve"> od </w:t>
      </w:r>
      <w:r w:rsidR="003A49D4">
        <w:t>12. veljače 2019</w:t>
      </w:r>
      <w:r>
        <w:t>. određena je prodaja nekretnin</w:t>
      </w:r>
      <w:r w:rsidR="003A49D4">
        <w:t>a navedenih</w:t>
      </w:r>
      <w:r>
        <w:t xml:space="preserve"> u točki I. ovog zaključka u stečajnom postupku.</w:t>
      </w:r>
    </w:p>
    <w:p w:rsidRDefault="00994311" w:rsidP="00994311" w:rsidR="00994311">
      <w:pPr>
        <w:spacing w:before="160"/>
        <w:ind w:firstLine="709"/>
        <w:jc w:val="both"/>
      </w:pPr>
      <w:r w:rsidRPr="002B512E">
        <w:t>Na predmetn</w:t>
      </w:r>
      <w:r w:rsidR="003A49D4">
        <w:t>im</w:t>
      </w:r>
      <w:r w:rsidRPr="002B512E">
        <w:t xml:space="preserve"> nekretnin</w:t>
      </w:r>
      <w:r w:rsidR="003A49D4">
        <w:t>ama</w:t>
      </w:r>
      <w:r w:rsidRPr="002B512E">
        <w:t xml:space="preserve"> upisano je razlučno pravo </w:t>
      </w:r>
      <w:r w:rsidR="003A49D4" w:rsidRPr="003A49D4">
        <w:t>u korist Volksbank d.d. Zagreb (upisi pod Z-2651/05, Z-2652/05, Z-1656/07, Z-1657/07, Z-1610/08, Z-1666/08, Z-3464/11, Z-3465/11) i Zagrebačke banke d.d. Zagreb Z-145/12 i Z-1373/08).</w:t>
      </w:r>
    </w:p>
    <w:p w:rsidRDefault="00A045D3" w:rsidP="00994311" w:rsidR="00994311">
      <w:pPr>
        <w:spacing w:before="160"/>
        <w:ind w:firstLine="709"/>
        <w:jc w:val="both"/>
      </w:pPr>
      <w:r>
        <w:t xml:space="preserve">Odredbom članka </w:t>
      </w:r>
      <w:r w:rsidR="00994311">
        <w:t>247. st</w:t>
      </w:r>
      <w:r>
        <w:t>avkom</w:t>
      </w:r>
      <w:r w:rsidR="00994311">
        <w:t xml:space="preserve"> 3. </w:t>
      </w:r>
      <w:r w:rsidR="00994311" w:rsidRPr="0032578D">
        <w:t xml:space="preserve">Stečajnog zakona („Narodne novine“ </w:t>
      </w:r>
      <w:r w:rsidR="00994311">
        <w:t>71/15 i 104/17; dalje SZ) propisano je da  će sud zaključkom o prodaji utvrditi vrijednost nekretnine, način prod</w:t>
      </w:r>
      <w:r>
        <w:t>aje i uvjete prodaje, dok je stavkom</w:t>
      </w:r>
      <w:r w:rsidR="00994311">
        <w:t xml:space="preserve"> 4. propisano da prodaju nekretnine provodi Financijska agencija elektronič</w:t>
      </w:r>
      <w:r>
        <w:t>kom javnom dražbom. Nadalje, stavkom</w:t>
      </w:r>
      <w:r w:rsidR="00994311">
        <w:t xml:space="preserve"> 5. istog članka propisano je da se nekretnina ne može prodati:</w:t>
      </w:r>
    </w:p>
    <w:p w:rsidRDefault="00994311" w:rsidP="00994311" w:rsidR="00994311">
      <w:pPr>
        <w:pStyle w:val="StandardWeb"/>
        <w:spacing w:afterAutospacing="false" w:after="0" w:beforeAutospacing="false" w:before="40"/>
        <w:ind w:firstLine="426"/>
        <w:jc w:val="both"/>
      </w:pPr>
      <w:r>
        <w:t xml:space="preserve">  - na prvoj dražbi ispod tri četvrtine utvrđene vrijednosti nekretnine </w:t>
      </w:r>
    </w:p>
    <w:p w:rsidRDefault="00994311" w:rsidP="00994311" w:rsidR="00994311">
      <w:pPr>
        <w:pStyle w:val="StandardWeb"/>
        <w:spacing w:afterAutospacing="false" w:after="0" w:beforeAutospacing="false" w:before="40"/>
        <w:ind w:firstLine="426"/>
        <w:jc w:val="both"/>
      </w:pPr>
      <w:r>
        <w:t xml:space="preserve">  - na drugoj dražbi ispod jedne polovine utvrđene vrijednosti nekretnine </w:t>
      </w:r>
    </w:p>
    <w:p w:rsidRDefault="00994311" w:rsidP="00994311" w:rsidR="00994311">
      <w:pPr>
        <w:pStyle w:val="StandardWeb"/>
        <w:spacing w:afterAutospacing="false" w:after="0" w:beforeAutospacing="false" w:before="40"/>
        <w:ind w:firstLine="426"/>
        <w:jc w:val="both"/>
      </w:pPr>
      <w:r>
        <w:t xml:space="preserve">  - na trećoj dražbi ispod jedne četvrtine utvrđene vrijednosti nekretnine,</w:t>
      </w:r>
    </w:p>
    <w:p w:rsidRDefault="00A045D3" w:rsidP="00A045D3" w:rsidR="00994311">
      <w:pPr>
        <w:pStyle w:val="StandardWeb"/>
        <w:spacing w:afterAutospacing="false" w:after="0" w:beforeAutospacing="false" w:before="40"/>
        <w:jc w:val="both"/>
      </w:pPr>
      <w:r>
        <w:t xml:space="preserve">a stavkom </w:t>
      </w:r>
      <w:r w:rsidR="00994311">
        <w:t>6. istoga članka da se na četvrtoj dražbi nekretnina prodaje po početnoj cijeni od 1,00 kn.</w:t>
      </w:r>
      <w:r>
        <w:t xml:space="preserve"> Konačno, stavkom </w:t>
      </w:r>
      <w:r w:rsidR="00994311">
        <w:t>7. istog članka propisano je da prvi razlučni vjerovnik u prednosnom redu može izjaviti da kupuje nekretninu i da stavlja u prijeboj svoju tražbinu s protutražbinom stečajnoga dužnika po osnovi cijene u visini utvrđene vrijednosti nekretnine.</w:t>
      </w:r>
    </w:p>
    <w:p w:rsidRDefault="00A045D3" w:rsidP="00994311" w:rsidR="00994311">
      <w:pPr>
        <w:spacing w:before="160"/>
        <w:ind w:firstLine="709"/>
        <w:jc w:val="both"/>
      </w:pPr>
      <w:r>
        <w:lastRenderedPageBreak/>
        <w:t>U smislu odredbe članka</w:t>
      </w:r>
      <w:r w:rsidR="00994311">
        <w:t xml:space="preserve"> 92. Ovršnog zakona (˝Narodne novine˝ 112/12, 25/13, 93/14, 55/16; dalje: OZ)</w:t>
      </w:r>
      <w:r>
        <w:t>,</w:t>
      </w:r>
      <w:r w:rsidR="00994311">
        <w:t xml:space="preserve"> koja se u ovom postupku p</w:t>
      </w:r>
      <w:r>
        <w:t xml:space="preserve">rimjenjuje temeljem odredbe članka </w:t>
      </w:r>
      <w:r w:rsidR="00994311">
        <w:t>247. SZ-a, vrijednost imovine sud utvrđuje odlukom po slobodnoj ocjeni na temelju obrazloženog nalaza i mišljenja vještaka ili procjenitelja.</w:t>
      </w:r>
    </w:p>
    <w:p w:rsidRDefault="00A45E3C" w:rsidP="00A45E3C" w:rsidR="00AC7156">
      <w:pPr>
        <w:spacing w:before="160"/>
        <w:ind w:firstLine="708"/>
        <w:jc w:val="both"/>
      </w:pPr>
      <w:r w:rsidRPr="00A045D3">
        <w:t xml:space="preserve">Na ročištu održanom </w:t>
      </w:r>
      <w:r w:rsidR="003A49D4">
        <w:t>4. travnja</w:t>
      </w:r>
      <w:r w:rsidRPr="00A045D3">
        <w:t xml:space="preserve"> 201</w:t>
      </w:r>
      <w:r w:rsidR="003A49D4">
        <w:t>9</w:t>
      </w:r>
      <w:r w:rsidRPr="00A045D3">
        <w:t>. sud je omogućio tijelima stečajnog postupka i drugim sudionicima u postupku izjašnjenje o vrijednosti nekretnine k</w:t>
      </w:r>
      <w:r w:rsidR="00AC7156">
        <w:t>oja je predmet prodaje.</w:t>
      </w:r>
    </w:p>
    <w:p w:rsidRDefault="00AC7156" w:rsidP="00AC7156" w:rsidR="00A45E3C" w:rsidRPr="00A045D3">
      <w:pPr>
        <w:spacing w:before="160"/>
        <w:ind w:firstLine="708"/>
        <w:jc w:val="both"/>
      </w:pPr>
      <w:r>
        <w:t>Na predmetno ročište je pristupila samo stečajna upraviteljica, koja je</w:t>
      </w:r>
      <w:r w:rsidR="00A45E3C" w:rsidRPr="00A045D3">
        <w:t xml:space="preserve"> predloži</w:t>
      </w:r>
      <w:r w:rsidR="00A045D3">
        <w:t>la</w:t>
      </w:r>
      <w:r w:rsidR="00A45E3C" w:rsidRPr="00A045D3">
        <w:t xml:space="preserve"> da se prihvati procjena sudskog vještaka za graditeljstvo </w:t>
      </w:r>
      <w:r w:rsidR="00A045D3">
        <w:t>i procjenu</w:t>
      </w:r>
      <w:r w:rsidR="003A49D4">
        <w:t xml:space="preserve"> nekretnina</w:t>
      </w:r>
      <w:r w:rsidR="00A045D3">
        <w:t xml:space="preserve"> Darka Malenice</w:t>
      </w:r>
      <w:r w:rsidR="00A45E3C" w:rsidRPr="00A045D3">
        <w:t xml:space="preserve"> i</w:t>
      </w:r>
      <w:r w:rsidR="003A49D4">
        <w:t xml:space="preserve"> da se kao vrijednost nekretnina opisanih </w:t>
      </w:r>
      <w:r w:rsidR="00A45E3C" w:rsidRPr="00A045D3">
        <w:t xml:space="preserve">pod točkom I. izreke ovog zaključka odredi iznos od </w:t>
      </w:r>
      <w:r w:rsidR="003A49D4">
        <w:t>3.269.611,13</w:t>
      </w:r>
      <w:r w:rsidR="00A45E3C" w:rsidRPr="00A045D3">
        <w:t xml:space="preserve"> kn, </w:t>
      </w:r>
      <w:r>
        <w:t xml:space="preserve">a </w:t>
      </w:r>
      <w:r w:rsidR="00A45E3C" w:rsidRPr="00A045D3">
        <w:t>što je ovaj sud i prihvatio</w:t>
      </w:r>
      <w:r w:rsidR="000F0096">
        <w:t>,</w:t>
      </w:r>
      <w:r w:rsidR="000F0096" w:rsidRPr="000F0096">
        <w:t xml:space="preserve"> pri čemu je vrijednost nekretnine utvrdio u iznosu od </w:t>
      </w:r>
      <w:r w:rsidR="003A49D4">
        <w:t>3.270.000,00</w:t>
      </w:r>
      <w:r w:rsidR="000F0096" w:rsidRPr="000F0096">
        <w:t xml:space="preserve"> kn (zaokruživši procijenjeni iznos od </w:t>
      </w:r>
      <w:r w:rsidR="003A49D4">
        <w:t>3.269.611,13</w:t>
      </w:r>
      <w:r w:rsidR="000F0096" w:rsidRPr="000F0096">
        <w:t xml:space="preserve"> kn na prvu veću </w:t>
      </w:r>
      <w:r w:rsidR="003A49D4">
        <w:t>deset</w:t>
      </w:r>
      <w:r w:rsidR="000F0096" w:rsidRPr="000F0096">
        <w:t>tisućicu).</w:t>
      </w:r>
    </w:p>
    <w:p w:rsidRDefault="00A45E3C" w:rsidP="00A45E3C" w:rsidR="00A45E3C">
      <w:pPr>
        <w:spacing w:before="160"/>
        <w:ind w:firstLine="708"/>
        <w:jc w:val="both"/>
      </w:pPr>
      <w:r w:rsidRPr="00A045D3">
        <w:t>Slijedom navedenog, a na temelju odredbe</w:t>
      </w:r>
      <w:r w:rsidR="000F0096">
        <w:t xml:space="preserve"> članka</w:t>
      </w:r>
      <w:r w:rsidRPr="00A045D3">
        <w:t xml:space="preserve"> 247</w:t>
      </w:r>
      <w:r>
        <w:t>. SZ-a u vezi s odredbama čl</w:t>
      </w:r>
      <w:r w:rsidR="000F0096">
        <w:t>anaka 92., 93., 95.-</w:t>
      </w:r>
      <w:r>
        <w:t>100., 103. i 106. OZ-a, odlučeno je kao u izreci ovog zaključka o prodaji.</w:t>
      </w:r>
    </w:p>
    <w:p w:rsidRDefault="00994311" w:rsidP="00A45E3C" w:rsidR="00994311">
      <w:pPr>
        <w:spacing w:before="240"/>
        <w:jc w:val="center"/>
      </w:pPr>
      <w:r w:rsidRPr="00561F3C">
        <w:t>U Splitu</w:t>
      </w:r>
      <w:r>
        <w:t xml:space="preserve"> </w:t>
      </w:r>
      <w:r w:rsidR="003A49D4">
        <w:t>9. travnja 2019</w:t>
      </w:r>
      <w:r>
        <w:t>.</w:t>
      </w:r>
    </w:p>
    <w:p w:rsidRDefault="00994311" w:rsidP="00994311" w:rsidR="00994311">
      <w:pPr>
        <w:jc w:val="center"/>
      </w:pPr>
    </w:p>
    <w:p w:rsidRDefault="00994311" w:rsidP="00A45E3C" w:rsidR="00994311">
      <w:pPr>
        <w:ind w:firstLine="708" w:left="6372"/>
        <w:jc w:val="center"/>
      </w:pPr>
      <w:r>
        <w:t>Sutkinja</w:t>
      </w:r>
    </w:p>
    <w:p w:rsidRDefault="00994311" w:rsidP="00A45E3C" w:rsidR="00994311">
      <w:pPr>
        <w:ind w:firstLine="708" w:left="6372"/>
        <w:jc w:val="center"/>
      </w:pPr>
      <w:r>
        <w:t>Ana Golub Gruić</w:t>
      </w:r>
    </w:p>
    <w:p w:rsidRDefault="00994311" w:rsidP="00994311" w:rsidR="00994311" w:rsidRPr="00230624">
      <w:pPr>
        <w:spacing w:before="240"/>
      </w:pPr>
      <w:r>
        <w:t>Uputa o pravnom lijeku</w:t>
      </w:r>
      <w:r w:rsidRPr="00230624">
        <w:t>:</w:t>
      </w:r>
      <w:r>
        <w:t xml:space="preserve"> </w:t>
      </w:r>
      <w:r w:rsidRPr="00230624">
        <w:t>Protiv ovog zaključka nije dopuštena žalba.</w:t>
      </w:r>
    </w:p>
    <w:p w:rsidRDefault="003A49D4" w:rsidP="00994311" w:rsidR="00994311">
      <w:pPr>
        <w:numPr>
          <w:ilvl w:val="12"/>
          <w:numId w:val="0"/>
        </w:numPr>
        <w:spacing w:before="240"/>
        <w:jc w:val="both"/>
      </w:pPr>
      <w:r>
        <w:t>DNA</w:t>
      </w:r>
      <w:r w:rsidR="00994311" w:rsidRPr="00230624">
        <w:t>:</w:t>
      </w:r>
    </w:p>
    <w:p w:rsidRDefault="00994311" w:rsidP="00994311" w:rsidR="00994311">
      <w:pPr>
        <w:numPr>
          <w:ilvl w:val="12"/>
          <w:numId w:val="0"/>
        </w:numPr>
        <w:jc w:val="both"/>
      </w:pPr>
      <w:r>
        <w:t xml:space="preserve">- </w:t>
      </w:r>
      <w:r w:rsidR="000F0096">
        <w:t>stečajnoj upraviteljici</w:t>
      </w:r>
    </w:p>
    <w:p w:rsidRDefault="00994311" w:rsidP="00994311" w:rsidR="00994311">
      <w:pPr>
        <w:numPr>
          <w:ilvl w:val="12"/>
          <w:numId w:val="0"/>
        </w:numPr>
        <w:jc w:val="both"/>
      </w:pPr>
      <w:r>
        <w:t>- mrežna stranica e-Oglasna ploča sudova</w:t>
      </w:r>
    </w:p>
    <w:p w:rsidRDefault="00994311" w:rsidP="00994311" w:rsidR="00994311" w:rsidRPr="00992F71">
      <w:pPr>
        <w:numPr>
          <w:ilvl w:val="12"/>
          <w:numId w:val="0"/>
        </w:numPr>
        <w:jc w:val="both"/>
      </w:pPr>
      <w:r>
        <w:t xml:space="preserve">- FINA Split uz rješenje </w:t>
      </w:r>
      <w:r w:rsidR="003A49D4" w:rsidRPr="003A49D4">
        <w:t>11.St-109/2014-241 od 12. veljače 2019</w:t>
      </w:r>
      <w:r>
        <w:t>.</w:t>
      </w:r>
      <w:r w:rsidRPr="00992F71">
        <w:t xml:space="preserve"> sa potvrdom pravomoćnosti, zahtjev za prodaju imovine stečajnog dužnika </w:t>
      </w:r>
      <w:r w:rsidR="000F0096">
        <w:t xml:space="preserve">od </w:t>
      </w:r>
      <w:r w:rsidR="003A49D4">
        <w:t>9. travnja 2019</w:t>
      </w:r>
      <w:r>
        <w:t>.</w:t>
      </w:r>
      <w:r w:rsidRPr="00992F71">
        <w:t xml:space="preserve"> i izvadak iz zemljišne knjige za nekretnin</w:t>
      </w:r>
      <w:r w:rsidR="003A49D4">
        <w:t>e koje su</w:t>
      </w:r>
      <w:r w:rsidRPr="00992F71">
        <w:t xml:space="preserve"> predmet prodaje od </w:t>
      </w:r>
      <w:r w:rsidR="003A49D4">
        <w:t>9. travnja 2019</w:t>
      </w:r>
      <w:r>
        <w:t>.</w:t>
      </w:r>
    </w:p>
    <w:p w:rsidRDefault="00994311" w:rsidP="00994311" w:rsidR="00994311">
      <w:pPr>
        <w:numPr>
          <w:ilvl w:val="12"/>
          <w:numId w:val="0"/>
        </w:numPr>
        <w:jc w:val="both"/>
      </w:pPr>
      <w:r w:rsidRPr="00992F71">
        <w:t>- u spis</w:t>
      </w:r>
    </w:p>
    <w:p w:rsidRDefault="00994311" w:rsidP="00994311" w:rsidR="00994311">
      <w:pPr>
        <w:numPr>
          <w:ilvl w:val="12"/>
          <w:numId w:val="0"/>
        </w:numPr>
        <w:jc w:val="both"/>
      </w:pPr>
    </w:p>
    <w:p w:rsidRDefault="00994311" w:rsidP="00994311" w:rsidR="00994311" w:rsidRPr="002B512E">
      <w:pPr>
        <w:numPr>
          <w:ilvl w:val="12"/>
          <w:numId w:val="0"/>
        </w:numPr>
        <w:jc w:val="both"/>
      </w:pPr>
      <w:r w:rsidRPr="002B512E">
        <w:t>Na znanje:</w:t>
      </w:r>
    </w:p>
    <w:p w:rsidRDefault="003A49D4" w:rsidP="00B11496" w:rsidR="003A49D4">
      <w:pPr>
        <w:numPr>
          <w:ilvl w:val="12"/>
          <w:numId w:val="0"/>
        </w:numPr>
        <w:jc w:val="both"/>
      </w:pPr>
      <w:r>
        <w:t xml:space="preserve">- </w:t>
      </w:r>
      <w:r w:rsidRPr="003A49D4">
        <w:t>Volksbank d.d. Zagreb</w:t>
      </w:r>
    </w:p>
    <w:p w:rsidRDefault="00994311" w:rsidP="00B11496" w:rsidR="00994311">
      <w:pPr>
        <w:numPr>
          <w:ilvl w:val="12"/>
          <w:numId w:val="0"/>
        </w:numPr>
        <w:jc w:val="both"/>
      </w:pPr>
      <w:r>
        <w:t xml:space="preserve">- </w:t>
      </w:r>
      <w:r w:rsidR="00B11496">
        <w:t>Zagrebačka banka d.d. Zagreb</w:t>
      </w:r>
      <w:r w:rsidR="00AC7156">
        <w:t>, Paromlinska 2</w:t>
      </w:r>
    </w:p>
    <w:p w:rsidRDefault="00994311" w:rsidP="00F943AC" w:rsidR="00994311">
      <w:pPr>
        <w:pStyle w:val="Tijeloteksta"/>
        <w:tabs>
          <w:tab w:pos="1080" w:val="left"/>
        </w:tabs>
        <w:spacing w:after="200" w:before="200"/>
        <w:jc w:val="center"/>
      </w:pPr>
    </w:p>
    <w:sectPr w:rsidSect="00C160B7" w:rsidR="00994311">
      <w:headerReference w:type="default" r:id="rId11"/>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0EF9" w:rsidP="0067708B" w:rsidR="00150EF9">
      <w:r>
        <w:separator/>
      </w:r>
    </w:p>
  </w:endnote>
  <w:endnote w:id="0" w:type="continuationSeparator">
    <w:p w:rsidRDefault="00150EF9" w:rsidP="0067708B" w:rsidR="00150E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0EF9" w:rsidP="0067708B" w:rsidR="00150EF9">
      <w:r>
        <w:separator/>
      </w:r>
    </w:p>
  </w:footnote>
  <w:footnote w:id="0" w:type="continuationSeparator">
    <w:p w:rsidRDefault="00150EF9" w:rsidP="0067708B" w:rsidR="00150E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1A17" w:rsidP="00A22B67" w:rsidR="0067708B" w:rsidRPr="00A36AA3">
    <w:pPr>
      <w:pStyle w:val="Zaglavlje"/>
      <w:ind w:firstLine="1416"/>
      <w:jc w:val="right"/>
    </w:pPr>
    <w:sdt>
      <w:sdtPr>
        <w:id w:val="1821687810"/>
        <w:docPartObj>
          <w:docPartGallery w:val="Page Numbers (Top of Page)"/>
          <w:docPartUnique/>
        </w:docPartObj>
      </w:sdtPr>
      <w:sdtEndPr/>
      <w:sdtContent>
        <w:r w:rsidR="00E17190">
          <w:fldChar w:fldCharType="begin"/>
        </w:r>
        <w:r w:rsidR="00C160B7">
          <w:instrText>PAGE   \* MERGEFORMAT</w:instrText>
        </w:r>
        <w:r w:rsidR="00E17190">
          <w:fldChar w:fldCharType="separate"/>
        </w:r>
        <w:r>
          <w:rPr>
            <w:noProof/>
          </w:rPr>
          <w:t>3</w:t>
        </w:r>
        <w:r w:rsidR="00E17190">
          <w:fldChar w:fldCharType="end"/>
        </w:r>
        <w:r w:rsidR="00A22B67">
          <w:tab/>
          <w:t>Poslovni broj:</w:t>
        </w:r>
      </w:sdtContent>
    </w:sdt>
    <w:r w:rsidR="00A22B67">
      <w:t xml:space="preserve"> </w:t>
    </w:r>
    <w:r w:rsidR="00C160B7">
      <w:t>11.St-</w:t>
    </w:r>
    <w:r w:rsidR="00A243D9">
      <w:t>109/2014</w:t>
    </w:r>
    <w:r w:rsidR="003A49D4">
      <w:t>-247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D3DC3"/>
    <w:multiLevelType w:val="hybridMultilevel"/>
    <w:tmpl w:val="1CBE2AB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B81A8B"/>
    <w:multiLevelType w:val="hybridMultilevel"/>
    <w:tmpl w:val="1B7255C8"/>
    <w:lvl w:tplc="6B867656" w:ilvl="0">
      <w:start w:val="1"/>
      <w:numFmt w:val="bullet"/>
      <w:lvlText w:val="-"/>
      <w:lvlJc w:val="left"/>
      <w:pPr>
        <w:ind w:hanging="360" w:left="1785"/>
      </w:pPr>
      <w:rPr>
        <w:rFonts w:cs="Times New Roman" w:eastAsia="Times New Roman" w:hAnsi="Times New Roman" w:ascii="Times New Roman" w:hint="default"/>
      </w:rPr>
    </w:lvl>
    <w:lvl w:tplc="041A0003" w:ilvl="1">
      <w:start w:val="1"/>
      <w:numFmt w:val="bullet"/>
      <w:lvlText w:val="o"/>
      <w:lvlJc w:val="left"/>
      <w:pPr>
        <w:ind w:hanging="360" w:left="2505"/>
      </w:pPr>
      <w:rPr>
        <w:rFonts w:cs="Courier New" w:hAnsi="Courier New" w:ascii="Courier New" w:hint="default"/>
      </w:rPr>
    </w:lvl>
    <w:lvl w:tplc="041A0005" w:ilvl="2">
      <w:start w:val="1"/>
      <w:numFmt w:val="bullet"/>
      <w:lvlText w:val=""/>
      <w:lvlJc w:val="left"/>
      <w:pPr>
        <w:ind w:hanging="360" w:left="3225"/>
      </w:pPr>
      <w:rPr>
        <w:rFonts w:hAnsi="Wingdings" w:ascii="Wingdings" w:hint="default"/>
      </w:rPr>
    </w:lvl>
    <w:lvl w:tplc="041A0001" w:ilvl="3">
      <w:start w:val="1"/>
      <w:numFmt w:val="bullet"/>
      <w:lvlText w:val=""/>
      <w:lvlJc w:val="left"/>
      <w:pPr>
        <w:ind w:hanging="360" w:left="3945"/>
      </w:pPr>
      <w:rPr>
        <w:rFonts w:hAnsi="Symbol" w:ascii="Symbol" w:hint="default"/>
      </w:rPr>
    </w:lvl>
    <w:lvl w:tplc="041A0003" w:ilvl="4">
      <w:start w:val="1"/>
      <w:numFmt w:val="bullet"/>
      <w:lvlText w:val="o"/>
      <w:lvlJc w:val="left"/>
      <w:pPr>
        <w:ind w:hanging="360" w:left="4665"/>
      </w:pPr>
      <w:rPr>
        <w:rFonts w:cs="Courier New" w:hAnsi="Courier New" w:ascii="Courier New" w:hint="default"/>
      </w:rPr>
    </w:lvl>
    <w:lvl w:tplc="041A0005" w:ilvl="5">
      <w:start w:val="1"/>
      <w:numFmt w:val="bullet"/>
      <w:lvlText w:val=""/>
      <w:lvlJc w:val="left"/>
      <w:pPr>
        <w:ind w:hanging="360" w:left="5385"/>
      </w:pPr>
      <w:rPr>
        <w:rFonts w:hAnsi="Wingdings" w:ascii="Wingdings" w:hint="default"/>
      </w:rPr>
    </w:lvl>
    <w:lvl w:tplc="041A0001" w:ilvl="6">
      <w:start w:val="1"/>
      <w:numFmt w:val="bullet"/>
      <w:lvlText w:val=""/>
      <w:lvlJc w:val="left"/>
      <w:pPr>
        <w:ind w:hanging="360" w:left="6105"/>
      </w:pPr>
      <w:rPr>
        <w:rFonts w:hAnsi="Symbol" w:ascii="Symbol" w:hint="default"/>
      </w:rPr>
    </w:lvl>
    <w:lvl w:tplc="041A0003" w:ilvl="7">
      <w:start w:val="1"/>
      <w:numFmt w:val="bullet"/>
      <w:lvlText w:val="o"/>
      <w:lvlJc w:val="left"/>
      <w:pPr>
        <w:ind w:hanging="360" w:left="6825"/>
      </w:pPr>
      <w:rPr>
        <w:rFonts w:cs="Courier New" w:hAnsi="Courier New" w:ascii="Courier New" w:hint="default"/>
      </w:rPr>
    </w:lvl>
    <w:lvl w:tplc="041A0005" w:ilvl="8">
      <w:start w:val="1"/>
      <w:numFmt w:val="bullet"/>
      <w:lvlText w:val=""/>
      <w:lvlJc w:val="left"/>
      <w:pPr>
        <w:ind w:hanging="360" w:left="7545"/>
      </w:pPr>
      <w:rPr>
        <w:rFonts w:hAnsi="Wingdings" w:ascii="Wingdings" w:hint="default"/>
      </w:rPr>
    </w:lvl>
  </w:abstractNum>
  <w:abstractNum w:abstractNumId="2">
    <w:nsid w:val="182B5452"/>
    <w:multiLevelType w:val="hybridMultilevel"/>
    <w:tmpl w:val="3976E226"/>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67356D"/>
    <w:multiLevelType w:val="hybridMultilevel"/>
    <w:tmpl w:val="B84CBB7E"/>
    <w:lvl w:tplc="C5D4EFA8" w:ilvl="0">
      <w:start w:val="1"/>
      <w:numFmt w:val="bullet"/>
      <w:lvlText w:val=""/>
      <w:lvlJc w:val="left"/>
      <w:pPr>
        <w:ind w:hanging="360" w:left="1003"/>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47664AA1"/>
    <w:multiLevelType w:val="hybridMultilevel"/>
    <w:tmpl w:val="2D629180"/>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6">
    <w:nsid w:val="51CB1E8F"/>
    <w:multiLevelType w:val="hybridMultilevel"/>
    <w:tmpl w:val="AF2CD9BE"/>
    <w:lvl w:tplc="EA24E3CC" w:ilvl="0">
      <w:start w:val="1"/>
      <w:numFmt w:val="upperRoman"/>
      <w:lvlText w:val="%1."/>
      <w:lvlJc w:val="left"/>
      <w:pPr>
        <w:ind w:hanging="720" w:left="1485"/>
      </w:pPr>
      <w:rPr>
        <w:rFonts w:hint="default"/>
      </w:rPr>
    </w:lvl>
    <w:lvl w:tentative="true" w:tplc="041A0019" w:ilvl="1">
      <w:start w:val="1"/>
      <w:numFmt w:val="lowerLetter"/>
      <w:lvlText w:val="%2."/>
      <w:lvlJc w:val="left"/>
      <w:pPr>
        <w:ind w:hanging="360" w:left="1845"/>
      </w:pPr>
    </w:lvl>
    <w:lvl w:tentative="true" w:tplc="041A001B" w:ilvl="2">
      <w:start w:val="1"/>
      <w:numFmt w:val="lowerRoman"/>
      <w:lvlText w:val="%3."/>
      <w:lvlJc w:val="right"/>
      <w:pPr>
        <w:ind w:hanging="180" w:left="2565"/>
      </w:pPr>
    </w:lvl>
    <w:lvl w:tentative="true" w:tplc="041A000F" w:ilvl="3">
      <w:start w:val="1"/>
      <w:numFmt w:val="decimal"/>
      <w:lvlText w:val="%4."/>
      <w:lvlJc w:val="left"/>
      <w:pPr>
        <w:ind w:hanging="360" w:left="3285"/>
      </w:pPr>
    </w:lvl>
    <w:lvl w:tentative="true" w:tplc="041A0019" w:ilvl="4">
      <w:start w:val="1"/>
      <w:numFmt w:val="lowerLetter"/>
      <w:lvlText w:val="%5."/>
      <w:lvlJc w:val="left"/>
      <w:pPr>
        <w:ind w:hanging="360" w:left="4005"/>
      </w:pPr>
    </w:lvl>
    <w:lvl w:tentative="true" w:tplc="041A001B" w:ilvl="5">
      <w:start w:val="1"/>
      <w:numFmt w:val="lowerRoman"/>
      <w:lvlText w:val="%6."/>
      <w:lvlJc w:val="right"/>
      <w:pPr>
        <w:ind w:hanging="180" w:left="4725"/>
      </w:pPr>
    </w:lvl>
    <w:lvl w:tentative="true" w:tplc="041A000F" w:ilvl="6">
      <w:start w:val="1"/>
      <w:numFmt w:val="decimal"/>
      <w:lvlText w:val="%7."/>
      <w:lvlJc w:val="left"/>
      <w:pPr>
        <w:ind w:hanging="360" w:left="5445"/>
      </w:pPr>
    </w:lvl>
    <w:lvl w:tentative="true" w:tplc="041A0019" w:ilvl="7">
      <w:start w:val="1"/>
      <w:numFmt w:val="lowerLetter"/>
      <w:lvlText w:val="%8."/>
      <w:lvlJc w:val="left"/>
      <w:pPr>
        <w:ind w:hanging="360" w:left="6165"/>
      </w:pPr>
    </w:lvl>
    <w:lvl w:tentative="true" w:tplc="041A001B" w:ilvl="8">
      <w:start w:val="1"/>
      <w:numFmt w:val="lowerRoman"/>
      <w:lvlText w:val="%9."/>
      <w:lvlJc w:val="right"/>
      <w:pPr>
        <w:ind w:hanging="180" w:left="6885"/>
      </w:pPr>
    </w:lvl>
  </w:abstractNum>
  <w:abstractNum w:abstractNumId="7">
    <w:nsid w:val="5F94689F"/>
    <w:multiLevelType w:val="hybridMultilevel"/>
    <w:tmpl w:val="5FB65BB0"/>
    <w:lvl w:tplc="32D2031A" w:ilvl="0">
      <w:numFmt w:val="bullet"/>
      <w:lvlText w:val="-"/>
      <w:lvlJc w:val="left"/>
      <w:pPr>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21229FA"/>
    <w:multiLevelType w:val="hybridMultilevel"/>
    <w:tmpl w:val="DD3839C6"/>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9">
    <w:nsid w:val="642C49CF"/>
    <w:multiLevelType w:val="hybridMultilevel"/>
    <w:tmpl w:val="CA48E32E"/>
    <w:lvl w:tplc="2BFCC270" w:ilvl="0">
      <w:start w:val="1"/>
      <w:numFmt w:val="lowerLetter"/>
      <w:lvlText w:val="%1)"/>
      <w:lvlJc w:val="left"/>
      <w:pPr>
        <w:ind w:hanging="360" w:left="1188"/>
      </w:pPr>
      <w:rPr>
        <w:rFonts w:hint="default"/>
      </w:rPr>
    </w:lvl>
    <w:lvl w:tentative="true" w:tplc="041A0019" w:ilvl="1">
      <w:start w:val="1"/>
      <w:numFmt w:val="lowerLetter"/>
      <w:lvlText w:val="%2."/>
      <w:lvlJc w:val="left"/>
      <w:pPr>
        <w:ind w:hanging="360" w:left="1908"/>
      </w:pPr>
    </w:lvl>
    <w:lvl w:tentative="true" w:tplc="041A001B" w:ilvl="2">
      <w:start w:val="1"/>
      <w:numFmt w:val="lowerRoman"/>
      <w:lvlText w:val="%3."/>
      <w:lvlJc w:val="right"/>
      <w:pPr>
        <w:ind w:hanging="180" w:left="2628"/>
      </w:pPr>
    </w:lvl>
    <w:lvl w:tentative="true" w:tplc="041A000F" w:ilvl="3">
      <w:start w:val="1"/>
      <w:numFmt w:val="decimal"/>
      <w:lvlText w:val="%4."/>
      <w:lvlJc w:val="left"/>
      <w:pPr>
        <w:ind w:hanging="360" w:left="3348"/>
      </w:pPr>
    </w:lvl>
    <w:lvl w:tentative="true" w:tplc="041A0019" w:ilvl="4">
      <w:start w:val="1"/>
      <w:numFmt w:val="lowerLetter"/>
      <w:lvlText w:val="%5."/>
      <w:lvlJc w:val="left"/>
      <w:pPr>
        <w:ind w:hanging="360" w:left="4068"/>
      </w:pPr>
    </w:lvl>
    <w:lvl w:tentative="true" w:tplc="041A001B" w:ilvl="5">
      <w:start w:val="1"/>
      <w:numFmt w:val="lowerRoman"/>
      <w:lvlText w:val="%6."/>
      <w:lvlJc w:val="right"/>
      <w:pPr>
        <w:ind w:hanging="180" w:left="4788"/>
      </w:pPr>
    </w:lvl>
    <w:lvl w:tentative="true" w:tplc="041A000F" w:ilvl="6">
      <w:start w:val="1"/>
      <w:numFmt w:val="decimal"/>
      <w:lvlText w:val="%7."/>
      <w:lvlJc w:val="left"/>
      <w:pPr>
        <w:ind w:hanging="360" w:left="5508"/>
      </w:pPr>
    </w:lvl>
    <w:lvl w:tentative="true" w:tplc="041A0019" w:ilvl="7">
      <w:start w:val="1"/>
      <w:numFmt w:val="lowerLetter"/>
      <w:lvlText w:val="%8."/>
      <w:lvlJc w:val="left"/>
      <w:pPr>
        <w:ind w:hanging="360" w:left="6228"/>
      </w:pPr>
    </w:lvl>
    <w:lvl w:tentative="true" w:tplc="041A001B" w:ilvl="8">
      <w:start w:val="1"/>
      <w:numFmt w:val="lowerRoman"/>
      <w:lvlText w:val="%9."/>
      <w:lvlJc w:val="right"/>
      <w:pPr>
        <w:ind w:hanging="180" w:left="6948"/>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0"/>
  </w:num>
  <w:num w:numId="4">
    <w:abstractNumId w:val="3"/>
  </w:num>
  <w:num w:numId="5">
    <w:abstractNumId w:val="6"/>
  </w:num>
  <w:num w:numId="6">
    <w:abstractNumId w:val="1"/>
  </w:num>
  <w:num w:numId="7">
    <w:abstractNumId w:val="2"/>
  </w:num>
  <w:num w:numId="8">
    <w:abstractNumId w:val="8"/>
  </w:num>
  <w:num w:numId="9">
    <w:abstractNumId w:val="4"/>
  </w:num>
  <w:num w:numId="10">
    <w:abstractNumId w:val="5"/>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117761"/>
  </w:hdrShapeDefaults>
  <w:footnotePr>
    <w:footnote w:id="-1"/>
    <w:footnote w:id="0"/>
  </w:footnotePr>
  <w:endnotePr>
    <w:endnote w:id="-1"/>
    <w:endnote w:id="0"/>
  </w:endnotePr>
  <w:compat>
    <w:compatSetting w:val="12" w:uri="http://schemas.microsoft.com/office/word" w:name="compatibilityMode"/>
  </w:compat>
  <w:rsids>
    <w:rsidRoot w:val="0067708B"/>
    <w:rsid w:val="0000623A"/>
    <w:rsid w:val="000136DF"/>
    <w:rsid w:val="00014AE4"/>
    <w:rsid w:val="000572DC"/>
    <w:rsid w:val="0006335D"/>
    <w:rsid w:val="000C42DC"/>
    <w:rsid w:val="000F0096"/>
    <w:rsid w:val="001167ED"/>
    <w:rsid w:val="0012095D"/>
    <w:rsid w:val="00134296"/>
    <w:rsid w:val="00136005"/>
    <w:rsid w:val="00144AB4"/>
    <w:rsid w:val="00150EF9"/>
    <w:rsid w:val="00164004"/>
    <w:rsid w:val="00172925"/>
    <w:rsid w:val="00174DA7"/>
    <w:rsid w:val="001C4F38"/>
    <w:rsid w:val="001E2BA7"/>
    <w:rsid w:val="001F6B66"/>
    <w:rsid w:val="001F7817"/>
    <w:rsid w:val="00207591"/>
    <w:rsid w:val="00230624"/>
    <w:rsid w:val="00232CF0"/>
    <w:rsid w:val="00251C24"/>
    <w:rsid w:val="00251D78"/>
    <w:rsid w:val="00252E8A"/>
    <w:rsid w:val="00262E40"/>
    <w:rsid w:val="00271CD0"/>
    <w:rsid w:val="002A1A1C"/>
    <w:rsid w:val="002A71D9"/>
    <w:rsid w:val="002B512E"/>
    <w:rsid w:val="00321976"/>
    <w:rsid w:val="00324075"/>
    <w:rsid w:val="00336ED0"/>
    <w:rsid w:val="0037189F"/>
    <w:rsid w:val="00384F1F"/>
    <w:rsid w:val="003A49D4"/>
    <w:rsid w:val="003B4E64"/>
    <w:rsid w:val="003D48A4"/>
    <w:rsid w:val="003D5089"/>
    <w:rsid w:val="003E1D37"/>
    <w:rsid w:val="00404D35"/>
    <w:rsid w:val="00411741"/>
    <w:rsid w:val="00423E4A"/>
    <w:rsid w:val="0049028F"/>
    <w:rsid w:val="004E3C38"/>
    <w:rsid w:val="004F23C9"/>
    <w:rsid w:val="005166D4"/>
    <w:rsid w:val="0052508C"/>
    <w:rsid w:val="0052542C"/>
    <w:rsid w:val="00544EC8"/>
    <w:rsid w:val="005528D4"/>
    <w:rsid w:val="00561F3C"/>
    <w:rsid w:val="0058116C"/>
    <w:rsid w:val="005B348C"/>
    <w:rsid w:val="005B6D66"/>
    <w:rsid w:val="005C3E8B"/>
    <w:rsid w:val="005F7B3C"/>
    <w:rsid w:val="006129AD"/>
    <w:rsid w:val="00617F09"/>
    <w:rsid w:val="0065361F"/>
    <w:rsid w:val="0065534F"/>
    <w:rsid w:val="0067708B"/>
    <w:rsid w:val="00681A8F"/>
    <w:rsid w:val="006B774B"/>
    <w:rsid w:val="006C062F"/>
    <w:rsid w:val="006E06BE"/>
    <w:rsid w:val="006F325F"/>
    <w:rsid w:val="006F63AE"/>
    <w:rsid w:val="007355BF"/>
    <w:rsid w:val="00745215"/>
    <w:rsid w:val="00760B5A"/>
    <w:rsid w:val="00773DFE"/>
    <w:rsid w:val="00774E6D"/>
    <w:rsid w:val="00775B8B"/>
    <w:rsid w:val="007836B6"/>
    <w:rsid w:val="00792FAD"/>
    <w:rsid w:val="007A0B09"/>
    <w:rsid w:val="007A761D"/>
    <w:rsid w:val="007A780F"/>
    <w:rsid w:val="007B3124"/>
    <w:rsid w:val="007C1574"/>
    <w:rsid w:val="007C237F"/>
    <w:rsid w:val="00817F47"/>
    <w:rsid w:val="00822DAE"/>
    <w:rsid w:val="0082680B"/>
    <w:rsid w:val="00826FC3"/>
    <w:rsid w:val="00852E72"/>
    <w:rsid w:val="00862CD5"/>
    <w:rsid w:val="0087415E"/>
    <w:rsid w:val="008C6EC4"/>
    <w:rsid w:val="008F2E6A"/>
    <w:rsid w:val="00905C72"/>
    <w:rsid w:val="009064D5"/>
    <w:rsid w:val="00910D14"/>
    <w:rsid w:val="0093014B"/>
    <w:rsid w:val="00931A02"/>
    <w:rsid w:val="00935136"/>
    <w:rsid w:val="00946718"/>
    <w:rsid w:val="00967AA4"/>
    <w:rsid w:val="00994311"/>
    <w:rsid w:val="009D1583"/>
    <w:rsid w:val="009E7372"/>
    <w:rsid w:val="00A045D3"/>
    <w:rsid w:val="00A05E62"/>
    <w:rsid w:val="00A22B67"/>
    <w:rsid w:val="00A23DAE"/>
    <w:rsid w:val="00A243D9"/>
    <w:rsid w:val="00A27868"/>
    <w:rsid w:val="00A32A4B"/>
    <w:rsid w:val="00A36AA3"/>
    <w:rsid w:val="00A41783"/>
    <w:rsid w:val="00A42500"/>
    <w:rsid w:val="00A45E3C"/>
    <w:rsid w:val="00A6224E"/>
    <w:rsid w:val="00A718B5"/>
    <w:rsid w:val="00A764A8"/>
    <w:rsid w:val="00A87138"/>
    <w:rsid w:val="00AA6931"/>
    <w:rsid w:val="00AB2076"/>
    <w:rsid w:val="00AC7156"/>
    <w:rsid w:val="00AF2A44"/>
    <w:rsid w:val="00AF4930"/>
    <w:rsid w:val="00AF7FB4"/>
    <w:rsid w:val="00B11496"/>
    <w:rsid w:val="00B147C7"/>
    <w:rsid w:val="00B54769"/>
    <w:rsid w:val="00B8057B"/>
    <w:rsid w:val="00B865AC"/>
    <w:rsid w:val="00B86A30"/>
    <w:rsid w:val="00B9491B"/>
    <w:rsid w:val="00BB0AD1"/>
    <w:rsid w:val="00BB2DEB"/>
    <w:rsid w:val="00BF1FB6"/>
    <w:rsid w:val="00BF7326"/>
    <w:rsid w:val="00BF739A"/>
    <w:rsid w:val="00C01A8E"/>
    <w:rsid w:val="00C160B7"/>
    <w:rsid w:val="00C3026D"/>
    <w:rsid w:val="00C367BD"/>
    <w:rsid w:val="00C814EA"/>
    <w:rsid w:val="00C924A0"/>
    <w:rsid w:val="00CA5381"/>
    <w:rsid w:val="00CA55A9"/>
    <w:rsid w:val="00CA63A0"/>
    <w:rsid w:val="00CB50BF"/>
    <w:rsid w:val="00CC5FBA"/>
    <w:rsid w:val="00CD0F20"/>
    <w:rsid w:val="00CF1243"/>
    <w:rsid w:val="00D40DDD"/>
    <w:rsid w:val="00D41A17"/>
    <w:rsid w:val="00D77084"/>
    <w:rsid w:val="00DA5960"/>
    <w:rsid w:val="00DC6AF6"/>
    <w:rsid w:val="00DE50D6"/>
    <w:rsid w:val="00E17190"/>
    <w:rsid w:val="00E20CA6"/>
    <w:rsid w:val="00E23933"/>
    <w:rsid w:val="00E90E28"/>
    <w:rsid w:val="00ED69AF"/>
    <w:rsid w:val="00EF3D18"/>
    <w:rsid w:val="00EF5465"/>
    <w:rsid w:val="00EF73AE"/>
    <w:rsid w:val="00F44E96"/>
    <w:rsid w:val="00F705E1"/>
    <w:rsid w:val="00F911CA"/>
    <w:rsid w:val="00F943AC"/>
    <w:rsid w:val="00FB41CA"/>
    <w:rsid w:val="00FC2198"/>
    <w:rsid w:val="00FD38EB"/>
    <w:rsid w:val="00FD688C"/>
    <w:rsid w:val="00FE4B0F"/>
    <w:rsid w:val="00FE5913"/>
    <w:rsid w:val="00FF464C"/>
    <w:rsid w:val="00FF529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177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ind w:left="56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708B"/>
    <w:pPr>
      <w:spacing w:lineRule="auto" w:line="240" w:after="0"/>
      <w:ind w:left="0"/>
      <w:jc w:val="left"/>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67708B"/>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67708B"/>
    <w:pPr>
      <w:jc w:val="both"/>
    </w:pPr>
  </w:style>
  <w:style w:customStyle="true" w:styleId="TijelotekstaChar" w:type="character">
    <w:name w:val="Tijelo teksta Char"/>
    <w:basedOn w:val="Zadanifontodlomka"/>
    <w:link w:val="Tijeloteksta"/>
    <w:rsid w:val="0067708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true" w:styleId="ZaglavljeChar" w:type="character">
    <w:name w:val="Zaglavlje Char"/>
    <w:basedOn w:val="Zadanifontodlomka"/>
    <w:link w:val="Zaglavlje"/>
    <w:uiPriority w:val="99"/>
    <w:rsid w:val="0067708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true" w:styleId="PodnojeChar" w:type="character">
    <w:name w:val="Podnožje Char"/>
    <w:basedOn w:val="Zadanifontodlomka"/>
    <w:link w:val="Podnoje"/>
    <w:uiPriority w:val="99"/>
    <w:rsid w:val="0067708B"/>
    <w:rPr>
      <w:rFonts w:cs="Times New Roman" w:eastAsia="Times New Roman" w:hAnsi="Times New Roman" w:ascii="Times New Roman"/>
      <w:sz w:val="24"/>
      <w:szCs w:val="24"/>
      <w:lang w:eastAsia="hr-HR"/>
    </w:rPr>
  </w:style>
  <w:style w:customStyle="true" w:styleId="BodyText21" w:type="paragraph">
    <w:name w:val="Body Text 21"/>
    <w:basedOn w:val="Normal"/>
    <w:rsid w:val="00262E40"/>
    <w:pPr>
      <w:overflowPunct w:val="false"/>
      <w:autoSpaceDE w:val="false"/>
      <w:autoSpaceDN w:val="false"/>
      <w:adjustRightInd w:val="false"/>
      <w:ind w:hanging="720" w:left="720"/>
      <w:jc w:val="both"/>
      <w:textAlignment w:val="baseline"/>
    </w:pPr>
    <w:rPr>
      <w:rFonts w:hAnsi="Arial" w:ascii="Arial"/>
      <w:szCs w:val="20"/>
    </w:rPr>
  </w:style>
  <w:style w:styleId="StandardWeb" w:type="paragraph">
    <w:name w:val="Normal (Web)"/>
    <w:basedOn w:val="Normal"/>
    <w:uiPriority w:val="99"/>
    <w:unhideWhenUsed/>
    <w:rsid w:val="00967AA4"/>
    <w:pPr>
      <w:spacing w:afterAutospacing="true" w:after="100" w:beforeAutospacing="true" w:before="100"/>
    </w:pPr>
  </w:style>
  <w:style w:styleId="Reetkatablice" w:type="table">
    <w:name w:val="Table Grid"/>
    <w:basedOn w:val="Obinatablica"/>
    <w:rsid w:val="000C42DC"/>
    <w:pPr>
      <w:spacing w:lineRule="auto" w:line="240" w:after="0"/>
      <w:ind w:left="0"/>
      <w:jc w:val="left"/>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0C42D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C42DC"/>
    <w:rPr>
      <w:rFonts w:cs="Tahoma" w:eastAsia="Times New Roman" w:hAnsi="Tahoma" w:ascii="Tahoma"/>
      <w:sz w:val="16"/>
      <w:szCs w:val="16"/>
      <w:lang w:eastAsia="hr-HR"/>
    </w:rPr>
  </w:style>
  <w:style w:styleId="Uvuenotijeloteksta" w:type="paragraph">
    <w:name w:val="Body Text Indent"/>
    <w:basedOn w:val="Normal"/>
    <w:link w:val="UvuenotijelotekstaChar"/>
    <w:rsid w:val="000C42DC"/>
    <w:pPr>
      <w:spacing w:after="120"/>
      <w:ind w:left="283"/>
    </w:pPr>
  </w:style>
  <w:style w:customStyle="true" w:styleId="UvuenotijelotekstaChar" w:type="character">
    <w:name w:val="Uvučeno tijelo teksta Char"/>
    <w:basedOn w:val="Zadanifontodlomka"/>
    <w:link w:val="Uvuenotijeloteksta"/>
    <w:rsid w:val="000C42DC"/>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41A17"/>
    <w:rPr>
      <w:color w:val="808080"/>
      <w:bdr w:space="0" w:sz="0" w:color="auto" w:val="none"/>
      <w:shd w:fill="auto" w:color="auto" w:val="clear"/>
    </w:rPr>
  </w:style>
  <w:style w:customStyle="true" w:styleId="eSPISCCParagraphDefaultFont" w:type="character">
    <w:name w:val="eSPIS_CC_Paragraph Default Font"/>
    <w:basedOn w:val="Zadanifontodlomka"/>
    <w:rsid w:val="00D41A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1A17"/>
    <w:rPr>
      <w:bdr w:space="0" w:sz="0" w:color="auto" w:val="none"/>
      <w:shd w:fill="FFFFCC" w:color="auto" w:val="clear"/>
      <w:lang w:val="hr-HR"/>
    </w:rPr>
  </w:style>
  <w:style w:customStyle="true" w:styleId="PozadinaSvijetloCrvena" w:type="character">
    <w:name w:val="Pozadina_SvijetloCrvena"/>
    <w:basedOn w:val="eSPISCCParagraphDefaultFont"/>
    <w:rsid w:val="00D41A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1A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ind w:left="56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708B"/>
    <w:pPr>
      <w:spacing w:after="0" w:line="240" w:lineRule="auto"/>
      <w:ind w:left="0"/>
      <w:jc w:val="left"/>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67708B"/>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67708B"/>
    <w:pPr>
      <w:jc w:val="both"/>
    </w:pPr>
  </w:style>
  <w:style w:customStyle="1" w:styleId="TijelotekstaChar" w:type="character">
    <w:name w:val="Tijelo teksta Char"/>
    <w:basedOn w:val="Zadanifontodlomka"/>
    <w:link w:val="Tijeloteksta"/>
    <w:rsid w:val="0067708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1" w:styleId="ZaglavljeChar" w:type="character">
    <w:name w:val="Zaglavlje Char"/>
    <w:basedOn w:val="Zadanifontodlomka"/>
    <w:link w:val="Zaglavlje"/>
    <w:uiPriority w:val="99"/>
    <w:rsid w:val="0067708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1" w:styleId="PodnojeChar" w:type="character">
    <w:name w:val="Podnožje Char"/>
    <w:basedOn w:val="Zadanifontodlomka"/>
    <w:link w:val="Podnoje"/>
    <w:uiPriority w:val="99"/>
    <w:rsid w:val="0067708B"/>
    <w:rPr>
      <w:rFonts w:ascii="Times New Roman" w:cs="Times New Roman" w:eastAsia="Times New Roman" w:hAnsi="Times New Roman"/>
      <w:sz w:val="24"/>
      <w:szCs w:val="24"/>
      <w:lang w:eastAsia="hr-HR"/>
    </w:rPr>
  </w:style>
  <w:style w:customStyle="1" w:styleId="BodyText21" w:type="paragraph">
    <w:name w:val="Body Text 21"/>
    <w:basedOn w:val="Normal"/>
    <w:rsid w:val="00262E40"/>
    <w:pPr>
      <w:overflowPunct w:val="0"/>
      <w:autoSpaceDE w:val="0"/>
      <w:autoSpaceDN w:val="0"/>
      <w:adjustRightInd w:val="0"/>
      <w:ind w:hanging="720" w:left="720"/>
      <w:jc w:val="both"/>
      <w:textAlignment w:val="baseline"/>
    </w:pPr>
    <w:rPr>
      <w:rFonts w:ascii="Arial" w:hAnsi="Arial"/>
      <w:szCs w:val="20"/>
    </w:rPr>
  </w:style>
  <w:style w:styleId="StandardWeb" w:type="paragraph">
    <w:name w:val="Normal (Web)"/>
    <w:basedOn w:val="Normal"/>
    <w:uiPriority w:val="99"/>
    <w:unhideWhenUsed/>
    <w:rsid w:val="00967AA4"/>
    <w:pPr>
      <w:spacing w:after="100" w:afterAutospacing="1" w:before="100" w:beforeAutospacing="1"/>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246248">
      <w:bodyDiv w:val="true"/>
      <w:marLeft w:val="0"/>
      <w:marRight w:val="0"/>
      <w:marTop w:val="0"/>
      <w:marBottom w:val="0"/>
      <w:divBdr>
        <w:top w:space="0" w:sz="0" w:color="auto" w:val="none"/>
        <w:left w:space="0" w:sz="0" w:color="auto" w:val="none"/>
        <w:bottom w:space="0" w:sz="0" w:color="auto" w:val="none"/>
        <w:right w:space="0" w:sz="0" w:color="auto" w:val="none"/>
      </w:divBdr>
    </w:div>
    <w:div w:id="221407079">
      <w:bodyDiv w:val="true"/>
      <w:marLeft w:val="0"/>
      <w:marRight w:val="0"/>
      <w:marTop w:val="0"/>
      <w:marBottom w:val="0"/>
      <w:divBdr>
        <w:top w:space="0" w:sz="0" w:color="auto" w:val="none"/>
        <w:left w:space="0" w:sz="0" w:color="auto" w:val="none"/>
        <w:bottom w:space="0" w:sz="0" w:color="auto" w:val="none"/>
        <w:right w:space="0" w:sz="0" w:color="auto" w:val="none"/>
      </w:divBdr>
    </w:div>
    <w:div w:id="313097800">
      <w:bodyDiv w:val="true"/>
      <w:marLeft w:val="0"/>
      <w:marRight w:val="0"/>
      <w:marTop w:val="0"/>
      <w:marBottom w:val="0"/>
      <w:divBdr>
        <w:top w:space="0" w:sz="0" w:color="auto" w:val="none"/>
        <w:left w:space="0" w:sz="0" w:color="auto" w:val="none"/>
        <w:bottom w:space="0" w:sz="0" w:color="auto" w:val="none"/>
        <w:right w:space="0" w:sz="0" w:color="auto" w:val="none"/>
      </w:divBdr>
    </w:div>
    <w:div w:id="425276369">
      <w:bodyDiv w:val="true"/>
      <w:marLeft w:val="0"/>
      <w:marRight w:val="0"/>
      <w:marTop w:val="0"/>
      <w:marBottom w:val="0"/>
      <w:divBdr>
        <w:top w:space="0" w:sz="0" w:color="auto" w:val="none"/>
        <w:left w:space="0" w:sz="0" w:color="auto" w:val="none"/>
        <w:bottom w:space="0" w:sz="0" w:color="auto" w:val="none"/>
        <w:right w:space="0" w:sz="0" w:color="auto" w:val="none"/>
      </w:divBdr>
    </w:div>
    <w:div w:id="1018429671">
      <w:bodyDiv w:val="true"/>
      <w:marLeft w:val="0"/>
      <w:marRight w:val="0"/>
      <w:marTop w:val="0"/>
      <w:marBottom w:val="0"/>
      <w:divBdr>
        <w:top w:space="0" w:sz="0" w:color="auto" w:val="none"/>
        <w:left w:space="0" w:sz="0" w:color="auto" w:val="none"/>
        <w:bottom w:space="0" w:sz="0" w:color="auto" w:val="none"/>
        <w:right w:space="0" w:sz="0" w:color="auto" w:val="none"/>
      </w:divBdr>
    </w:div>
    <w:div w:id="17474146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2019.</izvorni_sadrzaj>
    <derivirana_varijabla naziv="DomainObject.DatumDonosenjaOdluke_1">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St-109/2014</izvorni_sadrzaj>
    <derivirana_varijabla naziv="DomainObject.Predmet.OznakaBroj_1">St-109/2014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BUTERIN &amp; POSAVEC, odvjetničko društvo, javno trgovačko društvo; ČULIĆ d.o.o. za trgovinu na veliko i malo, turizam, izvoz-uvoz; TRAST međunarodno otpremništvo, dioničko društvo;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VEGA International Car-Transport and Logistic - Trading društvo s ograničenom odgovornošću za trgovinu i usluge zastupanog po punomoćniku Davor Stanić; Iveco; Grad Trogir; DET NORSKE VERITAS ADRIATICA d. o. o. , društvo za klasifikaciju, certifikaciju i konzultacije; KAIROS COMMERCE društvo sa ograničenom odgovornošću za trgovinu na veliko i malo gorivima i mazivima; BISNODE društvo s ograničenom odgovornošću za trgovinu, posredovanje i usluge; Hrvatski Telekom d.d.; INTEREUROPA, logističke usluge, društvo s ograničenom odgovornošću; Nenad Madžar; CROATIA osiguranje d.d.; RENAULT TRUCKS; Novi informator društvo s ograničenom odgovornošću za izdavačku, novinsku i trgovačku djelatnost; NINI TOURS društvo s ograničenom odgovornošću, za prijevoz i turizam, turistička agencija;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izvorni_sadrzaj>
    <derivirana_varijabla naziv="DomainObject.Predmet.StrankaFormated_1">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BUTERIN &amp; POSAVEC, odvjetničko društvo, javno trgovačko društvo; ČULIĆ d.o.o. za trgovinu na veliko i malo, turizam, izvoz-uvoz; TRAST međunarodno otpremništvo, dioničko društvo;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VEGA International Car-Transport and Logistic - Trading društvo s ograničenom odgovornošću za trgovinu i usluge zastupanog po punomoćniku Davor Stanić; Iveco; Grad Trogir; DET NORSKE VERITAS ADRIATICA d. o. o. , društvo za klasifikaciju, certifikaciju i konzultacije; KAIROS COMMERCE društvo sa ograničenom odgovornošću za trgovinu na veliko i malo gorivima i mazivima; BISNODE društvo s ograničenom odgovornošću za trgovinu, posredovanje i usluge; Hrvatski Telekom d.d.; INTEREUROPA, logističke usluge, društvo s ograničenom odgovornošću; Nenad Madžar; CROATIA osiguranje d.d.; RENAULT TRUCKS; Novi informator društvo s ograničenom odgovornošću za izdavačku, novinsku i trgovačku djelatnost; NINI TOURS društvo s ograničenom odgovornošću, za prijevoz i turizam, turistička agencija;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derivirana_varijabla>
  </DomainObject.Predmet.StrankaFormated>
  <DomainObject.Predmet.StrankaFormatedOIB>
    <izvorni_sadrzaj>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BUTERIN &amp; POSAVEC, odvjetničko društvo, javno trgovačko društvo, OIB 88443826619; ČULIĆ d.o.o. za trgovinu na veliko i malo, turizam, izvoz-uvoz, OIB 92205581575; TRAST međunarodno otpremništvo, dioničko društvo, OIB 93225891495;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KAIROS COMMERCE društvo sa ograničenom odgovornošću za trgovinu na veliko i malo gorivima i mazivima, OIB 48095915061;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Novi informator društvo s ograničenom odgovornošću za izdavačku, novinsku i trgovačku djelatnost, OIB 03492821167; NINI TOURS društvo s ograničenom odgovornošću, za prijevoz i turizam, turistička agencija, OIB 16246966048;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izvorni_sadrzaj>
    <derivirana_varijabla naziv="DomainObject.Predmet.StrankaFormatedOIB_1">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BUTERIN &amp; POSAVEC, odvjetničko društvo, javno trgovačko društvo, OIB 88443826619; ČULIĆ d.o.o. za trgovinu na veliko i malo, turizam, izvoz-uvoz, OIB 92205581575; TRAST međunarodno otpremništvo, dioničko društvo, OIB 93225891495;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KAIROS COMMERCE društvo sa ograničenom odgovornošću za trgovinu na veliko i malo gorivima i mazivima, OIB 48095915061;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Novi informator društvo s ograničenom odgovornošću za izdavačku, novinsku i trgovačku djelatnost, OIB 03492821167; NINI TOURS društvo s ograničenom odgovornošću, za prijevoz i turizam, turistička agencija, OIB 16246966048;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derivirana_varijabla>
  </DomainObject.Predmet.StrankaFormatedOIB>
  <DomainObject.Predmet.StrankaFormatedWithAdress>
    <izvorni_sadrzaj>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BUTERIN &amp; POSAVEC, odvjetničko društvo, javno trgovačko društvo, Draškovićeva 82, Zagreb; ČULIĆ d.o.o. za trgovinu na veliko i malo, turizam, izvoz-uvoz, Ante Starčevića 12, 21210 Mravince; TRAST međunarodno otpremništvo, dioničko društvo,  Gat Sv.Duje 4, 21000 Split;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KAIROS COMMERCE društvo sa ograničenom odgovornošću za trgovinu na veliko i malo gorivima i mazivima, Put Balančane 15, 21220 Trogir;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Novi informator društvo s ograničenom odgovornošću za izdavačku, novinsku i trgovačku djelatnost, Kneza Mislava 7/I, Zagreb; NINI TOURS društvo s ograničenom odgovornošću, za prijevoz i turizam, turistička agencija, Vrlička 27, 21000 Split;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izvorni_sadrzaj>
    <derivirana_varijabla naziv="DomainObject.Predmet.StrankaFormatedWithAdress_1">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BUTERIN &amp; POSAVEC, odvjetničko društvo, javno trgovačko društvo, Draškovićeva 82, Zagreb; ČULIĆ d.o.o. za trgovinu na veliko i malo, turizam, izvoz-uvoz, Ante Starčevića 12, 21210 Mravince; TRAST međunarodno otpremništvo, dioničko društvo,  Gat Sv.Duje 4, 21000 Split;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KAIROS COMMERCE društvo sa ograničenom odgovornošću za trgovinu na veliko i malo gorivima i mazivima, Put Balančane 15, 21220 Trogir;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Novi informator društvo s ograničenom odgovornošću za izdavačku, novinsku i trgovačku djelatnost, Kneza Mislava 7/I, Zagreb; NINI TOURS društvo s ograničenom odgovornošću, za prijevoz i turizam, turistička agencija, Vrlička 27, 21000 Split;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derivirana_varijabla>
  </DomainObject.Predmet.StrankaFormatedWithAdress>
  <DomainObject.Predmet.StrankaFormatedWithAdressOIB>
    <izvorni_sadrzaj>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KAIROS COMMERCE društvo sa ograničenom odgovornošću za trgovinu na veliko i malo gorivima i mazivima, OIB 48095915061, Put Balančane 15, 21220 Trogir;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Novi informator društvo s ograničenom odgovornošću za izdavačku, novinsku i trgovačku djelatnost, OIB 03492821167, Kneza Mislava 7/I, Zagreb; NINI TOURS društvo s ograničenom odgovornošću, za prijevoz i turizam, turistička agencija, OIB 16246966048, Vrlička 27, 21000 Split;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izvorni_sadrzaj>
    <derivirana_varijabla naziv="DomainObject.Predmet.StrankaFormatedWithAdressOIB_1">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KAIROS COMMERCE društvo sa ograničenom odgovornošću za trgovinu na veliko i malo gorivima i mazivima, OIB 48095915061, Put Balančane 15, 21220 Trogir;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Novi informator društvo s ograničenom odgovornošću za izdavačku, novinsku i trgovačku djelatnost, OIB 03492821167, Kneza Mislava 7/I, Zagreb; NINI TOURS društvo s ograničenom odgovornošću, za prijevoz i turizam, turistička agencija, OIB 16246966048, Vrlička 27, 21000 Split;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derivirana_varijabla>
  </DomainObject.Predmet.StrankaFormatedWithAdressOIB>
  <DomainObject.Predmet.StrankaWithAdress>
    <izvorni_sadrzaj>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izvorni_sadrzaj>
    <derivirana_varijabla naziv="DomainObject.Predmet.StrankaWithAdress_1">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derivirana_varijabla>
  </DomainObject.Predmet.StrankaWithAdress>
  <DomainObject.Predmet.StrankaWithAdressOIB>
    <izvorni_sadrzaj>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izvorni_sadrzaj>
    <derivirana_varijabla naziv="DomainObject.Predmet.StrankaWithAdressOIB_1">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derivirana_varijabla>
  </DomainObject.Predmet.StrankaWithAdressOIB>
  <DomainObject.Predmet.StrankaNazivFormated>
    <izvorni_sadrzaj>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izvorni_sadrzaj>
    <derivirana_varijabla naziv="DomainObject.Predmet.StrankaNazivFormated_1">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derivirana_varijabla>
  </DomainObject.Predmet.StrankaNazivFormated>
  <DomainObject.Predmet.StrankaNazivFormatedOIB>
    <izvorni_sadrzaj>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izvorni_sadrzaj>
    <derivirana_varijabla naziv="DomainObject.Predmet.StrankaNazivFormatedOIB_1">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Formated>
  <DomainObject.Predmet.StrankaList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FormatedOIB>
  <DomainObject.Predmet.StrankaListFormatedWithAdress>
    <izvorni_sadrzaj>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item>
      <item>KAIROS COMMERCE društvo sa ograničenom odgovornošću za trgovinu na veliko i malo gorivima i mazivima, Put Balančane 15, 21220 Trogir</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item>
      <item>Novi informator društvo s ograničenom odgovornošću za izdavačku, novinsku i trgovačku djelatnost, Kneza Mislava 7/I, Zagreb</item>
      <item>NINI TOURS društvo s ograničenom odgovornošću, za prijevoz i turizam, turistička agencija, Vrlička 27, 21000 Split</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izvorni_sadrzaj>
    <derivirana_varijabla naziv="DomainObject.Predmet.StrankaListFormatedWithAdress_1">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item>
      <item>KAIROS COMMERCE društvo sa ograničenom odgovornošću za trgovinu na veliko i malo gorivima i mazivima, Put Balančane 15, 21220 Trogir</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item>
      <item>Novi informator društvo s ograničenom odgovornošću za izdavačku, novinsku i trgovačku djelatnost, Kneza Mislava 7/I, Zagreb</item>
      <item>NINI TOURS društvo s ograničenom odgovornošću, za prijevoz i turizam, turistička agencija, Vrlička 27, 21000 Split</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derivirana_varijabla>
  </DomainObject.Predmet.StrankaListFormatedWithAdress>
  <DomainObject.Predmet.StrankaListFormatedWithAdressOIB>
    <izvorni_sadrzaj>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item>
      <item>KAIROS COMMERCE društvo sa ograničenom odgovornošću za trgovinu na veliko i malo gorivima i mazivima, OIB 48095915061, Put Balančane 15, 21220 Trogir</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izvorni_sadrzaj>
    <derivirana_varijabla naziv="DomainObject.Predmet.StrankaListFormatedWithAdressOIB_1">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item>
      <item>KAIROS COMMERCE društvo sa ograničenom odgovornošću za trgovinu na veliko i malo gorivima i mazivima, OIB 48095915061, Put Balančane 15, 21220 Trogir</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derivirana_varijabla>
  </DomainObject.Predmet.StrankaListFormatedWithAdressOIB>
  <DomainObject.Predmet.StrankaListNaziv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Naziv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NazivFormated>
  <DomainObject.Predmet.StrankaListNaziv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Naziv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Vinko Dumičić</item>
      <item>Meri Šitić</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Stalna služba u Solinu - ZK odjel</item>
      <item>Stalna služba u Trogiru - ZK odjel</item>
      <item>Općinski sud u Zadru - ZK odjel</item>
      <item>Agencija za osiguranje radničkih potraživanja u slučaju stečaja poslodavca</item>
    </izvorni_sadrzaj>
    <derivirana_varijabla naziv="DomainObject.Predmet.OstaliListFormated_1">
      <item>Vinko Dumičić</item>
      <item>Meri Šitić</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Stalna služba u Solinu - ZK odjel</item>
      <item>Stalna služba u Trogiru - ZK odjel</item>
      <item>Općinski sud u Zadru - ZK odjel</item>
      <item>Agencija za osiguranje radničkih potraživanja u slučaju stečaja poslodavca</item>
    </derivirana_varijabla>
  </DomainObject.Predmet.OstaliListFormated>
  <DomainObject.Predmet.OstaliListFormatedOIB>
    <izvorni_sadrzaj>
      <item>Vinko Dumičić, OIB 89052862209</item>
      <item>Meri Šitić, OIB 61723426098</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Stalna služba u Solinu - ZK odjel</item>
      <item>Stalna služba u Trogiru - ZK odjel</item>
      <item>Općinski sud u Zadru - ZK odjel</item>
      <item>Agencija za osiguranje radničkih potraživanja u slučaju stečaja poslodavca, OIB 04323472109</item>
    </izvorni_sadrzaj>
    <derivirana_varijabla naziv="DomainObject.Predmet.OstaliListFormatedOIB_1">
      <item>Vinko Dumičić, OIB 89052862209</item>
      <item>Meri Šitić, OIB 61723426098</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Stalna služba u Solinu - ZK odjel</item>
      <item>Stalna služba u Trogiru - ZK odjel</item>
      <item>Općinski sud u Zadru - ZK odjel</item>
      <item>Agencija za osiguranje radničkih potraživanja u slučaju stečaja poslodavca, OIB 04323472109</item>
    </derivirana_varijabla>
  </DomainObject.Predmet.OstaliListFormatedOIB>
  <DomainObject.Predmet.OstaliListFormatedWithAdress>
    <izvorni_sadrzaj>
      <item>Vinko Dumičić, Kopernikova Ulica 30, Zagreb</item>
      <item>Meri Šitić, Šime Ljubića 7, 21000 Split</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Stalna služba u Solinu - ZK odjel, Kralja Zvonimira 75, 21210 Solin</item>
      <item>Stalna služba u Trogiru - ZK odjel, Obala bana Berislavića 1, 21220 Trogir</item>
      <item>Općinski sud u Zadru - ZK odjel, Borrelli 9, 23000 Zadar</item>
      <item>Agencija za osiguranje radničkih potraživanja u slučaju stečaja poslodavca, Frankopanska 11, 10000 Zagreb</item>
    </izvorni_sadrzaj>
    <derivirana_varijabla naziv="DomainObject.Predmet.OstaliListFormatedWithAdress_1">
      <item>Vinko Dumičić, Kopernikova Ulica 30, Zagreb</item>
      <item>Meri Šitić, Šime Ljubića 7, 21000 Split</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Stalna služba u Solinu - ZK odjel, Kralja Zvonimira 75, 21210 Solin</item>
      <item>Stalna služba u Trogiru - ZK odjel, Obala bana Berislavića 1, 21220 Trogir</item>
      <item>Općinski sud u Zadru - ZK odjel, Borrelli 9, 23000 Zadar</item>
      <item>Agencija za osiguranje radničkih potraživanja u slučaju stečaja poslodavca, Frankopanska 11, 10000 Zagreb</item>
    </derivirana_varijabla>
  </DomainObject.Predmet.OstaliListFormatedWithAdress>
  <DomainObject.Predmet.OstaliListFormatedWithAdressOIB>
    <izvorni_sadrzaj>
      <item>Vinko Dumičić, OIB 89052862209, Kopernikova Ulica 30, Zagreb</item>
      <item>Meri Šitić, OIB 61723426098, Šime Ljubića 7, 21000 Split</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Stalna služba u Solinu - ZK odjel, Kralja Zvonimira 75, 21210 Solin</item>
      <item>Stalna služba u Trogiru - ZK odjel, Obala bana Berislavića 1, 21220 Trogir</item>
      <item>Općinski sud u Zadru - ZK odjel, Borrelli 9, 23000 Zadar</item>
      <item>Agencija za osiguranje radničkih potraživanja u slučaju stečaja poslodavca, OIB 04323472109, Frankopanska 11, 10000 Zagreb</item>
    </izvorni_sadrzaj>
    <derivirana_varijabla naziv="DomainObject.Predmet.OstaliListFormatedWithAdressOIB_1">
      <item>Vinko Dumičić, OIB 89052862209, Kopernikova Ulica 30, Zagreb</item>
      <item>Meri Šitić, OIB 61723426098, Šime Ljubića 7, 21000 Split</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Stalna služba u Solinu - ZK odjel, Kralja Zvonimira 75, 21210 Solin</item>
      <item>Stalna služba u Trogiru - ZK odjel, Obala bana Berislavića 1, 21220 Trogir</item>
      <item>Općinski sud u Zadru - ZK odjel, Borrelli 9, 23000 Zadar</item>
      <item>Agencija za osiguranje radničkih potraživanja u slučaju stečaja poslodavca, OIB 04323472109, Frankopanska 11, 10000 Zagreb</item>
    </derivirana_varijabla>
  </DomainObject.Predmet.OstaliListFormatedWithAdressOIB>
  <DomainObject.Predmet.OstaliListNazivFormated>
    <izvorni_sadrzaj>
      <item>Vinko Dumičić</item>
      <item>Meri Šitić</item>
      <item>Zoran Tomić</item>
      <item>Davor Stanić</item>
      <item>Stalna služba u Solinu - ZK odjel</item>
      <item>Stalna služba u Trogiru - ZK odjel</item>
      <item>Općinski sud u Zadru - ZK odjel</item>
      <item>Agencija za osiguranje radničkih potraživanja u slučaju stečaja poslodavca</item>
    </izvorni_sadrzaj>
    <derivirana_varijabla naziv="DomainObject.Predmet.OstaliListNazivFormated_1">
      <item>Vinko Dumičić</item>
      <item>Meri Šitić</item>
      <item>Zoran Tomić</item>
      <item>Davor Stanić</item>
      <item>Stalna služba u Solinu - ZK odjel</item>
      <item>Stalna služba u Trogiru - ZK odjel</item>
      <item>Općinski sud u Zadru - ZK odjel</item>
      <item>Agencija za osiguranje radničkih potraživanja u slučaju stečaja poslodavca</item>
    </derivirana_varijabla>
  </DomainObject.Predmet.OstaliListNazivFormated>
  <DomainObject.Predmet.OstaliListNazivFormatedOIB>
    <izvorni_sadrzaj>
      <item>Vinko Dumičić, OIB 89052862209</item>
      <item>Meri Šitić, OIB 61723426098</item>
      <item>Zoran Tomić, OIB 80809284399</item>
      <item>Davor Stanić, OIB 15437781115</item>
      <item>Stalna služba u Solinu - ZK odjel</item>
      <item>Stalna služba u Trogiru - ZK odjel</item>
      <item>Općinski sud u Zadru - ZK odjel</item>
      <item>Agencija za osiguranje radničkih potraživanja u slučaju stečaja poslodavca, OIB 04323472109</item>
    </izvorni_sadrzaj>
    <derivirana_varijabla naziv="DomainObject.Predmet.OstaliListNazivFormatedOIB_1">
      <item>Vinko Dumičić, OIB 89052862209</item>
      <item>Meri Šitić, OIB 61723426098</item>
      <item>Zoran Tomić, OIB 80809284399</item>
      <item>Davor Stanić, OIB 15437781115</item>
      <item>Stalna služba u Solinu - ZK odjel</item>
      <item>Stalna služba u Trogiru - ZK odjel</item>
      <item>Općinski sud u Zadru - ZK odjel</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2019.</izvorni_sadrzaj>
    <derivirana_varijabla naziv="DomainObject.Datum_1">9. travnja 2019.</derivirana_varijabla>
  </DomainObject.Datum>
  <DomainObject.PoslovniBrojDokumenta>
    <izvorni_sadrzaj/>
    <derivirana_varijabla naziv="DomainObject.PoslovniBrojDokumenta_1"/>
  </DomainObject.PoslovniBrojDokumenta>
  <DomainObject.Predmet.StrankaIDrugi>
    <izvorni_sadrzaj>DAUS TRUCK, d.o.o. za trgovinu i servis vozila u stečaju i dr.</izvorni_sadrzaj>
    <derivirana_varijabla naziv="DomainObject.Predmet.StrankaIDrugi_1">DAUS TRUCK, d.o.o. za trgovinu i servis vozila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DAUS TRUCK, d.o.o. za trgovinu i servis vozila u stečaju, OIB 95174048745, Put Bana 8, 21204 Dugopolje i dr.</izvorni_sadrzaj>
    <derivirana_varijabla naziv="DomainObject.Predmet.StrankaIDrugiAdressOIB_1">DAUS TRUCK, d.o.o. za trgovinu i servis vozila u stečaju, OIB 95174048745, Put Bana 8, 21204 Dugopolje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Zoran Tomić</item>
      <item>Davor Stanić</item>
      <item>RIVALITAS, društvo s ograničenom odgovornošću za trgovinu</item>
      <item>Stalna služba u Solinu - ZK odjel</item>
      <item>Stalna služba u Trogiru - ZK odjel</item>
      <item>Općinski sud u Zadru - ZK odjel</item>
      <item>Agencija za osiguranje radničkih potraživanja u slučaju stečaja poslodavca</item>
    </izvorni_sadrzaj>
    <derivirana_varijabla naziv="DomainObject.Predmet.SudioniciListNaziv_1">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Zoran Tomić</item>
      <item>Davor Stanić</item>
      <item>RIVALITAS, društvo s ograničenom odgovornošću za trgovinu</item>
      <item>Stalna služba u Solinu - ZK odjel</item>
      <item>Stalna služba u Trogiru - ZK odjel</item>
      <item>Općinski sud u Zadru - ZK odjel</item>
      <item>Agencija za osiguranje radničkih potraživanja u slučaju stečaja poslodavca</item>
    </derivirana_varijabla>
  </DomainObject.Predmet.SudioniciListNaziv>
  <DomainObject.Predmet.SudioniciListAdressOIB>
    <izvorni_sadrzaj>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Zoran Tomić, OIB 80809284399, Zelinska 2/I,10000 Zagreb</item>
      <item>Davor Stanić, OIB 15437781115, Prilaz Gjure Deželića 67,10000 Zagreb</item>
      <item>RIVALITAS, društvo s ograničenom odgovornošću za trgovinu, OIB 13557954530, Šoltanska 24,21000 Split</item>
      <item>Stalna služba u Solinu - ZK odjel, Kralja Zvonimira 75,21210 Solin</item>
      <item>Stalna služba u Trogiru - ZK odjel, Obala bana Berislavića 1,21220 Trogir</item>
      <item>Općinski sud u Zadru - ZK odjel, Borrelli 9,23000 Zadar</item>
      <item>Agencija za osiguranje radničkih potraživanja u slučaju stečaja poslodavca, OIB 04323472109, Frankopanska 11,10000 Zagreb</item>
    </izvorni_sadrzaj>
    <derivirana_varijabla naziv="DomainObject.Predmet.SudioniciListAdressOIB_1">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Zoran Tomić, OIB 80809284399, Zelinska 2/I,10000 Zagreb</item>
      <item>Davor Stanić, OIB 15437781115, Prilaz Gjure Deželića 67,10000 Zagreb</item>
      <item>RIVALITAS, društvo s ograničenom odgovornošću za trgovinu, OIB 13557954530, Šoltanska 24,21000 Split</item>
      <item>Stalna služba u Solinu - ZK odjel, Kralja Zvonimira 75,21210 Solin</item>
      <item>Stalna služba u Trogiru - ZK odjel, Obala bana Berislavića 1,21220 Trogir</item>
      <item>Općinski sud u Zadru - ZK odjel, Borrelli 9,23000 Zadar</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80809284399</item>
      <item>, OIB 15437781115</item>
      <item>, OIB 13557954530</item>
      <item>, OIB null</item>
      <item>, OIB null</item>
      <item>, OIB null</item>
      <item>, OIB 04323472109</item>
    </izvorni_sadrzaj>
    <derivirana_varijabla naziv="DomainObject.Predmet.SudioniciListNazivOIB_1">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80809284399</item>
      <item>, OIB 15437781115</item>
      <item>, OIB 13557954530</item>
      <item>, OIB null</item>
      <item>, OIB null</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travnja 2019.</izvorni_sadrzaj>
    <derivirana_varijabla naziv="DomainObject.Predmet.DatumZadnjeOdrzaneSudskeRadnje_1">4. travnja 2019.</derivirana_varijabla>
  </DomainObject.Predmet.DatumZadnjeOdrzaneSudskeRadnje>
  <DomainObject.PredzadnjaOdlukaIzPredmeta.DatumDonosenjaOdluke>
    <izvorni_sadrzaj>19. ožujka 2019.</izvorni_sadrzaj>
    <derivirana_varijabla naziv="DomainObject.PredzadnjaOdlukaIzPredmeta.DatumDonosenjaOdluke_1">19. ožujka 2019.</derivirana_varijabla>
  </DomainObject.PredzadnjaOdlukaIzPredmeta.DatumDonosenjaOdluke>
  <DomainObject.PredzadnjaOdlukaIzPredmeta.Oznaka>
    <izvorni_sadrzaj>St-109/2014-243</izvorni_sadrzaj>
    <derivirana_varijabla naziv="DomainObject.PredzadnjaOdlukaIzPredmeta.Oznaka_1">St-109/2014-243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701C1A-55BB-4610-9561-0C9A399123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1065</properties:Words>
  <properties:Characters>5976</properties:Characters>
  <properties:Lines>121</properties:Lines>
  <properties:Paragraphs>52</properties:Paragraphs>
  <properties:TotalTime>182</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
      <vt:lpstr/>
      <vt:lpstr>Z A K L J U Č A K</vt:lpstr>
    </vt:vector>
  </properties:TitlesOfParts>
  <properties:LinksUpToDate>false</properties:LinksUpToDate>
  <properties:CharactersWithSpaces>7021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2017-02-28T07:57:00Z</dcterms:created>
  <dc:creator>admin</dc:creator>
  <cp:lastModifiedBy>Ana Golub Gruić</cp:lastModifiedBy>
  <cp:lastPrinted>2019-04-09T09:44:00Z</cp:lastPrinted>
  <dcterms:modified xmlns:xsi="http://www.w3.org/2001/XMLSchema-instance" xsi:type="dcterms:W3CDTF">2019-04-09T09:44:00Z</dcterms:modified>
  <cp:revision>39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(St-109-2014 Zaključak - prodaja FINA Plano.docx)</vt:lpwstr>
  </prop:property>
  <prop:property name="CC_coloring" pid="4" fmtid="{D5CDD505-2E9C-101B-9397-08002B2CF9AE}">
    <vt:bool>false</vt:bool>
  </prop:property>
  <prop:property name="BrojStranica" pid="5" fmtid="{D5CDD505-2E9C-101B-9397-08002B2CF9AE}">
    <vt:i4>3</vt:i4>
  </prop:property>
</prop:Properties>
</file>