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72b" w14:paraId="d51572b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B001B2">
        <w:t>4106</w:t>
      </w:r>
      <w:r w:rsidR="00FE7084">
        <w:t>/2015</w:t>
      </w:r>
      <w:r w:rsidR="00CD240C">
        <w:t>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B001B2">
        <w:t>4106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FE7084">
        <w:t>22</w:t>
      </w:r>
      <w:r w:rsidR="00CD240C">
        <w:t>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B001B2">
        <w:t>IMM d.o.o. za usluge, transport i trgovinu, OIB 74194411474, Zagreb, Jankomir 25, Robni terminal</w:t>
      </w:r>
      <w:r w:rsidR="00FC5C1A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B001B2">
        <w:t>71.613,70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FE7084">
        <w:t>22</w:t>
      </w:r>
      <w:r w:rsidR="00CD240C">
        <w:t>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039D"/>
    <w:rsid w:val="000B6498"/>
    <w:rsid w:val="000E3190"/>
    <w:rsid w:val="001149B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85539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001B2"/>
    <w:rsid w:val="00B82F18"/>
    <w:rsid w:val="00C2303F"/>
    <w:rsid w:val="00C836B9"/>
    <w:rsid w:val="00C86ABF"/>
    <w:rsid w:val="00C958E9"/>
    <w:rsid w:val="00CB12E1"/>
    <w:rsid w:val="00CD240C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70253"/>
    <w:rsid w:val="00FC5C1A"/>
    <w:rsid w:val="00FD78CF"/>
    <w:rsid w:val="00FE0A42"/>
    <w:rsid w:val="00FE3E00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5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4106</izvorni_sadrzaj>
    <derivirana_varijabla naziv="DomainObject.Predmet.Broj_1">4106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St-4106/2015</izvorni_sadrzaj>
    <derivirana_varijabla naziv="DomainObject.Predmet.OznakaBroj_1">St-4106/2015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d.o.o. zastupanog po punomoćniku IVAN MARIĆ</izvorni_sadrzaj>
    <derivirana_varijabla naziv="DomainObject.Predmet.ProtustrankaFormated_1">  IMM d.o.o. zastupanog po punomoćniku IVAN MARIĆ</derivirana_varijabla>
  </DomainObject.Predmet.ProtustrankaFormated>
  <DomainObject.Predmet.ProtustrankaFormatedOIB>
    <izvorni_sadrzaj>  IMM d.o.o., OIB 74194411474 zastupanog po punomoćniku IVAN MARIĆ</izvorni_sadrzaj>
    <derivirana_varijabla naziv="DomainObject.Predmet.ProtustrankaFormatedOIB_1">  IMM d.o.o., OIB 74194411474 zastupanog po punomoćniku IVAN MARIĆ</derivirana_varijabla>
  </DomainObject.Predmet.ProtustrankaFormatedOIB>
  <DomainObject.Predmet.ProtustrankaFormatedWithAdress>
    <izvorni_sadrzaj> IMM d.o.o., Jankomir 25, Robni terminal, 10000 Zagreb zastupanog po punomoćniku IVAN MARIĆ</izvorni_sadrzaj>
    <derivirana_varijabla naziv="DomainObject.Predmet.ProtustrankaFormatedWithAdress_1"> IMM d.o.o., Jankomir 25, Robni terminal, 10000 Zagreb zastupanog po punomoćniku IVAN MARIĆ</derivirana_varijabla>
  </DomainObject.Predmet.ProtustrankaFormatedWithAdress>
  <DomainObject.Predmet.ProtustrankaFormatedWithAdressOIB>
    <izvorni_sadrzaj> IMM d.o.o., OIB 74194411474, Jankomir 25, Robni terminal, 10000 Zagreb zastupanog po punomoćniku IVAN MARIĆ</izvorni_sadrzaj>
    <derivirana_varijabla naziv="DomainObject.Predmet.ProtustrankaFormatedWithAdressOIB_1"> IMM d.o.o., OIB 74194411474, Jankomir 25, Robni terminal, 10000 Zagreb zastupanog po punomoćniku IVAN MARIĆ</derivirana_varijabla>
  </DomainObject.Predmet.ProtustrankaFormatedWithAdressOIB>
  <DomainObject.Predmet.ProtustrankaWithAdress>
    <izvorni_sadrzaj>IMM d.o.o. Jankomir 25, Robni terminal, 10000 Zagreb</izvorni_sadrzaj>
    <derivirana_varijabla naziv="DomainObject.Predmet.ProtustrankaWithAdress_1">IMM d.o.o. Jankomir 25, Robni terminal, 10000 Zagreb</derivirana_varijabla>
  </DomainObject.Predmet.ProtustrankaWithAdress>
  <DomainObject.Predmet.ProtustrankaWithAdressOIB>
    <izvorni_sadrzaj>IMM d.o.o., OIB 74194411474, Jankomir 25, Robni terminal, 10000 Zagreb</izvorni_sadrzaj>
    <derivirana_varijabla naziv="DomainObject.Predmet.ProtustrankaWithAdressOIB_1">IMM d.o.o., OIB 74194411474, Jankomir 25, Robni terminal, 10000 Zagreb</derivirana_varijabla>
  </DomainObject.Predmet.ProtustrankaWithAdressOIB>
  <DomainObject.Predmet.ProtustrankaNazivFormated>
    <izvorni_sadrzaj>IMM d.o.o.</izvorni_sadrzaj>
    <derivirana_varijabla naziv="DomainObject.Predmet.ProtustrankaNazivFormated_1">IMM d.o.o.</derivirana_varijabla>
  </DomainObject.Predmet.ProtustrankaNazivFormated>
  <DomainObject.Predmet.ProtustrankaNazivFormatedOIB>
    <izvorni_sadrzaj>IMM d.o.o., OIB 74194411474</izvorni_sadrzaj>
    <derivirana_varijabla naziv="DomainObject.Predmet.ProtustrankaNazivFormatedOIB_1">IMM d.o.o., OIB 74194411474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 d.o.o. zastupanog po punomoćniku IVAN MARIĆ</item>
    </izvorni_sadrzaj>
    <derivirana_varijabla naziv="DomainObject.Predmet.ProtuStrankaListFormated_1">
      <item>IMM d.o.o. zastupanog po punomoćniku IVAN MARIĆ</item>
    </derivirana_varijabla>
  </DomainObject.Predmet.ProtuStrankaListFormated>
  <DomainObject.Predmet.ProtuStrankaListFormatedOIB>
    <izvorni_sadrzaj>
      <item>IMM d.o.o., OIB 74194411474 zastupanog po punomoćniku IVAN MARIĆ</item>
    </izvorni_sadrzaj>
    <derivirana_varijabla naziv="DomainObject.Predmet.ProtuStrankaListFormatedOIB_1">
      <item>IMM d.o.o., OIB 74194411474 zastupanog po punomoćniku IVAN MARIĆ</item>
    </derivirana_varijabla>
  </DomainObject.Predmet.ProtuStrankaListFormatedOIB>
  <DomainObject.Predmet.ProtuStrankaListFormatedWithAdress>
    <izvorni_sadrzaj>
      <item>IMM d.o.o., Jankomir 25, Robni terminal, 10000 Zagreb zastupanog po punomoćniku IVAN MARIĆ</item>
    </izvorni_sadrzaj>
    <derivirana_varijabla naziv="DomainObject.Predmet.ProtuStrankaListFormatedWithAdress_1">
      <item>IMM d.o.o., Jankomir 25, Robni terminal, 10000 Zagreb zastupanog po punomoćniku IVAN MARIĆ</item>
    </derivirana_varijabla>
  </DomainObject.Predmet.ProtuStrankaListFormatedWithAdress>
  <DomainObject.Predmet.ProtuStrankaListFormatedWithAdressOIB>
    <izvorni_sadrzaj>
      <item>IMM d.o.o., OIB 74194411474, Jankomir 25, Robni terminal, 10000 Zagreb zastupanog po punomoćniku IVAN MARIĆ</item>
    </izvorni_sadrzaj>
    <derivirana_varijabla naziv="DomainObject.Predmet.ProtuStrankaListFormatedWithAdressOIB_1">
      <item>IMM d.o.o., OIB 74194411474, Jankomir 25, Robni terminal, 10000 Zagreb zastupanog po punomoćniku IVAN MARIĆ</item>
    </derivirana_varijabla>
  </DomainObject.Predmet.ProtuStrankaListFormatedWithAdressOIB>
  <DomainObject.Predmet.ProtuStrankaListNazivFormated>
    <izvorni_sadrzaj>
      <item>IMM d.o.o.</item>
    </izvorni_sadrzaj>
    <derivirana_varijabla naziv="DomainObject.Predmet.ProtuStrankaListNazivFormated_1">
      <item>IMM d.o.o.</item>
    </derivirana_varijabla>
  </DomainObject.Predmet.ProtuStrankaListNazivFormated>
  <DomainObject.Predmet.ProtuStrankaListNazivFormatedOIB>
    <izvorni_sadrzaj>
      <item>IMM d.o.o., OIB 74194411474</item>
    </izvorni_sadrzaj>
    <derivirana_varijabla naziv="DomainObject.Predmet.ProtuStrankaListNazivFormatedOIB_1">
      <item>IMM d.o.o., OIB 74194411474</item>
    </derivirana_varijabla>
  </DomainObject.Predmet.ProtuStrankaListNazivFormatedOIB>
  <DomainObject.Predmet.OstaliListFormated>
    <izvorni_sadrzaj>
      <item>IVAN MARIĆ punomoćnik sudionika u postupku IMM d.o.o.</item>
    </izvorni_sadrzaj>
    <derivirana_varijabla naziv="DomainObject.Predmet.OstaliListFormated_1">
      <item>IVAN MARIĆ punomoćnik sudionika u postupku IMM d.o.o.</item>
    </derivirana_varijabla>
  </DomainObject.Predmet.OstaliListFormated>
  <DomainObject.Predmet.OstaliListFormatedOIB>
    <izvorni_sadrzaj>
      <item>IVAN MARIĆ, OIB 72970792955 punomoćnik sudionika u postupku IMM d.o.o.</item>
    </izvorni_sadrzaj>
    <derivirana_varijabla naziv="DomainObject.Predmet.OstaliListFormatedOIB_1">
      <item>IVAN MARIĆ, OIB 72970792955 punomoćnik sudionika u postupku IMM d.o.o.</item>
    </derivirana_varijabla>
  </DomainObject.Predmet.OstaliListFormatedOIB>
  <DomainObject.Predmet.OstaliListFormatedWithAdress>
    <izvorni_sadrzaj>
      <item>IVAN MARIĆ, Martina Pušteka, 10000 Zagreb punomoćnik sudionika u postupku IMM d.o.o.</item>
    </izvorni_sadrzaj>
    <derivirana_varijabla naziv="DomainObject.Predmet.OstaliListFormatedWithAdress_1">
      <item>IVAN MARIĆ, Martina Pušteka, 10000 Zagreb punomoćnik sudionika u postupku IMM d.o.o.</item>
    </derivirana_varijabla>
  </DomainObject.Predmet.OstaliListFormatedWithAdress>
  <DomainObject.Predmet.OstaliListFormatedWithAdressOIB>
    <izvorni_sadrzaj>
      <item>IVAN MARIĆ, OIB 72970792955, Martina Pušteka, 10000 Zagreb punomoćnik sudionika u postupku IMM d.o.o.</item>
    </izvorni_sadrzaj>
    <derivirana_varijabla naziv="DomainObject.Predmet.OstaliListFormatedWithAdressOIB_1">
      <item>IVAN MARIĆ, OIB 72970792955, Martina Pušteka, 10000 Zagreb punomoćnik sudionika u postupku IMM d.o.o.</item>
    </derivirana_varijabla>
  </DomainObject.Predmet.OstaliListFormatedWithAdressOIB>
  <DomainObject.Predmet.OstaliListNazivFormated>
    <izvorni_sadrzaj>
      <item>IVAN MARIĆ</item>
    </izvorni_sadrzaj>
    <derivirana_varijabla naziv="DomainObject.Predmet.OstaliListNazivFormated_1">
      <item>IVAN MARIĆ</item>
    </derivirana_varijabla>
  </DomainObject.Predmet.OstaliListNazivFormated>
  <DomainObject.Predmet.OstaliListNazivFormatedOIB>
    <izvorni_sadrzaj>
      <item>IVAN MARIĆ, OIB 72970792955</item>
    </izvorni_sadrzaj>
    <derivirana_varijabla naziv="DomainObject.Predmet.OstaliListNazivFormatedOIB_1">
      <item>IVAN MARIĆ, OIB 72970792955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 d.o.o.</izvorni_sadrzaj>
    <derivirana_varijabla naziv="DomainObject.Predmet.ProtustrankaIDrugi_1">IMM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IMM d.o.o., OIB 74194411474, Jankomir 25, Robni terminal, 10000 Zagreb</izvorni_sadrzaj>
    <derivirana_varijabla naziv="DomainObject.Predmet.ProtustrankaIDrugiAdressOIB_1">IMM d.o.o., OIB 74194411474, Jankomir 25, Robni terminal,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IMM d.o.o.</item>
      <item>IVAN MARIĆ</item>
    </izvorni_sadrzaj>
    <derivirana_varijabla naziv="DomainObject.Predmet.SudioniciListNaziv_1">
      <item>FINA Regionalni centar Zagreb</item>
      <item>IMM d.o.o.</item>
      <item>IVAN MARIĆ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IMM d.o.o., OIB 74194411474, Jankomir 25, Robni terminal,10000 Zagreb</item>
      <item>IVAN MARIĆ, OIB 72970792955, Martina Pušteka,10000 Zagreb</item>
    </izvorni_sadrzaj>
    <derivirana_varijabla naziv="DomainObject.Predmet.SudioniciListAdressOIB_1">
      <item>FINA Regionalni centar Zagreb, OIB 85821130368, Trg svibanjskih žrtava  1995. 1,10000 Zagreb</item>
      <item>IMM d.o.o., OIB 74194411474, Jankomir 25, Robni terminal,10000 Zagreb</item>
      <item>IVAN MARIĆ, OIB 72970792955, Martina Pušteka,10000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74194411474</item>
      <item>, OIB 72970792955</item>
    </izvorni_sadrzaj>
    <derivirana_varijabla naziv="DomainObject.Predmet.SudioniciListNazivOIB_1">
      <item>, OIB 85821130368</item>
      <item>, OIB 74194411474</item>
      <item>, OIB 72970792955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1315</properties:Characters>
  <properties:Lines>44</properties:Lines>
  <properties:Paragraphs>15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2015-12-22T12:52:00Z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