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573e" w14:paraId="c38573e" w:rsidRDefault="00F95948" w:rsidP="00F95948" w:rsidR="00F9594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948" w:rsidP="00F95948" w:rsidR="00F9594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5948" w:rsidP="00F95948" w:rsidR="00F9594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5948" w:rsidP="00F95948" w:rsidR="00F9594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95948" w:rsidP="00F95948" w:rsidR="00F9594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5948" w:rsidP="00F95948" w:rsidR="00F9594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95948" w:rsidP="00F95948" w:rsidR="00F95948">
      <w:pPr>
        <w:jc w:val="center"/>
        <w:rPr>
          <w:rFonts w:cs="Times New Roman" w:eastAsia="Times New Roman"/>
          <w:szCs w:val="24"/>
        </w:rPr>
      </w:pPr>
    </w:p>
    <w:p w:rsidRDefault="00F95948" w:rsidP="00F95948" w:rsidR="00F9594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R. C. OPTIKA d. o. o. Poreč, Obala maršala Tita 24, OIB </w:t>
      </w:r>
      <w:r w:rsidRPr="00F95948">
        <w:rPr>
          <w:rFonts w:cs="Times New Roman" w:eastAsia="Times New Roman"/>
        </w:rPr>
        <w:t>59755615630</w:t>
      </w:r>
      <w:r>
        <w:rPr>
          <w:rFonts w:cs="Times New Roman" w:eastAsia="Times New Roman"/>
        </w:rPr>
        <w:t xml:space="preserve">, MBS </w:t>
      </w:r>
      <w:r w:rsidRPr="00F95948">
        <w:rPr>
          <w:rFonts w:cs="Times New Roman" w:eastAsia="Times New Roman"/>
        </w:rPr>
        <w:t>130037355</w:t>
      </w:r>
      <w:r>
        <w:rPr>
          <w:rFonts w:cs="Times New Roman" w:eastAsia="Times New Roman"/>
          <w:szCs w:val="24"/>
        </w:rPr>
        <w:t>, 21. srpnja 2017.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R. C. OPTIKA d. o. o. Poreč, Obala maršala Tita 24, OIB </w:t>
      </w:r>
      <w:r w:rsidRPr="00F95948">
        <w:rPr>
          <w:rFonts w:cs="Times New Roman" w:eastAsia="Times New Roman"/>
        </w:rPr>
        <w:t>59755615630</w:t>
      </w:r>
      <w:r>
        <w:rPr>
          <w:rFonts w:cs="Times New Roman" w:eastAsia="Times New Roman"/>
        </w:rPr>
        <w:t xml:space="preserve">, MBS </w:t>
      </w:r>
      <w:r w:rsidRPr="00F95948">
        <w:rPr>
          <w:rFonts w:cs="Times New Roman" w:eastAsia="Times New Roman"/>
        </w:rPr>
        <w:t>130037355</w:t>
      </w:r>
      <w:r>
        <w:rPr>
          <w:rFonts w:cs="Times New Roman" w:eastAsia="Times New Roman"/>
          <w:szCs w:val="24"/>
        </w:rPr>
        <w:t>.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R. C. OPTIKA d. o. o. Poreč, Obala maršala Tita 24, OIB </w:t>
      </w:r>
      <w:r w:rsidRPr="00F95948">
        <w:rPr>
          <w:rFonts w:cs="Times New Roman" w:eastAsia="Times New Roman"/>
        </w:rPr>
        <w:t>59755615630</w:t>
      </w:r>
      <w:r>
        <w:rPr>
          <w:rFonts w:cs="Times New Roman" w:eastAsia="Times New Roman"/>
        </w:rPr>
        <w:t xml:space="preserve">, MBS </w:t>
      </w:r>
      <w:r w:rsidRPr="00F95948">
        <w:rPr>
          <w:rFonts w:cs="Times New Roman" w:eastAsia="Times New Roman"/>
        </w:rPr>
        <w:t>130037355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3333-297-2017, i da obustavi daljnju pljenidbu do iznosa od 5.000,00 kn.</w:t>
      </w:r>
    </w:p>
    <w:p w:rsidRDefault="00F95948" w:rsidP="00F95948" w:rsidR="00F95948">
      <w:pPr>
        <w:ind w:firstLine="709"/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R. C. OPTIKA d. o. o. Poreč, Obala maršala Tita 24, OIB </w:t>
      </w:r>
      <w:r w:rsidRPr="00F95948">
        <w:rPr>
          <w:rFonts w:cs="Times New Roman" w:eastAsia="Times New Roman"/>
        </w:rPr>
        <w:t>59755615630</w:t>
      </w:r>
      <w:r>
        <w:rPr>
          <w:rFonts w:cs="Times New Roman" w:eastAsia="Times New Roman"/>
        </w:rPr>
        <w:t xml:space="preserve">, MBS </w:t>
      </w:r>
      <w:r w:rsidRPr="00F95948">
        <w:rPr>
          <w:rFonts w:cs="Times New Roman" w:eastAsia="Times New Roman"/>
        </w:rPr>
        <w:t>130037355</w:t>
      </w:r>
      <w:r>
        <w:rPr>
          <w:rFonts w:cs="Times New Roman" w:eastAsia="Times New Roman"/>
          <w:szCs w:val="24"/>
        </w:rPr>
        <w:t>.</w:t>
      </w:r>
    </w:p>
    <w:p w:rsidRDefault="00F95948" w:rsidP="00F95948" w:rsidR="00F95948">
      <w:pPr>
        <w:ind w:firstLine="709"/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R. C. OPTIKA d. o. o. Poreč, Obala maršala Tita 24, OIB </w:t>
      </w:r>
      <w:r w:rsidRPr="00F95948">
        <w:rPr>
          <w:rFonts w:cs="Times New Roman" w:eastAsia="Times New Roman"/>
        </w:rPr>
        <w:t>59755615630</w:t>
      </w:r>
      <w:r>
        <w:rPr>
          <w:rFonts w:cs="Times New Roman" w:eastAsia="Times New Roman"/>
        </w:rPr>
        <w:t xml:space="preserve">, MBS </w:t>
      </w:r>
      <w:r w:rsidRPr="00F95948">
        <w:rPr>
          <w:rFonts w:cs="Times New Roman" w:eastAsia="Times New Roman"/>
        </w:rPr>
        <w:t>130037355</w:t>
      </w:r>
      <w:r>
        <w:rPr>
          <w:rFonts w:cs="Times New Roman" w:eastAsia="Times New Roman"/>
          <w:szCs w:val="24"/>
        </w:rPr>
        <w:t>.</w:t>
      </w:r>
    </w:p>
    <w:p w:rsidRDefault="00F95948" w:rsidP="00F95948" w:rsidR="00F95948">
      <w:pPr>
        <w:ind w:firstLine="709"/>
        <w:rPr>
          <w:rFonts w:cs="Times New Roman" w:eastAsia="Times New Roman"/>
          <w:szCs w:val="24"/>
        </w:rPr>
      </w:pP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95948" w:rsidP="00F95948" w:rsidR="00F95948">
      <w:pPr>
        <w:ind w:firstLine="708"/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19. svibnja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R. C. OPTIKA d. o. o. Poreč</w:t>
      </w:r>
      <w:r>
        <w:rPr>
          <w:rFonts w:cs="Times New Roman" w:eastAsia="Times New Roman"/>
          <w:szCs w:val="24"/>
        </w:rPr>
        <w:t>.</w:t>
      </w:r>
    </w:p>
    <w:p w:rsidRDefault="00F95948" w:rsidP="00F95948" w:rsidR="00F9594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svibnja 2017. imao neizvršene osnove za plaćanje u neprekinutom razdoblju od 120 dana u ukupnom iznosu 69.695,24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23. svibnja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St-297/2017-3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95948" w:rsidP="00F95948" w:rsidR="00F959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95948" w:rsidP="00F95948" w:rsidR="00F959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F95948" w:rsidP="00F95948" w:rsidR="00F959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21. srpnja 2017. 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F95948" w:rsidP="00F95948" w:rsidR="00F9594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F0591">
        <w:rPr>
          <w:rFonts w:cs="Times New Roman" w:eastAsia="Times New Roman"/>
          <w:szCs w:val="24"/>
        </w:rPr>
        <w:t xml:space="preserve">, v. r. </w:t>
      </w:r>
    </w:p>
    <w:p w:rsidRDefault="00F95948" w:rsidP="00F95948" w:rsidR="00F95948">
      <w:pPr>
        <w:jc w:val="left"/>
        <w:rPr>
          <w:rFonts w:cs="Times New Roman" w:eastAsia="Times New Roman"/>
          <w:szCs w:val="24"/>
        </w:rPr>
      </w:pPr>
    </w:p>
    <w:p w:rsidRDefault="00F95948" w:rsidP="00F95948" w:rsidR="00F95948">
      <w:pPr>
        <w:jc w:val="left"/>
        <w:rPr>
          <w:rFonts w:cs="Times New Roman" w:eastAsia="Times New Roman"/>
          <w:szCs w:val="24"/>
        </w:rPr>
      </w:pPr>
    </w:p>
    <w:p w:rsidRDefault="00F95948" w:rsidP="00F95948" w:rsidR="00F9594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95948" w:rsidP="00F95948" w:rsidR="00F95948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95948" w:rsidP="00F95948" w:rsidR="00F959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rPr>
          <w:rFonts w:cs="Times New Roman" w:eastAsia="Times New Roman"/>
          <w:szCs w:val="24"/>
        </w:rPr>
      </w:pPr>
    </w:p>
    <w:p w:rsidRDefault="00F95948" w:rsidP="00F95948" w:rsidR="00F9594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95948" w:rsidP="00F95948" w:rsidR="00F959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F95948" w:rsidP="00F95948" w:rsidR="00F959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R. C. OPTIKA d. o. o. Poreč, Obala maršala Tita 24</w:t>
      </w:r>
      <w:r>
        <w:rPr>
          <w:rFonts w:cs="Times New Roman" w:eastAsia="Times New Roman"/>
          <w:szCs w:val="24"/>
        </w:rPr>
        <w:t xml:space="preserve">, </w:t>
      </w:r>
    </w:p>
    <w:p w:rsidRDefault="00F95948" w:rsidP="00F95948" w:rsidR="00F9594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95948" w:rsidP="00F95948" w:rsidR="00F959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95948" w:rsidP="00F95948" w:rsidR="00F9594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F95948" w:rsidP="00F95948" w:rsidR="00F9594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95948" w:rsidP="00F95948" w:rsidR="00F959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95948" w:rsidP="00F95948" w:rsidR="00F959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95948" w:rsidP="00F95948" w:rsidR="00F95948"/>
    <w:p w:rsidRDefault="00F95948" w:rsidP="00F95948" w:rsidR="00F95948"/>
    <w:p w:rsidRDefault="00F95948" w:rsidP="00F95948" w:rsidR="00F95948"/>
    <w:p w:rsidRDefault="009A47F9" w:rsidR="009A47F9"/>
    <w:sectPr w:rsidSect="00901962" w:rsidR="009A47F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948" w:rsidP="00F95948" w:rsidR="00F95948">
      <w:r>
        <w:separator/>
      </w:r>
    </w:p>
  </w:endnote>
  <w:endnote w:id="0" w:type="continuationSeparator">
    <w:p w:rsidRDefault="00F95948" w:rsidP="00F95948" w:rsidR="00F95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948" w:rsidP="00F95948" w:rsidR="00F95948">
      <w:r>
        <w:separator/>
      </w:r>
    </w:p>
  </w:footnote>
  <w:footnote w:id="0" w:type="continuationSeparator">
    <w:p w:rsidRDefault="00F95948" w:rsidP="00F95948" w:rsidR="00F95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948" w:rsidP="00901962" w:rsidR="00901962">
    <w:pPr>
      <w:pStyle w:val="Zaglavlje"/>
      <w:tabs>
        <w:tab w:pos="4427" w:val="left"/>
      </w:tabs>
    </w:pPr>
    <w:r>
      <w:tab/>
    </w:r>
    <w:r>
      <w:t>2</w:t>
    </w:r>
    <w:r>
      <w:tab/>
      <w:t>3 St-297/2017-4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948" w:rsidR="00901962">
    <w:pPr>
      <w:pStyle w:val="Zaglavlje"/>
    </w:pPr>
    <w:r>
      <w:tab/>
    </w:r>
    <w:r>
      <w:tab/>
    </w:r>
    <w:r>
      <w:t>3 St-297/2017-4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B9A"/>
    <w:rsid w:val="004F0591"/>
    <w:rsid w:val="007E4B9A"/>
    <w:rsid w:val="009A47F9"/>
    <w:rsid w:val="00F9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9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59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94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9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9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9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9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5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05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05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05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9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59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94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9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9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9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9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5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05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05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05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R.C. OPTIKA d.o.o. POREČ</izvorni_sadrzaj>
    <derivirana_varijabla naziv="DomainObject.Predmet.ProtustrankaFormated_1">  R.C. OPTIKA d.o.o. POREČ</derivirana_varijabla>
  </DomainObject.Predmet.ProtustrankaFormated>
  <DomainObject.Predmet.ProtustrankaFormatedOIB>
    <izvorni_sadrzaj>  R.C. OPTIKA d.o.o. POREČ, OIB 59755615630</izvorni_sadrzaj>
    <derivirana_varijabla naziv="DomainObject.Predmet.ProtustrankaFormatedOIB_1">  R.C. OPTIKA d.o.o. POREČ, OIB 59755615630</derivirana_varijabla>
  </DomainObject.Predmet.ProtustrankaFormatedOIB>
  <DomainObject.Predmet.ProtustrankaFormatedWithAdress>
    <izvorni_sadrzaj> R.C. OPTIKA d.o.o. POREČ, Obala maršala Tita 24, 52440 Poreč</izvorni_sadrzaj>
    <derivirana_varijabla naziv="DomainObject.Predmet.ProtustrankaFormatedWithAdress_1"> R.C. OPTIKA d.o.o. POREČ, Obala maršala Tita 24, 52440 Poreč</derivirana_varijabla>
  </DomainObject.Predmet.ProtustrankaFormatedWithAdress>
  <DomainObject.Predmet.ProtustrankaFormatedWithAdressOIB>
    <izvorni_sadrzaj> R.C. OPTIKA d.o.o. POREČ, OIB 59755615630, Obala maršala Tita 24, 52440 Poreč</izvorni_sadrzaj>
    <derivirana_varijabla naziv="DomainObject.Predmet.ProtustrankaFormatedWithAdressOIB_1"> R.C. OPTIKA d.o.o. POREČ, OIB 59755615630, Obala maršala Tita 24, 52440 Poreč</derivirana_varijabla>
  </DomainObject.Predmet.ProtustrankaFormatedWithAdressOIB>
  <DomainObject.Predmet.ProtustrankaWithAdress>
    <izvorni_sadrzaj>R.C. OPTIKA d.o.o. POREČ Obala maršala Tita 24, 52440 Poreč</izvorni_sadrzaj>
    <derivirana_varijabla naziv="DomainObject.Predmet.ProtustrankaWithAdress_1">R.C. OPTIKA d.o.o. POREČ Obala maršala Tita 24, 52440 Poreč</derivirana_varijabla>
  </DomainObject.Predmet.ProtustrankaWithAdress>
  <DomainObject.Predmet.ProtustrankaWithAdressOIB>
    <izvorni_sadrzaj>R.C. OPTIKA d.o.o. POREČ, OIB 59755615630, Obala maršala Tita 24, 52440 Poreč</izvorni_sadrzaj>
    <derivirana_varijabla naziv="DomainObject.Predmet.ProtustrankaWithAdressOIB_1">R.C. OPTIKA d.o.o. POREČ, OIB 59755615630, Obala maršala Tita 24, 52440 Poreč</derivirana_varijabla>
  </DomainObject.Predmet.ProtustrankaWithAdressOIB>
  <DomainObject.Predmet.ProtustrankaNazivFormated>
    <izvorni_sadrzaj>R.C. OPTIKA d.o.o. POREČ</izvorni_sadrzaj>
    <derivirana_varijabla naziv="DomainObject.Predmet.ProtustrankaNazivFormated_1">R.C. OPTIKA d.o.o. POREČ</derivirana_varijabla>
  </DomainObject.Predmet.ProtustrankaNazivFormated>
  <DomainObject.Predmet.ProtustrankaNazivFormatedOIB>
    <izvorni_sadrzaj>R.C. OPTIKA d.o.o. POREČ, OIB 59755615630</izvorni_sadrzaj>
    <derivirana_varijabla naziv="DomainObject.Predmet.ProtustrankaNazivFormatedOIB_1">R.C. OPTIKA d.o.o. POREČ, OIB 59755615630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69695.24</izvorni_sadrzaj>
    <derivirana_varijabla naziv="DomainObject.Predmet.TrenutnaVrijednost_1">69695.24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R.C. OPTIKA d.o.o. POREČ</item>
    </izvorni_sadrzaj>
    <derivirana_varijabla naziv="DomainObject.Predmet.ProtuStrankaListFormated_1">
      <item>R.C. OPTIKA d.o.o. POREČ</item>
    </derivirana_varijabla>
  </DomainObject.Predmet.ProtuStrankaListFormated>
  <DomainObject.Predmet.ProtuStrankaListFormatedOIB>
    <izvorni_sadrzaj>
      <item>R.C. OPTIKA d.o.o. POREČ, OIB 59755615630</item>
    </izvorni_sadrzaj>
    <derivirana_varijabla naziv="DomainObject.Predmet.ProtuStrankaListFormatedOIB_1">
      <item>R.C. OPTIKA d.o.o. POREČ, OIB 59755615630</item>
    </derivirana_varijabla>
  </DomainObject.Predmet.ProtuStrankaListFormatedOIB>
  <DomainObject.Predmet.ProtuStrankaListFormatedWithAdress>
    <izvorni_sadrzaj>
      <item>R.C. OPTIKA d.o.o. POREČ, Obala maršala Tita 24, 52440 Poreč</item>
    </izvorni_sadrzaj>
    <derivirana_varijabla naziv="DomainObject.Predmet.ProtuStrankaListFormatedWithAdress_1">
      <item>R.C. OPTIKA d.o.o. POREČ, Obala maršala Tita 24, 52440 Poreč</item>
    </derivirana_varijabla>
  </DomainObject.Predmet.ProtuStrankaListFormatedWithAdress>
  <DomainObject.Predmet.ProtuStrankaListFormatedWithAdressOIB>
    <izvorni_sadrzaj>
      <item>R.C. OPTIKA d.o.o. POREČ, OIB 59755615630, Obala maršala Tita 24, 52440 Poreč</item>
    </izvorni_sadrzaj>
    <derivirana_varijabla naziv="DomainObject.Predmet.ProtuStrankaListFormatedWithAdressOIB_1">
      <item>R.C. OPTIKA d.o.o. POREČ, OIB 59755615630, Obala maršala Tita 24, 52440 Poreč</item>
    </derivirana_varijabla>
  </DomainObject.Predmet.ProtuStrankaListFormatedWithAdressOIB>
  <DomainObject.Predmet.ProtuStrankaListNazivFormated>
    <izvorni_sadrzaj>
      <item>R.C. OPTIKA d.o.o. POREČ</item>
    </izvorni_sadrzaj>
    <derivirana_varijabla naziv="DomainObject.Predmet.ProtuStrankaListNazivFormated_1">
      <item>R.C. OPTIKA d.o.o. POREČ</item>
    </derivirana_varijabla>
  </DomainObject.Predmet.ProtuStrankaListNazivFormated>
  <DomainObject.Predmet.ProtuStrankaListNazivFormatedOIB>
    <izvorni_sadrzaj>
      <item>R.C. OPTIKA d.o.o. POREČ, OIB 59755615630</item>
    </izvorni_sadrzaj>
    <derivirana_varijabla naziv="DomainObject.Predmet.ProtuStrankaListNazivFormatedOIB_1">
      <item>R.C. OPTIKA d.o.o. POREČ, OIB 59755615630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R.C. OPTIKA d.o.o. POREČ</izvorni_sadrzaj>
    <derivirana_varijabla naziv="DomainObject.Predmet.ProtustrankaIDrugi_1">R.C. OPTIKA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R.C. OPTIKA d.o.o. POREČ, OIB 59755615630, Obala maršala Tita 24, 52440 Poreč</izvorni_sadrzaj>
    <derivirana_varijabla naziv="DomainObject.Predmet.ProtustrankaIDrugiAdressOIB_1">R.C. OPTIKA d.o.o. POREČ, OIB 59755615630, Obala maršala Tita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R.C. OPTIKA d.o.o. POREČ</item>
    </izvorni_sadrzaj>
    <derivirana_varijabla naziv="DomainObject.Predmet.SudioniciListNaziv_1">
      <item>FINANCIJSKA AGENCIJA, RC RIJEKA, PODRUŽNICA PULA, PULA</item>
      <item>R.C. OPTIKA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R.C. OPTIKA d.o.o. POREČ, OIB 59755615630, Obala maršala Tita 24,52440 Poreč</item>
    </izvorni_sadrzaj>
    <derivirana_varijabla naziv="DomainObject.Predmet.SudioniciListAdressOIB_1">
      <item>FINANCIJSKA AGENCIJA, RC RIJEKA, PODRUŽNICA PULA, PULA, OIB 85821130368, Giardini 5,52100 Pula</item>
      <item>R.C. OPTIKA d.o.o. POREČ, OIB 59755615630, Obala maršala Tita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59755615630</item>
    </izvorni_sadrzaj>
    <derivirana_varijabla naziv="DomainObject.Predmet.SudioniciListNazivOIB_1">
      <item>, OIB 85821130368</item>
      <item>, OIB 59755615630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801</properties:Words>
  <properties:Characters>4139</properties:Characters>
  <properties:Lines>96</properties:Lines>
  <properties:Paragraphs>33</properties:Paragraphs>
  <properties:TotalTime>2</properties:TotalTime>
  <properties:ScaleCrop>false</properties:ScaleCrop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2017-07-21T07:04:00Z</dcterms:created>
  <dc:creator>Morena Brajuha</dc:creator>
  <dc:description/>
  <cp:keywords/>
  <cp:lastModifiedBy>Morena Brajuha</cp:lastModifiedBy>
  <cp:lastPrinted>2017-07-21T07:33:00Z</cp:lastPrinted>
  <dcterms:modified xmlns:xsi="http://www.w3.org/2001/XMLSchema-instance" xsi:type="dcterms:W3CDTF">2017-07-21T07:33:00Z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