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4fe2e" w14:paraId="824fe2e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BE126A">
        <w:t>918</w:t>
      </w:r>
      <w:r w:rsidR="00D27F5C">
        <w:t>/17-</w:t>
      </w:r>
      <w:r w:rsidR="00BE126A">
        <w:t>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BE126A">
        <w:t>KOMERCIJALNE USLUGE MARIĆ j</w:t>
      </w:r>
      <w:r w:rsidR="00F96A00">
        <w:t>ednostavno društvo s ograničenom odgovornošću</w:t>
      </w:r>
      <w:r w:rsidR="00BE126A">
        <w:t xml:space="preserve"> za usluge, Zagreb, Martićeva 67, MBS: 080950506, OIB: 63753708976</w:t>
      </w:r>
      <w:r>
        <w:t xml:space="preserve">, dana </w:t>
      </w:r>
      <w:r w:rsidR="00F047B4">
        <w:t>3</w:t>
      </w:r>
      <w:r w:rsidR="00902821">
        <w:t>.</w:t>
      </w:r>
      <w:r w:rsidR="00CF2893">
        <w:t xml:space="preserve"> </w:t>
      </w:r>
      <w:r w:rsidR="00BE126A">
        <w:t>listopad</w:t>
      </w:r>
      <w:r w:rsidR="00902821">
        <w:t>a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2D79F9" w:rsidP="00A247C1" w:rsidR="002D79F9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2D79F9" w:rsidP="007A31D3" w:rsidR="002D79F9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BE126A">
        <w:t xml:space="preserve">KOMERCIJALNE USLUGE MARIĆ </w:t>
      </w:r>
      <w:r w:rsidR="002D79F9">
        <w:t xml:space="preserve">jednostavno društvo s ograničenom odgovornošću </w:t>
      </w:r>
      <w:r w:rsidR="00BE126A">
        <w:t>za usluge, Zagreb, Martićeva 67, MBS: 080950506, OIB: 63753708976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F047B4" w:rsidR="00F047B4">
      <w:pPr>
        <w:pStyle w:val="Odlomakpopisa"/>
        <w:numPr>
          <w:ilvl w:val="0"/>
          <w:numId w:val="6"/>
        </w:numPr>
        <w:jc w:val="both"/>
      </w:pPr>
      <w:r>
        <w:t>Za stečajnog upravitelja imenuje se</w:t>
      </w:r>
      <w:r w:rsidR="007F0819">
        <w:t xml:space="preserve"> </w:t>
      </w:r>
      <w:r w:rsidR="00F047B4">
        <w:t>Zoran Ostović, Velika Gorica, Šibenska 19</w:t>
      </w:r>
      <w:r w:rsidR="00917E6B" w:rsidRPr="00917E6B">
        <w:t>, OIB:</w:t>
      </w:r>
      <w:r w:rsidR="00F047B4">
        <w:t xml:space="preserve"> 14973076805.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BE126A">
        <w:t xml:space="preserve">KOMERCIJALNE USLUGE MARIĆ </w:t>
      </w:r>
      <w:r w:rsidR="002D79F9">
        <w:t xml:space="preserve">jednostavno društvo s ograničenom odgovornošću </w:t>
      </w:r>
      <w:r w:rsidR="00BE126A">
        <w:t>za usluge, Zagreb, Martićeva 67, MBS: 080950506, OIB: 63753708976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AC0727" w:rsidR="00AC0727">
      <w:pPr>
        <w:pStyle w:val="Tijeloteksta"/>
        <w:rPr>
          <w:bCs/>
        </w:rPr>
      </w:pPr>
      <w:r w:rsidRPr="00F877AB">
        <w:rPr>
          <w:bCs/>
        </w:rPr>
        <w:t xml:space="preserve">Trgovački sud u Zagrebu </w:t>
      </w:r>
      <w:r w:rsidR="00BE126A">
        <w:rPr>
          <w:bCs/>
        </w:rPr>
        <w:t>6</w:t>
      </w:r>
      <w:r w:rsidRPr="00F877AB">
        <w:rPr>
          <w:bCs/>
        </w:rPr>
        <w:t xml:space="preserve">. </w:t>
      </w:r>
      <w:r w:rsidR="00BE126A">
        <w:rPr>
          <w:bCs/>
        </w:rPr>
        <w:t>travnj</w:t>
      </w:r>
      <w:r>
        <w:rPr>
          <w:bCs/>
        </w:rPr>
        <w:t>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BE126A">
        <w:rPr>
          <w:bCs/>
        </w:rPr>
        <w:t>1975</w:t>
      </w:r>
      <w:r w:rsidRPr="00F877AB">
        <w:rPr>
          <w:bCs/>
        </w:rPr>
        <w:t xml:space="preserve"> od </w:t>
      </w:r>
      <w:r w:rsidR="00BE126A">
        <w:rPr>
          <w:bCs/>
        </w:rPr>
        <w:t>5</w:t>
      </w:r>
      <w:r w:rsidRPr="00F877AB">
        <w:rPr>
          <w:bCs/>
        </w:rPr>
        <w:t xml:space="preserve">. </w:t>
      </w:r>
      <w:r w:rsidR="004D73A2">
        <w:rPr>
          <w:bCs/>
        </w:rPr>
        <w:t>travnja</w:t>
      </w:r>
      <w:r w:rsidRPr="00F877AB">
        <w:rPr>
          <w:bCs/>
        </w:rPr>
        <w:t xml:space="preserve"> 2017. nad stečajnim dužnikom </w:t>
      </w:r>
      <w:r w:rsidR="00BE126A">
        <w:t xml:space="preserve">KOMERCIJALNE USLUGE MARIĆ </w:t>
      </w:r>
      <w:r w:rsidR="002D79F9">
        <w:t xml:space="preserve">jednostavno društvo s ograničenom odgovornošću </w:t>
      </w:r>
      <w:r w:rsidR="00BE126A">
        <w:t>za usluge, Zagreb, Martićeva 67, MBS: 080950506, OIB: 63753708976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047B4" w:rsidP="00F877AB" w:rsidR="00F047B4">
      <w:pPr>
        <w:pStyle w:val="Tijeloteksta"/>
        <w:ind w:firstLine="708"/>
        <w:rPr>
          <w:bCs/>
        </w:rPr>
      </w:pPr>
    </w:p>
    <w:p w:rsidRDefault="00F047B4" w:rsidP="00F047B4" w:rsidR="00F047B4">
      <w:pPr>
        <w:pStyle w:val="Tijeloteksta"/>
        <w:ind w:left="708"/>
        <w:jc w:val="right"/>
      </w:pPr>
    </w:p>
    <w:p w:rsidRDefault="00F047B4" w:rsidP="00F047B4" w:rsidR="00F047B4" w:rsidRPr="00F047B4">
      <w:pPr>
        <w:pStyle w:val="Tijeloteksta"/>
        <w:ind w:left="708"/>
        <w:jc w:val="right"/>
      </w:pPr>
      <w:r>
        <w:lastRenderedPageBreak/>
        <w:t>19 St-918/17-4</w:t>
      </w:r>
    </w:p>
    <w:p w:rsidRDefault="00F047B4" w:rsidP="00F877AB" w:rsidR="00F047B4">
      <w:pPr>
        <w:pStyle w:val="Tijeloteksta"/>
        <w:ind w:firstLine="708"/>
        <w:rPr>
          <w:bCs/>
        </w:rPr>
      </w:pPr>
    </w:p>
    <w:p w:rsidRDefault="00F877AB" w:rsidP="00F877AB" w:rsidR="002D79F9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</w:t>
      </w:r>
    </w:p>
    <w:p w:rsidRDefault="00F877AB" w:rsidP="002D79F9" w:rsidR="00F877AB">
      <w:pPr>
        <w:pStyle w:val="Tijeloteksta"/>
        <w:rPr>
          <w:bCs/>
        </w:rPr>
      </w:pPr>
      <w:r w:rsidRPr="00F877AB">
        <w:rPr>
          <w:bCs/>
        </w:rPr>
        <w:t xml:space="preserve">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FD273B">
        <w:t>7</w:t>
      </w:r>
      <w:r w:rsidR="006704D6">
        <w:t xml:space="preserve">. </w:t>
      </w:r>
      <w:r w:rsidR="00FD273B">
        <w:t>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BE126A">
        <w:t>918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F047B4">
        <w:t>3</w:t>
      </w:r>
      <w:r w:rsidR="00205A1F">
        <w:t xml:space="preserve">. </w:t>
      </w:r>
      <w:r w:rsidR="00BE126A">
        <w:t>listopad</w:t>
      </w:r>
      <w:r w:rsidR="00205A1F">
        <w:t>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C047C6" w:rsidP="000412A0" w:rsidR="009D2F35">
      <w:pPr>
        <w:pStyle w:val="Tijeloteksta"/>
        <w:jc w:val="left"/>
      </w:pPr>
      <w:r>
        <w:t>Maja Videnović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F047B4">
        <w:t>23</w:t>
      </w:r>
      <w:r w:rsidR="00205A1F">
        <w:t>. listopada 2017.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1220" w:rsidP="005C2CD1" w:rsidR="00971220">
      <w:r>
        <w:separator/>
      </w:r>
    </w:p>
  </w:endnote>
  <w:endnote w:id="0" w:type="continuationSeparator">
    <w:p w:rsidRDefault="00971220" w:rsidP="005C2CD1" w:rsidR="009712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1220" w:rsidP="005C2CD1" w:rsidR="00971220">
      <w:r>
        <w:separator/>
      </w:r>
    </w:p>
  </w:footnote>
  <w:footnote w:id="0" w:type="continuationSeparator">
    <w:p w:rsidRDefault="00971220" w:rsidP="005C2CD1" w:rsidR="009712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4235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D79F9"/>
    <w:rsid w:val="002F4AAF"/>
    <w:rsid w:val="002F66FE"/>
    <w:rsid w:val="003276D7"/>
    <w:rsid w:val="003328A0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4267"/>
    <w:rsid w:val="00AA6B6E"/>
    <w:rsid w:val="00AC0727"/>
    <w:rsid w:val="00AC3678"/>
    <w:rsid w:val="00AC4D1A"/>
    <w:rsid w:val="00AD52E8"/>
    <w:rsid w:val="00B17326"/>
    <w:rsid w:val="00B24B41"/>
    <w:rsid w:val="00B3448E"/>
    <w:rsid w:val="00B706CB"/>
    <w:rsid w:val="00B82540"/>
    <w:rsid w:val="00B95B20"/>
    <w:rsid w:val="00BE0AFD"/>
    <w:rsid w:val="00BE126A"/>
    <w:rsid w:val="00BE33FF"/>
    <w:rsid w:val="00C047C6"/>
    <w:rsid w:val="00C2016D"/>
    <w:rsid w:val="00C25CCE"/>
    <w:rsid w:val="00C33593"/>
    <w:rsid w:val="00C33DA9"/>
    <w:rsid w:val="00C34235"/>
    <w:rsid w:val="00C53EB6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047B4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96A00"/>
    <w:rsid w:val="00FD0F74"/>
    <w:rsid w:val="00FD273B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42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2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2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2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2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42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2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2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2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2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St-918/2017</izvorni_sadrzaj>
    <derivirana_varijabla naziv="DomainObject.Predmet.OznakaBroj_1">St-918/2017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KOMERCIJALNE USLUGE MARIĆ jednostavno društvo s ograničenom odgovornošću za usluge</izvorni_sadrzaj>
    <derivirana_varijabla naziv="DomainObject.Predmet.ProtustrankaFormated_1">  KOMERCIJALNE USLUGE MARIĆ jednostavno društvo s ograničenom odgovornošću za usluge</derivirana_varijabla>
  </DomainObject.Predmet.ProtustrankaFormated>
  <DomainObject.Predmet.ProtustrankaFormatedOIB>
    <izvorni_sadrzaj>  KOMERCIJALNE USLUGE MARIĆ jednostavno društvo s ograničenom odgovornošću za usluge, OIB 63753708976</izvorni_sadrzaj>
    <derivirana_varijabla naziv="DomainObject.Predmet.ProtustrankaFormatedOIB_1">  KOMERCIJALNE USLUGE MARIĆ jednostavno društvo s ograničenom odgovornošću za usluge, OIB 63753708976</derivirana_varijabla>
  </DomainObject.Predmet.ProtustrankaFormatedOIB>
  <DomainObject.Predmet.ProtustrankaFormatedWithAdress>
    <izvorni_sadrzaj> KOMERCIJALNE USLUGE MARIĆ jednostavno društvo s ograničenom odgovornošću za usluge, Martićeva 67, 10000 Zagreb</izvorni_sadrzaj>
    <derivirana_varijabla naziv="DomainObject.Predmet.ProtustrankaFormatedWithAdress_1"> KOMERCIJALNE USLUGE MARIĆ jednostavno društvo s ograničenom odgovornošću za usluge, Martićeva 67, 10000 Zagreb</derivirana_varijabla>
  </DomainObject.Predmet.ProtustrankaFormatedWithAdress>
  <DomainObject.Predmet.ProtustrankaFormatedWithAdressOIB>
    <izvorni_sadrzaj> KOMERCIJALNE USLUGE MARIĆ jednostavno društvo s ograničenom odgovornošću za usluge, OIB 63753708976, Martićeva 67, 10000 Zagreb</izvorni_sadrzaj>
    <derivirana_varijabla naziv="DomainObject.Predmet.ProtustrankaFormatedWithAdressOIB_1"> KOMERCIJALNE USLUGE MARIĆ jednostavno društvo s ograničenom odgovornošću za usluge, OIB 63753708976, Martićeva 67, 10000 Zagreb</derivirana_varijabla>
  </DomainObject.Predmet.ProtustrankaFormatedWithAdressOIB>
  <DomainObject.Predmet.ProtustrankaWithAdress>
    <izvorni_sadrzaj>KOMERCIJALNE USLUGE MARIĆ jednostavno društvo s ograničenom odgovornošću za usluge Martićeva 67, 10000 Zagreb</izvorni_sadrzaj>
    <derivirana_varijabla naziv="DomainObject.Predmet.ProtustrankaWithAdress_1">KOMERCIJALNE USLUGE MARIĆ jednostavno društvo s ograničenom odgovornošću za usluge Martićeva 67, 10000 Zagreb</derivirana_varijabla>
  </DomainObject.Predmet.ProtustrankaWithAdress>
  <DomainObject.Predmet.ProtustrankaWithAdressOIB>
    <izvorni_sadrzaj>KOMERCIJALNE USLUGE MARIĆ jednostavno društvo s ograničenom odgovornošću za usluge, OIB 63753708976, Martićeva 67, 10000 Zagreb</izvorni_sadrzaj>
    <derivirana_varijabla naziv="DomainObject.Predmet.ProtustrankaWithAdressOIB_1">KOMERCIJALNE USLUGE MARIĆ jednostavno društvo s ograničenom odgovornošću za usluge, OIB 63753708976, Martićeva 67, 10000 Zagreb</derivirana_varijabla>
  </DomainObject.Predmet.ProtustrankaWithAdressOIB>
  <DomainObject.Predmet.ProtustrankaNazivFormated>
    <izvorni_sadrzaj>KOMERCIJALNE USLUGE MARIĆ jednostavno društvo s ograničenom odgovornošću za usluge</izvorni_sadrzaj>
    <derivirana_varijabla naziv="DomainObject.Predmet.ProtustrankaNazivFormated_1">KOMERCIJALNE USLUGE MARIĆ jednostavno društvo s ograničenom odgovornošću za usluge</derivirana_varijabla>
  </DomainObject.Predmet.ProtustrankaNazivFormated>
  <DomainObject.Predmet.ProtustrankaNazivFormatedOIB>
    <izvorni_sadrzaj>KOMERCIJALNE USLUGE MARIĆ jednostavno društvo s ograničenom odgovornošću za usluge, OIB 63753708976</izvorni_sadrzaj>
    <derivirana_varijabla naziv="DomainObject.Predmet.ProtustrankaNazivFormatedOIB_1">KOMERCIJALNE USLUGE MARIĆ jednostavno društvo s ograničenom odgovornošću za usluge, OIB 63753708976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KOMERCIJALNE USLUGE MARIĆ jednostavno društvo s ograničenom odgovornošću za usluge</item>
    </izvorni_sadrzaj>
    <derivirana_varijabla naziv="DomainObject.Predmet.ProtuStrankaListFormated_1">
      <item>KOMERCIJALNE USLUGE MARIĆ jednostavno društvo s ograničenom odgovornošću za usluge</item>
    </derivirana_varijabla>
  </DomainObject.Predmet.ProtuStrankaListFormated>
  <DomainObject.Predmet.ProtuStrankaListFormatedOIB>
    <izvorni_sadrzaj>
      <item>KOMERCIJALNE USLUGE MARIĆ jednostavno društvo s ograničenom odgovornošću za usluge, OIB 63753708976</item>
    </izvorni_sadrzaj>
    <derivirana_varijabla naziv="DomainObject.Predmet.ProtuStrankaListFormatedOIB_1">
      <item>KOMERCIJALNE USLUGE MARIĆ jednostavno društvo s ograničenom odgovornošću za usluge, OIB 63753708976</item>
    </derivirana_varijabla>
  </DomainObject.Predmet.ProtuStrankaListFormatedOIB>
  <DomainObject.Predmet.ProtuStrankaListFormatedWithAdress>
    <izvorni_sadrzaj>
      <item>KOMERCIJALNE USLUGE MARIĆ jednostavno društvo s ograničenom odgovornošću za usluge, Martićeva 67, 10000 Zagreb</item>
    </izvorni_sadrzaj>
    <derivirana_varijabla naziv="DomainObject.Predmet.ProtuStrankaListFormatedWithAdress_1">
      <item>KOMERCIJALNE USLUGE MARIĆ jednostavno društvo s ograničenom odgovornošću za usluge, Martićeva 67, 10000 Zagreb</item>
    </derivirana_varijabla>
  </DomainObject.Predmet.ProtuStrankaListFormatedWithAdress>
  <DomainObject.Predmet.ProtuStrankaListFormatedWithAdressOIB>
    <izvorni_sadrzaj>
      <item>KOMERCIJALNE USLUGE MARIĆ jednostavno društvo s ograničenom odgovornošću za usluge, OIB 63753708976, Martićeva 67, 10000 Zagreb</item>
    </izvorni_sadrzaj>
    <derivirana_varijabla naziv="DomainObject.Predmet.ProtuStrankaListFormatedWithAdressOIB_1">
      <item>KOMERCIJALNE USLUGE MARIĆ jednostavno društvo s ograničenom odgovornošću za usluge, OIB 63753708976, Martićeva 67, 10000 Zagreb</item>
    </derivirana_varijabla>
  </DomainObject.Predmet.ProtuStrankaListFormatedWithAdressOIB>
  <DomainObject.Predmet.ProtuStrankaListNazivFormated>
    <izvorni_sadrzaj>
      <item>KOMERCIJALNE USLUGE MARIĆ jednostavno društvo s ograničenom odgovornošću za usluge</item>
    </izvorni_sadrzaj>
    <derivirana_varijabla naziv="DomainObject.Predmet.ProtuStrankaListNazivFormated_1">
      <item>KOMERCIJALNE USLUGE MARIĆ jednostavno društvo s ograničenom odgovornošću za usluge</item>
    </derivirana_varijabla>
  </DomainObject.Predmet.ProtuStrankaListNazivFormated>
  <DomainObject.Predmet.ProtuStrankaListNazivFormatedOIB>
    <izvorni_sadrzaj>
      <item>KOMERCIJALNE USLUGE MARIĆ jednostavno društvo s ograničenom odgovornošću za usluge, OIB 63753708976</item>
    </izvorni_sadrzaj>
    <derivirana_varijabla naziv="DomainObject.Predmet.ProtuStrankaListNazivFormatedOIB_1">
      <item>KOMERCIJALNE USLUGE MARIĆ jednostavno društvo s ograničenom odgovornošću za usluge, OIB 63753708976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KOMERCIJALNE USLUGE MARIĆ jednostavno društvo s ograničenom odgovornošću za usluge</izvorni_sadrzaj>
    <derivirana_varijabla naziv="DomainObject.Predmet.ProtustrankaIDrugi_1">KOMERCIJALNE USLUGE MARIĆ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KOMERCIJALNE USLUGE MARIĆ jednostavno društvo s ograničenom odgovornošću za usluge, OIB 63753708976, Martićeva 67, 10000 Zagreb</izvorni_sadrzaj>
    <derivirana_varijabla naziv="DomainObject.Predmet.ProtustrankaIDrugiAdressOIB_1">KOMERCIJALNE USLUGE MARIĆ jednostavno društvo s ograničenom odgovornošću za usluge, OIB 63753708976,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KOMERCIJALNE USLUGE MARIĆ jednostavno društvo s ograničenom odgovornošću za usluge</item>
      <item>FINA Regionalni centar Zagreb</item>
    </izvorni_sadrzaj>
    <derivirana_varijabla naziv="DomainObject.Predmet.SudioniciListNaziv_1">
      <item>KOMERCIJALNE USLUGE MARIĆ jednostavno društvo s ograničenom odgovornošću za usluge</item>
      <item>FINA Regionalni centar Zagreb</item>
    </derivirana_varijabla>
  </DomainObject.Predmet.SudioniciListNaziv>
  <DomainObject.Predmet.SudioniciListAdressOIB>
    <izvorni_sadrzaj>
      <item>KOMERCIJALNE USLUGE MARIĆ jednostavno društvo s ograničenom odgovornošću za usluge, OIB 63753708976, Martićeva 67,10000 Zagreb</item>
      <item>FINA Regionalni centar Zagreb, OIB 85821130368, Trg svibanjskih žrtava 1995. br. 1,10000 Zagreb</item>
    </izvorni_sadrzaj>
    <derivirana_varijabla naziv="DomainObject.Predmet.SudioniciListAdressOIB_1">
      <item>KOMERCIJALNE USLUGE MARIĆ jednostavno društvo s ograničenom odgovornošću za usluge, OIB 63753708976, Martićeva 67,10000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63753708976</item>
      <item>, OIB 85821130368</item>
    </izvorni_sadrzaj>
    <derivirana_varijabla naziv="DomainObject.Predmet.SudioniciListNazivOIB_1">
      <item>, OIB 63753708976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25FA7D-4E64-45F7-810B-4F8D92D027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3292</properties:Characters>
  <properties:Lines>96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2017-09-29T09:44:00Z</dcterms:created>
  <dc:creator>Korisnik</dc:creator>
  <cp:lastModifiedBy>Maja Videnović</cp:lastModifiedBy>
  <cp:lastPrinted>2017-09-28T04:58:00Z</cp:lastPrinted>
  <dcterms:modified xmlns:xsi="http://www.w3.org/2001/XMLSchema-instance" xsi:type="dcterms:W3CDTF">2017-10-03T08:05:00Z</dcterms:modified>
  <cp:revision>7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