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7f82" w14:paraId="fa97f82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506F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St-5288</w:t>
      </w:r>
      <w:r w:rsidR="006E1EC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4A729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6F0ACF">
        <w:t>stečajnog postupka nad dužnikom</w:t>
      </w:r>
      <w:r w:rsidR="001B3DF3">
        <w:t xml:space="preserve"> </w:t>
      </w:r>
      <w:r w:rsidR="002443A7" w:rsidRPr="002443A7">
        <w:t xml:space="preserve"> </w:t>
      </w:r>
      <w:r w:rsidR="00E506F6" w:rsidRPr="00E506F6">
        <w:t xml:space="preserve">ZADRUGA KIR za ekološki uzgoj, poljoprivredu i trgovinu, </w:t>
      </w:r>
      <w:r w:rsidR="002443A7">
        <w:t>OIB:</w:t>
      </w:r>
      <w:r w:rsidR="003C1FC5" w:rsidRPr="003C1FC5">
        <w:t xml:space="preserve"> 94364652839</w:t>
      </w:r>
      <w:r w:rsidR="002443A7">
        <w:t>, MBS:,</w:t>
      </w:r>
      <w:r w:rsidR="007363CC">
        <w:t xml:space="preserve"> </w:t>
      </w:r>
      <w:r w:rsidR="003C1FC5" w:rsidRPr="003C1FC5">
        <w:t>130040209</w:t>
      </w:r>
      <w:r w:rsidR="00445075">
        <w:t xml:space="preserve">, </w:t>
      </w:r>
      <w:r w:rsidR="002443A7">
        <w:t>Zagreb,</w:t>
      </w:r>
      <w:r w:rsidR="00445075">
        <w:t>Vladimira Ruždjaka 9</w:t>
      </w:r>
      <w:r w:rsidR="002443A7">
        <w:t xml:space="preserve"> , </w:t>
      </w:r>
      <w:r w:rsidR="001B3DF3">
        <w:t>13. rujna 2017.</w:t>
      </w:r>
    </w:p>
    <w:p w:rsidRDefault="002443A7" w:rsidP="0092290B" w:rsidR="002443A7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445075" w:rsidRPr="00445075">
        <w:t xml:space="preserve">ZADRUGA KIR za ekološki uzgoj, poljoprivredu i trgovinu, OIB: 94364652839, MBS:, 130040209, Zagreb,Vladimira Ruždjaka 9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363CC" w:rsidRPr="007363CC">
        <w:t xml:space="preserve"> </w:t>
      </w:r>
      <w:r w:rsidR="00445075" w:rsidRPr="00445075">
        <w:t>ZADRUGA KIR za ekološki uzgoj, poljoprivredu i trgovinu, OIB: 94364652839, MBS:, 130040209, Zagreb,Vladimira Ruždjaka 9</w:t>
      </w:r>
      <w:r w:rsidR="00445075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3F19F4">
        <w:t>,</w:t>
      </w:r>
      <w:r>
        <w:t xml:space="preserve"> </w:t>
      </w:r>
      <w:r w:rsidR="003F19F4" w:rsidRPr="003F19F4">
        <w:t>13. rujna 2017.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r w:rsidR="00AE0D99">
        <w:t xml:space="preserve">, v.r.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AE0D99" w:rsidP="004F5146" w:rsidR="00AE0D99">
      <w:pPr>
        <w:spacing w:lineRule="auto" w:line="240" w:after="0"/>
        <w:jc w:val="right"/>
      </w:pPr>
      <w:r>
        <w:t>za točnost otpravka-ovlašteni službenik</w:t>
      </w:r>
    </w:p>
    <w:p w:rsidRDefault="00AE0D99" w:rsidP="004F5146" w:rsidR="00AE0D99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0D9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45075">
          <w:t>70.St-5288</w:t>
        </w:r>
        <w:r w:rsidR="004A729E">
          <w:t>/</w:t>
        </w:r>
        <w:r w:rsidR="007363CC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B3DF3"/>
    <w:rsid w:val="002443A7"/>
    <w:rsid w:val="003C1FC5"/>
    <w:rsid w:val="003F19F4"/>
    <w:rsid w:val="00445075"/>
    <w:rsid w:val="004A729E"/>
    <w:rsid w:val="00547662"/>
    <w:rsid w:val="006026D2"/>
    <w:rsid w:val="006C1BDC"/>
    <w:rsid w:val="006E1039"/>
    <w:rsid w:val="006E1EC6"/>
    <w:rsid w:val="006F0ACF"/>
    <w:rsid w:val="007363CC"/>
    <w:rsid w:val="0092290B"/>
    <w:rsid w:val="00A167C6"/>
    <w:rsid w:val="00A87285"/>
    <w:rsid w:val="00AE0D99"/>
    <w:rsid w:val="00D574B1"/>
    <w:rsid w:val="00DF43CB"/>
    <w:rsid w:val="00E506F6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E0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E0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St-5288/2016</izvorni_sadrzaj>
    <derivirana_varijabla naziv="DomainObject.Predmet.OznakaBroj_1">St-5288/2016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Vladimira Ruždjaka 9, 10000 Zagreb</izvorni_sadrzaj>
    <derivirana_varijabla naziv="DomainObject.Predmet.ProtustrankaFormatedWithAdress_1"> ZADRUGA KIR za ekološki uzgoj, poljoprivredu i trgovinu, POREČ, Vladimira Ruždjaka 9, 10000 Zagreb</derivirana_varijabla>
  </DomainObject.Predmet.ProtustrankaFormatedWithAdress>
  <DomainObject.Predmet.ProtustrankaFormatedWithAdressOIB>
    <izvorni_sadrzaj> ZADRUGA KIR za ekološki uzgoj, poljoprivredu i trgovinu, POREČ, OIB 94364652839, Vladimira Ruždjaka 9, 10000 Zagreb</izvorni_sadrzaj>
    <derivirana_varijabla naziv="DomainObject.Predmet.ProtustrankaFormatedWithAdressOIB_1"> ZADRUGA KIR za ekološki uzgoj, poljoprivredu i trgovinu, POREČ, OIB 94364652839, Vladimira Ruždjaka 9, 10000 Zagreb</derivirana_varijabla>
  </DomainObject.Predmet.ProtustrankaFormatedWithAdressOIB>
  <DomainObject.Predmet.ProtustrankaWithAdress>
    <izvorni_sadrzaj>ZADRUGA KIR za ekološki uzgoj, poljoprivredu i trgovinu, POREČ Vladimira Ruždjaka 9, 10000 Zagreb</izvorni_sadrzaj>
    <derivirana_varijabla naziv="DomainObject.Predmet.ProtustrankaWithAdress_1">ZADRUGA KIR za ekološki uzgoj, poljoprivredu i trgovinu, POREČ Vladimira Ruždjaka 9, 10000 Zagreb</derivirana_varijabla>
  </DomainObject.Predmet.ProtustrankaWithAdress>
  <DomainObject.Predmet.ProtustrankaWithAdressOIB>
    <izvorni_sadrzaj>ZADRUGA KIR za ekološki uzgoj, poljoprivredu i trgovinu, POREČ, OIB 94364652839, Vladimira Ruždjaka 9, 10000 Zagreb</izvorni_sadrzaj>
    <derivirana_varijabla naziv="DomainObject.Predmet.ProtustrankaWithAdressOIB_1">ZADRUGA KIR za ekološki uzgoj, poljoprivredu i trgovinu, POREČ, OIB 94364652839, Vladimira Ruždjaka 9, 10000 Zagreb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Vladimira Ruždjaka 9, 10000 Zagreb</item>
    </izvorni_sadrzaj>
    <derivirana_varijabla naziv="DomainObject.Predmet.ProtuStrankaListFormatedWithAdress_1">
      <item>ZADRUGA KIR za ekološki uzgoj, poljoprivredu i trgovinu, POREČ, Vladimira Ruždjaka 9, 10000 Zagreb</item>
    </derivirana_varijabla>
  </DomainObject.Predmet.ProtuStrankaListFormatedWithAdress>
  <DomainObject.Predmet.ProtuStrankaListFormatedWithAdressOIB>
    <izvorni_sadrzaj>
      <item>ZADRUGA KIR za ekološki uzgoj, poljoprivredu i trgovinu, POREČ, OIB 94364652839, Vladimira Ruždjaka 9, 10000 Zagreb</item>
    </izvorni_sadrzaj>
    <derivirana_varijabla naziv="DomainObject.Predmet.ProtuStrankaListFormatedWithAdressOIB_1">
      <item>ZADRUGA KIR za ekološki uzgoj, poljoprivredu i trgovinu, POREČ, OIB 94364652839, Vladimira Ruždjaka 9, 10000 Zagreb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KIR za ekološki uzgoj, poljoprivredu i trgovinu, POREČ, OIB 94364652839, Vladimira Ruždjaka 9, 10000 Zagreb</izvorni_sadrzaj>
    <derivirana_varijabla naziv="DomainObject.Predmet.ProtustrankaIDrugiAdressOIB_1">ZADRUGA KIR za ekološki uzgoj, poljoprivredu i trgovinu, POREČ, OIB 94364652839,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KIR za ekološki uzgoj, poljoprivredu i trgovinu, POREČ</item>
      <item>FINANCIJSKA AGENCIJA, RC RIJEKA, PODRUŽNICA PULA, PULA</item>
    </izvorni_sadrzaj>
    <derivirana_varijabla naziv="DomainObject.Predmet.SudioniciListNaziv_1">
      <item>ZADRUGA KIR za ekološki uzgoj, poljoprivredu i trgovinu, POREČ</item>
      <item>FINANCIJSKA AGENCIJA, RC RIJEKA, PODRUŽNICA PULA, PULA</item>
    </derivirana_varijabla>
  </DomainObject.Predmet.SudioniciListNaziv>
  <DomainObject.Predmet.SudioniciListAdressOIB>
    <izvorni_sadrzaj>
      <item>ZADRUGA KIR za ekološki uzgoj, poljoprivredu i trgovinu, POREČ, OIB 94364652839, Vladimira Ruždjaka 9,10000 Zagreb</item>
      <item>FINANCIJSKA AGENCIJA, RC RIJEKA, PODRUŽNICA PULA, PULA, OIB 85821130368, Ulica grada Vukovara 70,10000 Zagreb</item>
    </izvorni_sadrzaj>
    <derivirana_varijabla naziv="DomainObject.Predmet.SudioniciListAdressOIB_1">
      <item>ZADRUGA KIR za ekološki uzgoj, poljoprivredu i trgovinu, POREČ, OIB 94364652839, Vladimira Ruždjaka 9,10000 Zagreb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94364652839</item>
      <item>, OIB 85821130368</item>
    </izvorni_sadrzaj>
    <derivirana_varijabla naziv="DomainObject.Predmet.SudioniciListNazivOIB_1">
      <item>, OIB 94364652839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1820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2017-09-13T08:29:00Z</dcterms:created>
  <dc:creator>Maja Jurovicki</dc:creator>
  <cp:lastModifiedBy>Mirjana Gašparić</cp:lastModifiedBy>
  <cp:lastPrinted>2017-09-13T10:41:00Z</cp:lastPrinted>
  <dcterms:modified xmlns:xsi="http://www.w3.org/2001/XMLSchema-instance" xsi:type="dcterms:W3CDTF">2017-09-13T10:42:00Z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