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05de" w14:paraId="0c305d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160406">
        <w:t>HIKA GRADNJA jednostavno društvo s ograničenom odgovornošću za tesarske i zidarske radove, Novaki Bistranski, Bregovita 5, MBS: 080936330, OIB: 96034172471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160406">
        <w:t>HIKA GRADNJA jednostavno društvo s ograničenom odgovornošću za tesarske i zidarske radove, Novaki Bistranski, Bregovita 5, MBS: 080936330, OIB: 96034172471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160406" w:rsidRPr="00160406">
        <w:t xml:space="preserve">Domagoj Repač, Zagreb, </w:t>
      </w:r>
      <w:r w:rsidR="00160406">
        <w:t>Đorđićeva 24</w:t>
      </w:r>
      <w:r w:rsidR="00160406" w:rsidRPr="00160406">
        <w:t>, OIB: 24977406612</w:t>
      </w:r>
      <w:r w:rsidR="00160406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160406">
        <w:t>HIKA GRADNJA jednostavno društvo s ograničenom odgovornošću za tesarske i zidarske radove, Novaki Bistranski, Bregovita 5, MBS: 080936330, OIB: 96034172471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160406">
        <w:t>15</w:t>
      </w:r>
      <w:r w:rsidR="009A7A81">
        <w:t xml:space="preserve">. </w:t>
      </w:r>
      <w:r w:rsidR="007F1082">
        <w:t>lipnja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160406">
        <w:t>HIKA GRADNJA jednostavno društvo s ograničenom odgovornošću za tesarske i zidarske radove, Novaki Bistranski, Bregovita 5, MBS: 080936330, OIB: 96034172471</w:t>
      </w:r>
    </w:p>
    <w:p w:rsidRDefault="00D41F24" w:rsidP="00855FDA" w:rsidR="00855FDA">
      <w:pPr>
        <w:jc w:val="both"/>
      </w:pPr>
      <w:r w:rsidRPr="00D41F24">
        <w:t>.</w:t>
      </w:r>
      <w:r w:rsidR="007F1082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160406">
        <w:t>2462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</w:t>
      </w:r>
      <w:r>
        <w:lastRenderedPageBreak/>
        <w:t>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061" w:rsidP="007F1082" w:rsidR="000E4061">
      <w:r>
        <w:separator/>
      </w:r>
    </w:p>
  </w:endnote>
  <w:endnote w:id="0" w:type="continuationSeparator">
    <w:p w:rsidRDefault="000E4061" w:rsidP="007F1082" w:rsidR="000E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061" w:rsidP="007F1082" w:rsidR="000E4061">
      <w:r>
        <w:separator/>
      </w:r>
    </w:p>
  </w:footnote>
  <w:footnote w:id="0" w:type="continuationSeparator">
    <w:p w:rsidRDefault="000E4061" w:rsidP="007F1082" w:rsidR="000E4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160406">
      <w:t>2462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4061"/>
    <w:rsid w:val="000E5197"/>
    <w:rsid w:val="00160406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7F1082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DF69F9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9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69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69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9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9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9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69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69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9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9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St-2462/2016</izvorni_sadrzaj>
    <derivirana_varijabla naziv="DomainObject.Predmet.OznakaBroj_1">St-2462/2016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HIKA GRADNJA jednostavno društvo s ograničenom odgovornošću za tesarske i zidarske radove</izvorni_sadrzaj>
    <derivirana_varijabla naziv="DomainObject.Predmet.ProtustrankaFormated_1">  HIKA GRADNJA jednostavno društvo s ograničenom odgovornošću za tesarske i zidarske radove</derivirana_varijabla>
  </DomainObject.Predmet.ProtustrankaFormated>
  <DomainObject.Predmet.ProtustrankaFormatedOIB>
    <izvorni_sadrzaj>  HIKA GRADNJA jednostavno društvo s ograničenom odgovornošću za tesarske i zidarske radove, OIB 96034172471</izvorni_sadrzaj>
    <derivirana_varijabla naziv="DomainObject.Predmet.ProtustrankaFormatedOIB_1">  HIKA GRADNJA jednostavno društvo s ograničenom odgovornošću za tesarske i zidarske radove, OIB 96034172471</derivirana_varijabla>
  </DomainObject.Predmet.ProtustrankaFormatedOIB>
  <DomainObject.Predmet.ProtustrankaFormatedWithAdress>
    <izvorni_sadrzaj> HIKA GRADNJA jednostavno društvo s ograničenom odgovornošću za tesarske i zidarske radove, Bregovita 5, 10298 Novaki Bistranski</izvorni_sadrzaj>
    <derivirana_varijabla naziv="DomainObject.Predmet.ProtustrankaFormatedWithAdress_1"> HIKA GRADNJA jednostavno društvo s ograničenom odgovornošću za tesarske i zidarske radove, Bregovita 5, 10298 Novaki Bistranski</derivirana_varijabla>
  </DomainObject.Predmet.ProtustrankaFormatedWithAdress>
  <DomainObject.Predmet.ProtustrankaFormatedWithAdressOIB>
    <izvorni_sadrzaj> HIKA GRADNJA jednostavno društvo s ograničenom odgovornošću za tesarske i zidarske radove, OIB 96034172471, Bregovita 5, 10298 Novaki Bistranski</izvorni_sadrzaj>
    <derivirana_varijabla naziv="DomainObject.Predmet.ProtustrankaFormatedWithAdressOIB_1"> HIKA GRADNJA jednostavno društvo s ograničenom odgovornošću za tesarske i zidarske radove, OIB 96034172471, Bregovita 5, 10298 Novaki Bistranski</derivirana_varijabla>
  </DomainObject.Predmet.ProtustrankaFormatedWithAdressOIB>
  <DomainObject.Predmet.ProtustrankaWithAdress>
    <izvorni_sadrzaj>HIKA GRADNJA jednostavno društvo s ograničenom odgovornošću za tesarske i zidarske radove Bregovita 5, 10298 Novaki Bistranski</izvorni_sadrzaj>
    <derivirana_varijabla naziv="DomainObject.Predmet.ProtustrankaWithAdress_1">HIKA GRADNJA jednostavno društvo s ograničenom odgovornošću za tesarske i zidarske radove Bregovita 5, 10298 Novaki Bistranski</derivirana_varijabla>
  </DomainObject.Predmet.ProtustrankaWithAdress>
  <DomainObject.Predmet.ProtustrankaWithAdressOIB>
    <izvorni_sadrzaj>HIKA GRADNJA jednostavno društvo s ograničenom odgovornošću za tesarske i zidarske radove, OIB 96034172471, Bregovita 5, 10298 Novaki Bistranski</izvorni_sadrzaj>
    <derivirana_varijabla naziv="DomainObject.Predmet.ProtustrankaWithAdressOIB_1">HIKA GRADNJA jednostavno društvo s ograničenom odgovornošću za tesarske i zidarske radove, OIB 96034172471, Bregovita 5, 10298 Novaki Bistranski</derivirana_varijabla>
  </DomainObject.Predmet.ProtustrankaWithAdressOIB>
  <DomainObject.Predmet.ProtustrankaNazivFormated>
    <izvorni_sadrzaj>HIKA GRADNJA jednostavno društvo s ograničenom odgovornošću za tesarske i zidarske radove</izvorni_sadrzaj>
    <derivirana_varijabla naziv="DomainObject.Predmet.ProtustrankaNazivFormated_1">HIKA GRADNJA jednostavno društvo s ograničenom odgovornošću za tesarske i zidarske radove</derivirana_varijabla>
  </DomainObject.Predmet.ProtustrankaNazivFormated>
  <DomainObject.Predmet.ProtustrankaNazivFormatedOIB>
    <izvorni_sadrzaj>HIKA GRADNJA jednostavno društvo s ograničenom odgovornošću za tesarske i zidarske radove, OIB 96034172471</izvorni_sadrzaj>
    <derivirana_varijabla naziv="DomainObject.Predmet.ProtustrankaNazivFormatedOIB_1">HIKA GRADNJA jednostavno društvo s ograničenom odgovornošću za tesarske i zidarske radove, OIB 96034172471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HIKA GRADNJA jednostavno društvo s ograničenom odgovornošću za tesarske i zidarske radove</item>
    </izvorni_sadrzaj>
    <derivirana_varijabla naziv="DomainObject.Predmet.ProtuStrankaListFormated_1">
      <item>HIKA GRADNJA jednostavno društvo s ograničenom odgovornošću za tesarske i zidarske radove</item>
    </derivirana_varijabla>
  </DomainObject.Predmet.ProtuStrankaListFormated>
  <DomainObject.Predmet.ProtuStrankaListFormatedOIB>
    <izvorni_sadrzaj>
      <item>HIKA GRADNJA jednostavno društvo s ograničenom odgovornošću za tesarske i zidarske radove, OIB 96034172471</item>
    </izvorni_sadrzaj>
    <derivirana_varijabla naziv="DomainObject.Predmet.ProtuStrankaListFormatedOIB_1">
      <item>HIKA GRADNJA jednostavno društvo s ograničenom odgovornošću za tesarske i zidarske radove, OIB 96034172471</item>
    </derivirana_varijabla>
  </DomainObject.Predmet.ProtuStrankaListFormatedOIB>
  <DomainObject.Predmet.ProtuStrankaListFormatedWithAdress>
    <izvorni_sadrzaj>
      <item>HIKA GRADNJA jednostavno društvo s ograničenom odgovornošću za tesarske i zidarske radove, Bregovita 5, 10298 Novaki Bistranski</item>
    </izvorni_sadrzaj>
    <derivirana_varijabla naziv="DomainObject.Predmet.ProtuStrankaListFormatedWithAdress_1">
      <item>HIKA GRADNJA jednostavno društvo s ograničenom odgovornošću za tesarske i zidarske radove, Bregovita 5, 10298 Novaki Bistranski</item>
    </derivirana_varijabla>
  </DomainObject.Predmet.ProtuStrankaListFormatedWithAdress>
  <DomainObject.Predmet.ProtuStrankaListFormatedWithAdressOIB>
    <izvorni_sadrzaj>
      <item>HIKA GRADNJA jednostavno društvo s ograničenom odgovornošću za tesarske i zidarske radove, OIB 96034172471, Bregovita 5, 10298 Novaki Bistranski</item>
    </izvorni_sadrzaj>
    <derivirana_varijabla naziv="DomainObject.Predmet.ProtuStrankaListFormatedWithAdressOIB_1">
      <item>HIKA GRADNJA jednostavno društvo s ograničenom odgovornošću za tesarske i zidarske radove, OIB 96034172471, Bregovita 5, 10298 Novaki Bistranski</item>
    </derivirana_varijabla>
  </DomainObject.Predmet.ProtuStrankaListFormatedWithAdressOIB>
  <DomainObject.Predmet.ProtuStrankaListNazivFormated>
    <izvorni_sadrzaj>
      <item>HIKA GRADNJA jednostavno društvo s ograničenom odgovornošću za tesarske i zidarske radove</item>
    </izvorni_sadrzaj>
    <derivirana_varijabla naziv="DomainObject.Predmet.ProtuStrankaListNazivFormated_1">
      <item>HIKA GRADNJA jednostavno društvo s ograničenom odgovornošću za tesarske i zidarske radove</item>
    </derivirana_varijabla>
  </DomainObject.Predmet.ProtuStrankaListNazivFormated>
  <DomainObject.Predmet.ProtuStrankaListNazivFormatedOIB>
    <izvorni_sadrzaj>
      <item>HIKA GRADNJA jednostavno društvo s ograničenom odgovornošću za tesarske i zidarske radove, OIB 96034172471</item>
    </izvorni_sadrzaj>
    <derivirana_varijabla naziv="DomainObject.Predmet.ProtuStrankaListNazivFormatedOIB_1">
      <item>HIKA GRADNJA jednostavno društvo s ograničenom odgovornošću za tesarske i zidarske radove, OIB 96034172471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HIKA GRADNJA jednostavno društvo s ograničenom odgovornošću za tesarske i zidarske radove</izvorni_sadrzaj>
    <derivirana_varijabla naziv="DomainObject.Predmet.ProtustrankaIDrugi_1">HIKA GRADNJA jednostavno društvo s ograničenom odgovornošću za tesarske i zidarske radove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HIKA GRADNJA jednostavno društvo s ograničenom odgovornošću za tesarske i zidarske radove, OIB 96034172471, Bregovita 5, 10298 Novaki Bistranski</izvorni_sadrzaj>
    <derivirana_varijabla naziv="DomainObject.Predmet.ProtustrankaIDrugiAdressOIB_1">HIKA GRADNJA jednostavno društvo s ograničenom odgovornošću za tesarske i zidarske radove, OIB 96034172471, Bregovita 5,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HIKA GRADNJA jednostavno društvo s ograničenom odgovornošću za tesarske i zidarske radove</item>
      <item>FINA Regionalni centar Zagreb</item>
    </izvorni_sadrzaj>
    <derivirana_varijabla naziv="DomainObject.Predmet.SudioniciListNaziv_1">
      <item>HIKA GRADNJA jednostavno društvo s ograničenom odgovornošću za tesarske i zidarske radove</item>
      <item>FINA Regionalni centar Zagreb</item>
    </derivirana_varijabla>
  </DomainObject.Predmet.SudioniciListNaziv>
  <DomainObject.Predmet.SudioniciListAdressOIB>
    <izvorni_sadrzaj>
      <item>HIKA GRADNJA jednostavno društvo s ograničenom odgovornošću za tesarske i zidarske radove, OIB 96034172471, Bregovita 5,10298 Novaki Bistranski</item>
      <item>FINA Regionalni centar Zagreb, OIB 85821130368, Trg svibanjskih žrtava 1995. br. 1,10000 Zagreb</item>
    </izvorni_sadrzaj>
    <derivirana_varijabla naziv="DomainObject.Predmet.SudioniciListAdressOIB_1">
      <item>HIKA GRADNJA jednostavno društvo s ograničenom odgovornošću za tesarske i zidarske radove, OIB 96034172471, Bregovita 5,10298 Novaki Bistranski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96034172471</item>
      <item>, OIB 85821130368</item>
    </izvorni_sadrzaj>
    <derivirana_varijabla naziv="DomainObject.Predmet.SudioniciListNazivOIB_1">
      <item>, OIB 96034172471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2449</properties:Characters>
  <properties:Lines>83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2016-12-19T09:10:00Z</dcterms:created>
  <dc:creator>korisnik</dc:creator>
  <cp:lastModifiedBy>Snježana Markotić Jurić</cp:lastModifiedBy>
  <cp:lastPrinted>2016-12-19T09:03:00Z</cp:lastPrinted>
  <dcterms:modified xmlns:xsi="http://www.w3.org/2001/XMLSchema-instance" xsi:type="dcterms:W3CDTF">2016-12-19T09:13:00Z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