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DEAB1" w14:paraId="66771A59" w:rsidRDefault="00702C38" w:rsidP="00702C38" w:rsidR="00702C3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23AAA58" w:rsidRDefault="00702C38" w:rsidP="00702C38" w:rsidR="00702C3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FA59590" w:rsidRDefault="00702C38" w:rsidP="00702C38" w:rsidR="00702C3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E677382" w:rsidRDefault="00702C38" w:rsidP="00702C38" w:rsidR="00702C3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1C70390" w:rsidRDefault="00702C38" w:rsidP="00702C38" w:rsidR="00702C38">
      <w:pPr>
        <w:tabs>
          <w:tab w:pos="709" w:val="left"/>
        </w:tabs>
        <w:jc w:val="right"/>
      </w:pPr>
      <w:r>
        <w:t>42. St-1808/2015</w:t>
      </w:r>
    </w:p>
    <w:p w14:textId="77777777" w14:paraId="5AE09423" w:rsidRDefault="00702C38" w:rsidP="00702C38" w:rsidR="00702C38">
      <w:pPr>
        <w:tabs>
          <w:tab w:pos="709" w:val="left"/>
        </w:tabs>
        <w:jc w:val="right"/>
      </w:pPr>
    </w:p>
    <w:p w14:textId="77777777" w14:paraId="749FE0F9" w:rsidRDefault="00702C38" w:rsidP="00702C38" w:rsidR="00702C38">
      <w:pPr>
        <w:tabs>
          <w:tab w:pos="709" w:val="left"/>
        </w:tabs>
        <w:jc w:val="center"/>
      </w:pPr>
      <w:r>
        <w:t>R E P U B L I K A   H R V A T S K A</w:t>
      </w:r>
    </w:p>
    <w:p w14:textId="77777777" w14:paraId="34869DA1" w:rsidRDefault="00702C38" w:rsidP="00702C38" w:rsidR="00702C38">
      <w:pPr>
        <w:tabs>
          <w:tab w:pos="709" w:val="left"/>
        </w:tabs>
        <w:jc w:val="center"/>
      </w:pPr>
    </w:p>
    <w:p w14:textId="77777777" w14:paraId="2B59F5FE" w:rsidRDefault="00702C38" w:rsidP="00702C38" w:rsidR="00702C38">
      <w:pPr>
        <w:tabs>
          <w:tab w:pos="709" w:val="left"/>
        </w:tabs>
        <w:jc w:val="center"/>
      </w:pPr>
      <w:r>
        <w:t>R J E Š E N J E</w:t>
      </w:r>
    </w:p>
    <w:p w14:textId="77777777" w14:paraId="353ED635" w:rsidRDefault="00702C38" w:rsidP="00702C38" w:rsidR="00702C38">
      <w:pPr>
        <w:tabs>
          <w:tab w:pos="709" w:val="left"/>
        </w:tabs>
        <w:jc w:val="both"/>
      </w:pPr>
    </w:p>
    <w:p w14:textId="77777777" w14:paraId="46AC8D4A" w:rsidRDefault="00702C38" w:rsidP="00702C38" w:rsidR="00702C3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ČESTICA d.o.o., Sesvete, Sopnička 31, OIB 75896418112, dana 9. lipnja 2016.g. </w:t>
      </w:r>
    </w:p>
    <w:p w14:textId="77777777" w14:paraId="64B52825" w:rsidRDefault="00702C38" w:rsidP="00702C38" w:rsidR="00702C38">
      <w:pPr>
        <w:tabs>
          <w:tab w:pos="709" w:val="left"/>
        </w:tabs>
        <w:jc w:val="both"/>
      </w:pPr>
    </w:p>
    <w:p w14:textId="77777777" w14:paraId="14D21299" w:rsidRDefault="00702C38" w:rsidP="00702C38" w:rsidR="00702C38">
      <w:pPr>
        <w:tabs>
          <w:tab w:pos="709" w:val="left"/>
        </w:tabs>
        <w:jc w:val="center"/>
      </w:pPr>
      <w:r>
        <w:t>r i j e š i o   j e</w:t>
      </w:r>
    </w:p>
    <w:p w14:textId="77777777" w14:paraId="5A20346C" w:rsidRDefault="00702C38" w:rsidP="00702C38" w:rsidR="00702C38">
      <w:pPr>
        <w:tabs>
          <w:tab w:pos="709" w:val="left"/>
        </w:tabs>
        <w:jc w:val="both"/>
      </w:pPr>
    </w:p>
    <w:p w14:textId="77777777" w14:paraId="2087FFF5" w:rsidRDefault="00702C38" w:rsidP="00702C38" w:rsidR="00702C38">
      <w:pPr>
        <w:ind w:firstLine="708"/>
        <w:jc w:val="both"/>
      </w:pPr>
      <w:r>
        <w:t>I   Otvara se stečajni postupak nad dužnikom ČESTICA d.o.o., Sesvete, Sopnička 31, OIB 75896418112.</w:t>
      </w:r>
    </w:p>
    <w:p w14:textId="77777777" w14:paraId="1C7322FD" w:rsidRDefault="00702C38" w:rsidP="00702C38" w:rsidR="00702C38">
      <w:pPr>
        <w:ind w:firstLine="708"/>
        <w:jc w:val="both"/>
      </w:pPr>
      <w:r>
        <w:t xml:space="preserve">Stečajni postupak otvoren je dana  9. lipnja 2016.g. u 15,00 sati kada je ovo rješenje objavljeno na mrežnoj stanici e-oglasne ploče ovog suda.   </w:t>
      </w:r>
    </w:p>
    <w:p w14:textId="77777777" w14:paraId="0811F43E" w:rsidRDefault="00702C38" w:rsidP="00702C38" w:rsidR="00702C38">
      <w:pPr>
        <w:ind w:firstLine="708"/>
        <w:jc w:val="both"/>
      </w:pPr>
    </w:p>
    <w:p w14:textId="77777777" w14:paraId="33D3A812" w:rsidRDefault="00702C38" w:rsidP="00702C38" w:rsidR="00702C3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Jugoslav Puran, Bjelovar, Josipa Jelačića 12, OIB: 70582689973. </w:t>
      </w:r>
    </w:p>
    <w:p w14:textId="77777777" w14:paraId="59E38132" w:rsidRDefault="00702C38" w:rsidP="00702C38" w:rsidR="00702C38">
      <w:pPr>
        <w:ind w:firstLine="708"/>
        <w:jc w:val="both"/>
      </w:pPr>
    </w:p>
    <w:p w14:textId="77777777" w14:paraId="07E04005" w:rsidRDefault="00702C38" w:rsidP="00702C38" w:rsidR="00702C38">
      <w:pPr>
        <w:ind w:firstLine="708"/>
        <w:jc w:val="both"/>
      </w:pPr>
      <w:r>
        <w:t>III  Zaključuje se stečajni postupak nad dužnikom ČESTICA d.o.o., Sesvete, Sopnička 31, OIB 75896418112.</w:t>
      </w:r>
    </w:p>
    <w:p w14:textId="77777777" w14:paraId="4104C606" w:rsidRDefault="00702C38" w:rsidP="00702C38" w:rsidR="00702C38">
      <w:pPr>
        <w:tabs>
          <w:tab w:pos="4150" w:val="left"/>
        </w:tabs>
        <w:ind w:firstLine="708"/>
        <w:jc w:val="both"/>
      </w:pPr>
      <w:r>
        <w:tab/>
      </w:r>
    </w:p>
    <w:p w14:textId="77777777" w14:paraId="6F2DB595" w:rsidRDefault="00702C38" w:rsidP="00702C38" w:rsidR="00702C3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79C1A6D" w:rsidRDefault="00702C38" w:rsidP="00702C38" w:rsidR="00702C38">
      <w:pPr>
        <w:ind w:firstLine="708"/>
        <w:jc w:val="both"/>
      </w:pPr>
    </w:p>
    <w:p w14:textId="77777777" w14:paraId="4AAEA6D5" w:rsidRDefault="00702C38" w:rsidP="00702C38" w:rsidR="00702C38">
      <w:pPr>
        <w:ind w:firstLine="708"/>
        <w:jc w:val="both"/>
      </w:pPr>
    </w:p>
    <w:p w14:textId="77777777" w14:paraId="29430E0D" w:rsidRDefault="00702C38" w:rsidP="00702C38" w:rsidR="00702C38">
      <w:pPr>
        <w:jc w:val="center"/>
      </w:pPr>
      <w:r>
        <w:t>Obrazloženje</w:t>
      </w:r>
    </w:p>
    <w:p w14:textId="77777777" w14:paraId="0C7EC5F1" w:rsidRDefault="00702C38" w:rsidP="00702C38" w:rsidR="00702C38">
      <w:pPr>
        <w:jc w:val="center"/>
      </w:pPr>
    </w:p>
    <w:p w14:textId="77777777" w14:paraId="767C7162" w:rsidRDefault="00702C38" w:rsidP="00702C38" w:rsidR="00702C3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F16BDB5" w:rsidRDefault="00702C38" w:rsidP="00702C38" w:rsidR="00702C3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6787B08" w:rsidRDefault="00702C38" w:rsidP="00702C38" w:rsidR="00702C38">
      <w:pPr>
        <w:ind w:firstLine="708"/>
        <w:jc w:val="both"/>
      </w:pPr>
      <w:r>
        <w:t xml:space="preserve">Po zaključku nije postupljeno.         </w:t>
      </w:r>
    </w:p>
    <w:p w14:textId="77777777" w14:paraId="1714B72D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0C407F3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B71BD82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8001F6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AD81D1F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E21789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FADC48D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85A30A3" w:rsidRDefault="00702C38" w:rsidP="00702C38" w:rsidR="00702C3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708A7C4" w:rsidRDefault="00702C38" w:rsidP="00702C38" w:rsidR="00702C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2190024" w:rsidRDefault="00702C38" w:rsidP="00702C38" w:rsidR="00702C3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4273B2C" w:rsidRDefault="00702C38" w:rsidP="00702C38" w:rsidR="00702C3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EE2640D" w:rsidTr="00702C38" w:rsidR="00702C38">
        <w:tc>
          <w:tcPr>
            <w:tcW w:type="dxa" w:w="2346"/>
          </w:tcPr>
          <w:p w14:textId="77777777" w14:paraId="6015D582" w:rsidRDefault="00702C38" w:rsidR="00702C38">
            <w:pPr>
              <w:tabs>
                <w:tab w:pos="709" w:val="left"/>
              </w:tabs>
              <w:jc w:val="right"/>
            </w:pPr>
            <w:r>
              <w:t xml:space="preserve">42. St-1808/2015      </w:t>
            </w:r>
          </w:p>
          <w:p w14:textId="77777777" w14:paraId="40ACC3DA" w:rsidRDefault="00702C38" w:rsidR="00702C3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E25291B" w:rsidRDefault="00702C38" w:rsidP="00702C38" w:rsidR="00702C38">
      <w:pPr>
        <w:jc w:val="both"/>
      </w:pPr>
    </w:p>
    <w:p w14:textId="77777777" w14:paraId="42A6B73E" w:rsidRDefault="00702C38" w:rsidP="00702C38" w:rsidR="00702C3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0D0957A" w:rsidRDefault="00702C38" w:rsidP="00702C38" w:rsidR="00702C3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D031588" w:rsidRDefault="00702C38" w:rsidP="00702C38" w:rsidR="00702C3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A5DBC53" w:rsidRDefault="00702C38" w:rsidP="00702C38" w:rsidR="00702C38">
      <w:pPr>
        <w:jc w:val="both"/>
      </w:pPr>
      <w:r>
        <w:tab/>
        <w:t>Izbor stečajnog upravitelja odabran je primjenom odredbe čl. 432 SZ.</w:t>
      </w:r>
    </w:p>
    <w:p w14:textId="77777777" w14:paraId="290EA5A7" w:rsidRDefault="00702C38" w:rsidP="00702C38" w:rsidR="00702C38">
      <w:pPr>
        <w:jc w:val="both"/>
      </w:pPr>
      <w:r>
        <w:tab/>
      </w:r>
    </w:p>
    <w:p w14:textId="77777777" w14:paraId="31F5C7EB" w:rsidRDefault="00702C38" w:rsidP="00702C38" w:rsidR="00702C38">
      <w:pPr>
        <w:tabs>
          <w:tab w:pos="709" w:val="left"/>
        </w:tabs>
        <w:jc w:val="center"/>
      </w:pPr>
      <w:r>
        <w:t>U Zagrebu,  9. lipnja 2016.g.</w:t>
      </w:r>
    </w:p>
    <w:p w14:textId="77777777" w14:paraId="3D034A74" w:rsidRDefault="00702C38" w:rsidP="00702C38" w:rsidR="00702C38">
      <w:pPr>
        <w:tabs>
          <w:tab w:pos="709" w:val="left"/>
        </w:tabs>
      </w:pPr>
    </w:p>
    <w:p w14:textId="77777777" w14:paraId="424C13F0" w:rsidRDefault="00702C38" w:rsidP="00702C38" w:rsidR="00702C3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BA5C92F" w:rsidRDefault="00702C38" w:rsidP="00702C38" w:rsidR="00702C38">
      <w:pPr>
        <w:tabs>
          <w:tab w:pos="709" w:val="left"/>
        </w:tabs>
      </w:pPr>
    </w:p>
    <w:p w14:textId="77777777" w14:paraId="2223F89A" w:rsidRDefault="00702C38" w:rsidP="00702C38" w:rsidR="00702C3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904EE68" w:rsidRDefault="00702C38" w:rsidP="00702C38" w:rsidR="00702C38">
      <w:pPr>
        <w:tabs>
          <w:tab w:pos="709" w:val="left"/>
        </w:tabs>
      </w:pPr>
    </w:p>
    <w:p w14:textId="77777777" w14:paraId="2D3AEA0B" w:rsidRDefault="00702C38" w:rsidP="00702C38" w:rsidR="00702C3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8316ECE" w:rsidRDefault="00702C38" w:rsidP="00702C38" w:rsidR="00702C3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B74A144" w:rsidRDefault="00702C38" w:rsidP="00702C38" w:rsidR="00702C3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45B6BAB" w:rsidRDefault="00702C38" w:rsidP="00702C38" w:rsidR="00702C3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23E6147" w:rsidRDefault="00702C38" w:rsidP="00702C38" w:rsidR="00702C3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E26B8B0" w:rsidRDefault="00702C38" w:rsidP="00702C38" w:rsidR="00702C3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E87EDE3" w:rsidRDefault="00702C38" w:rsidP="00702C38" w:rsidR="00702C3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FBDEEE9" w:rsidRDefault="00702C38" w:rsidP="00702C38" w:rsidR="00702C38">
      <w:pPr>
        <w:tabs>
          <w:tab w:pos="709" w:val="left"/>
        </w:tabs>
      </w:pPr>
    </w:p>
    <w:p w14:textId="003B1FF1" w14:paraId="003B1FF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2C38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2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02C3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02C3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02C3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02C3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02C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C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2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02C3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02C3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02C3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02C3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02C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C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724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St-1808/2015</izvorni_sadrzaj>
    <derivirana_varijabla naziv="DomainObject.Predmet.OznakaBroj_1">St-1808/2015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ČESTICA d.o.o.</izvorni_sadrzaj>
    <derivirana_varijabla naziv="DomainObject.Predmet.ProtustrankaFormated_1">  ČESTICA d.o.o.</derivirana_varijabla>
  </DomainObject.Predmet.ProtustrankaFormated>
  <DomainObject.Predmet.ProtustrankaFormatedOIB>
    <izvorni_sadrzaj>  ČESTICA d.o.o., OIB 75896418112</izvorni_sadrzaj>
    <derivirana_varijabla naziv="DomainObject.Predmet.ProtustrankaFormatedOIB_1">  ČESTICA d.o.o., OIB 75896418112</derivirana_varijabla>
  </DomainObject.Predmet.ProtustrankaFormatedOIB>
  <DomainObject.Predmet.ProtustrankaFormatedWithAdress>
    <izvorni_sadrzaj> ČESTICA d.o.o., Sopnička 31, 10360 Sesvete</izvorni_sadrzaj>
    <derivirana_varijabla naziv="DomainObject.Predmet.ProtustrankaFormatedWithAdress_1"> ČESTICA d.o.o., Sopnička 31, 10360 Sesvete</derivirana_varijabla>
  </DomainObject.Predmet.ProtustrankaFormatedWithAdress>
  <DomainObject.Predmet.ProtustrankaFormatedWithAdressOIB>
    <izvorni_sadrzaj> ČESTICA d.o.o., OIB 75896418112, Sopnička 31, 10360 Sesvete</izvorni_sadrzaj>
    <derivirana_varijabla naziv="DomainObject.Predmet.ProtustrankaFormatedWithAdressOIB_1"> ČESTICA d.o.o., OIB 75896418112, Sopnička 31, 10360 Sesvete</derivirana_varijabla>
  </DomainObject.Predmet.ProtustrankaFormatedWithAdressOIB>
  <DomainObject.Predmet.ProtustrankaWithAdress>
    <izvorni_sadrzaj>ČESTICA d.o.o. Sopnička 31, 10360 Sesvete</izvorni_sadrzaj>
    <derivirana_varijabla naziv="DomainObject.Predmet.ProtustrankaWithAdress_1">ČESTICA d.o.o. Sopnička 31, 10360 Sesvete</derivirana_varijabla>
  </DomainObject.Predmet.ProtustrankaWithAdress>
  <DomainObject.Predmet.ProtustrankaWithAdressOIB>
    <izvorni_sadrzaj>ČESTICA d.o.o., OIB 75896418112, Sopnička 31, 10360 Sesvete</izvorni_sadrzaj>
    <derivirana_varijabla naziv="DomainObject.Predmet.ProtustrankaWithAdressOIB_1">ČESTICA d.o.o., OIB 75896418112, Sopnička 31, 10360 Sesvete</derivirana_varijabla>
  </DomainObject.Predmet.ProtustrankaWithAdressOIB>
  <DomainObject.Predmet.ProtustrankaNazivFormated>
    <izvorni_sadrzaj>ČESTICA d.o.o.</izvorni_sadrzaj>
    <derivirana_varijabla naziv="DomainObject.Predmet.ProtustrankaNazivFormated_1">ČESTICA d.o.o.</derivirana_varijabla>
  </DomainObject.Predmet.ProtustrankaNazivFormated>
  <DomainObject.Predmet.ProtustrankaNazivFormatedOIB>
    <izvorni_sadrzaj>ČESTICA d.o.o., OIB 75896418112</izvorni_sadrzaj>
    <derivirana_varijabla naziv="DomainObject.Predmet.ProtustrankaNazivFormatedOIB_1">ČESTICA d.o.o., OIB 75896418112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ČESTICA d.o.o.</item>
    </izvorni_sadrzaj>
    <derivirana_varijabla naziv="DomainObject.Predmet.ProtuStrankaListFormated_1">
      <item>ČESTICA d.o.o.</item>
    </derivirana_varijabla>
  </DomainObject.Predmet.ProtuStrankaListFormated>
  <DomainObject.Predmet.ProtuStrankaListFormatedOIB>
    <izvorni_sadrzaj>
      <item>ČESTICA d.o.o., OIB 75896418112</item>
    </izvorni_sadrzaj>
    <derivirana_varijabla naziv="DomainObject.Predmet.ProtuStrankaListFormatedOIB_1">
      <item>ČESTICA d.o.o., OIB 75896418112</item>
    </derivirana_varijabla>
  </DomainObject.Predmet.ProtuStrankaListFormatedOIB>
  <DomainObject.Predmet.ProtuStrankaListFormatedWithAdress>
    <izvorni_sadrzaj>
      <item>ČESTICA d.o.o., Sopnička 31, 10360 Sesvete</item>
    </izvorni_sadrzaj>
    <derivirana_varijabla naziv="DomainObject.Predmet.ProtuStrankaListFormatedWithAdress_1">
      <item>ČESTICA d.o.o., Sopnička 31, 10360 Sesvete</item>
    </derivirana_varijabla>
  </DomainObject.Predmet.ProtuStrankaListFormatedWithAdress>
  <DomainObject.Predmet.ProtuStrankaListFormatedWithAdressOIB>
    <izvorni_sadrzaj>
      <item>ČESTICA d.o.o., OIB 75896418112, Sopnička 31, 10360 Sesvete</item>
    </izvorni_sadrzaj>
    <derivirana_varijabla naziv="DomainObject.Predmet.ProtuStrankaListFormatedWithAdressOIB_1">
      <item>ČESTICA d.o.o., OIB 75896418112, Sopnička 31, 10360 Sesvete</item>
    </derivirana_varijabla>
  </DomainObject.Predmet.ProtuStrankaListFormatedWithAdressOIB>
  <DomainObject.Predmet.ProtuStrankaListNazivFormated>
    <izvorni_sadrzaj>
      <item>ČESTICA d.o.o.</item>
    </izvorni_sadrzaj>
    <derivirana_varijabla naziv="DomainObject.Predmet.ProtuStrankaListNazivFormated_1">
      <item>ČESTICA d.o.o.</item>
    </derivirana_varijabla>
  </DomainObject.Predmet.ProtuStrankaListNazivFormated>
  <DomainObject.Predmet.ProtuStrankaListNazivFormatedOIB>
    <izvorni_sadrzaj>
      <item>ČESTICA d.o.o., OIB 75896418112</item>
    </izvorni_sadrzaj>
    <derivirana_varijabla naziv="DomainObject.Predmet.ProtuStrankaListNazivFormatedOIB_1">
      <item>ČESTICA d.o.o., OIB 75896418112</item>
    </derivirana_varijabla>
  </DomainObject.Predmet.ProtuStrankaListNazivFormatedOIB>
  <DomainObject.Predmet.OstaliListFormated>
    <izvorni_sadrzaj>
      <item>Elvir Sujoldžić</item>
    </izvorni_sadrzaj>
    <derivirana_varijabla naziv="DomainObject.Predmet.OstaliListFormated_1">
      <item>Elvir Sujoldžić</item>
    </derivirana_varijabla>
  </DomainObject.Predmet.OstaliListFormated>
  <DomainObject.Predmet.OstaliListFormatedOIB>
    <izvorni_sadrzaj>
      <item>Elvir Sujoldžić, OIB 40051770842</item>
    </izvorni_sadrzaj>
    <derivirana_varijabla naziv="DomainObject.Predmet.OstaliListFormatedOIB_1">
      <item>Elvir Sujoldžić, OIB 40051770842</item>
    </derivirana_varijabla>
  </DomainObject.Predmet.OstaliListFormatedOIB>
  <DomainObject.Predmet.OstaliListFormatedWithAdress>
    <izvorni_sadrzaj>
      <item>Elvir Sujoldžić, Sopnička 31, 10360 Sesvete</item>
    </izvorni_sadrzaj>
    <derivirana_varijabla naziv="DomainObject.Predmet.OstaliListFormatedWithAdress_1">
      <item>Elvir Sujoldžić, Sopnička 31, 10360 Sesvete</item>
    </derivirana_varijabla>
  </DomainObject.Predmet.OstaliListFormatedWithAdress>
  <DomainObject.Predmet.OstaliListFormatedWithAdressOIB>
    <izvorni_sadrzaj>
      <item>Elvir Sujoldžić, OIB 40051770842, Sopnička 31, 10360 Sesvete</item>
    </izvorni_sadrzaj>
    <derivirana_varijabla naziv="DomainObject.Predmet.OstaliListFormatedWithAdressOIB_1">
      <item>Elvir Sujoldžić, OIB 40051770842, Sopnička 31, 10360 Sesvete</item>
    </derivirana_varijabla>
  </DomainObject.Predmet.OstaliListFormatedWithAdressOIB>
  <DomainObject.Predmet.OstaliListNazivFormated>
    <izvorni_sadrzaj>
      <item>Elvir Sujoldžić</item>
    </izvorni_sadrzaj>
    <derivirana_varijabla naziv="DomainObject.Predmet.OstaliListNazivFormated_1">
      <item>Elvir Sujoldžić</item>
    </derivirana_varijabla>
  </DomainObject.Predmet.OstaliListNazivFormated>
  <DomainObject.Predmet.OstaliListNazivFormatedOIB>
    <izvorni_sadrzaj>
      <item>Elvir Sujoldžić, OIB 40051770842</item>
    </izvorni_sadrzaj>
    <derivirana_varijabla naziv="DomainObject.Predmet.OstaliListNazivFormatedOIB_1">
      <item>Elvir Sujoldžić, OIB 40051770842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ČESTICA d.o.o.</izvorni_sadrzaj>
    <derivirana_varijabla naziv="DomainObject.Predmet.ProtustrankaIDrugi_1">ČESTICA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ČESTICA d.o.o., OIB 75896418112, Sopnička 31, 10360 Sesvete</izvorni_sadrzaj>
    <derivirana_varijabla naziv="DomainObject.Predmet.ProtustrankaIDrugiAdressOIB_1">ČESTICA d.o.o., OIB 75896418112, Sopnička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ČESTICA d.o.o.</item>
      <item>Elvir Sujoldžić</item>
    </izvorni_sadrzaj>
    <derivirana_varijabla naziv="DomainObject.Predmet.SudioniciListNaziv_1">
      <item>FINA Regionalni Centar Zagreb</item>
      <item>ČESTICA d.o.o.</item>
      <item>Elvir Sujoldžić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ČESTICA d.o.o., OIB 75896418112, Sopnička 31,10360 Sesvete</item>
      <item>Elvir Sujoldžić, OIB 40051770842, Sopnička 31,10360 Sesvete</item>
    </izvorni_sadrzaj>
    <derivirana_varijabla naziv="DomainObject.Predmet.SudioniciListAdressOIB_1">
      <item>FINA Regionalni Centar Zagreb, OIB 85821130368, Trg svibanjskih žrtava 1995. 1,10000 Zagreb</item>
      <item>ČESTICA d.o.o., OIB 75896418112, Sopnička 31,10360 Sesvete</item>
      <item>Elvir Sujoldžić, OIB 40051770842, Sopnička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75896418112</item>
      <item>, OIB 40051770842</item>
    </izvorni_sadrzaj>
    <derivirana_varijabla naziv="DomainObject.Predmet.SudioniciListNazivOIB_1">
      <item>, OIB 85821130368</item>
      <item>, OIB 75896418112</item>
      <item>, OIB 40051770842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1878</properties:Characters>
  <properties:Lines>77</properties:Lines>
  <properties:Paragraphs>32</properties:Paragraphs>
  <properties:TotalTime>1</properties:TotalTime>
  <properties:ScaleCrop>false</properties:ScaleCrop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