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1f8a" w14:paraId="bda1f8a" w:rsidRDefault="005F65D7" w:rsidP="005F65D7" w:rsidR="005F65D7">
      <w:pPr>
        <w15:collapsed w:val="false"/>
        <w:rPr>
          <w:bCs/>
        </w:rPr>
      </w:pPr>
      <w:bookmarkStart w:name="_GoBack" w:id="0"/>
      <w:bookmarkEnd w:id="0"/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E263F7"/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485239" w:rsidP="00485239" w:rsidR="00485239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>REPUBLIKA HRVATSKA – Ministarstvo financija OIB: 52634238587, zastupano po Županijskom državnom odvjetništvu u Osijeku, za otvaranje stečajnog postupka nad dužnikom CRVENO 51 j.d.o.o., Osijek, Marjanska ulica 8/A, MBS: 030127245, OIB: 49342952591</w:t>
      </w:r>
      <w:r>
        <w:rPr>
          <w:color w:val="000000"/>
        </w:rPr>
        <w:t>, dana 17. listopada 2018. godine</w:t>
      </w:r>
    </w:p>
    <w:p w:rsidRDefault="00106A31" w:rsidP="00106A31" w:rsidR="00106A31">
      <w:pPr>
        <w:ind w:firstLine="708"/>
        <w:jc w:val="both"/>
      </w:pPr>
    </w:p>
    <w:p w:rsidRDefault="00485239" w:rsidP="00106A31" w:rsidR="00485239" w:rsidRPr="00E263F7">
      <w:pPr>
        <w:ind w:firstLine="708"/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 xml:space="preserve">- </w:t>
      </w:r>
      <w:r w:rsidR="00106A31">
        <w:t xml:space="preserve">direktoru </w:t>
      </w:r>
      <w:proofErr w:type="spellStart"/>
      <w:r w:rsidR="00106A31">
        <w:t>Ramizu</w:t>
      </w:r>
      <w:proofErr w:type="spellEnd"/>
      <w:r w:rsidR="00106A31">
        <w:t xml:space="preserve"> Pandžić, OIB: 51627878384, Osijek, Marjanska ulica 8/A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144693" w:rsidRPr="00E263F7">
        <w:rPr>
          <w:sz w:val="24"/>
        </w:rPr>
        <w:t>92</w:t>
      </w:r>
      <w:r w:rsidR="00106A31">
        <w:rPr>
          <w:sz w:val="24"/>
        </w:rPr>
        <w:t>6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4953E3">
        <w:t xml:space="preserve">direktor </w:t>
      </w:r>
      <w:proofErr w:type="spellStart"/>
      <w:r w:rsidR="004953E3">
        <w:t>Ramiz</w:t>
      </w:r>
      <w:proofErr w:type="spellEnd"/>
      <w:r w:rsidR="004953E3">
        <w:t xml:space="preserve"> Pandžić, OIB: 51627878384, Osijek, Marjanska ulica 8/A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144693" w:rsidRPr="00E263F7">
        <w:t>92</w:t>
      </w:r>
      <w:r w:rsidR="004953E3">
        <w:t>6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 xml:space="preserve">c) Zabranjuje se FINI da navedenu tražbinu ispuni osobi ovlaštenoj za zastupanje dužnika </w:t>
      </w:r>
      <w:r w:rsidR="004953E3">
        <w:t xml:space="preserve">direktoru </w:t>
      </w:r>
      <w:proofErr w:type="spellStart"/>
      <w:r w:rsidR="004953E3">
        <w:t>Ramizu</w:t>
      </w:r>
      <w:proofErr w:type="spellEnd"/>
      <w:r w:rsidR="004953E3">
        <w:t xml:space="preserve"> Pandžić, OIB: 51627878384, Osijek, Marjanska ulica 8/A</w:t>
      </w:r>
      <w:r w:rsidRPr="00E263F7">
        <w:t>, te se istom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lastRenderedPageBreak/>
        <w:t>III.</w:t>
      </w:r>
      <w:r w:rsidRPr="00E263F7">
        <w:tab/>
        <w:t xml:space="preserve">Ukoliko osoba ovlaštena za zastupanje dužnika </w:t>
      </w:r>
      <w:r w:rsidR="004953E3">
        <w:t xml:space="preserve">direktor </w:t>
      </w:r>
      <w:proofErr w:type="spellStart"/>
      <w:r w:rsidR="004953E3">
        <w:t>Ramiz</w:t>
      </w:r>
      <w:proofErr w:type="spellEnd"/>
      <w:r w:rsidR="004953E3">
        <w:t xml:space="preserve"> Pandžić, OIB: 51627878384, Osijek, Marjanska ulica 8/A</w:t>
      </w:r>
      <w:r w:rsidRPr="00E263F7">
        <w:t xml:space="preserve">, ne postupi po nalogu suda iz točke I., ovo rješenje će se po pravomoćnosti dostaviti FINI radi provedbe ovrhe iz točke II. izreke rješenja.  </w:t>
      </w: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580497" w:rsidP="00580497" w:rsidR="00580497" w:rsidRPr="00E263F7">
      <w:pPr>
        <w:pStyle w:val="Tijeloteksta"/>
        <w:rPr>
          <w:bCs/>
          <w:sz w:val="24"/>
        </w:rPr>
      </w:pPr>
    </w:p>
    <w:p w:rsidRDefault="004953E3" w:rsidP="004953E3" w:rsidR="004953E3">
      <w:pPr>
        <w:ind w:firstLine="708"/>
        <w:jc w:val="both"/>
      </w:pPr>
      <w:r>
        <w:t xml:space="preserve">Dana 16. ožujka 2018. godine zaprimljen je na ovome sudu prijedlog FINANCIJSKE AGENCIJE Regionalni centar Osijek, Podružnica Osijek, L. </w:t>
      </w:r>
      <w:proofErr w:type="spellStart"/>
      <w:r>
        <w:t>Jägera</w:t>
      </w:r>
      <w:proofErr w:type="spellEnd"/>
      <w:r>
        <w:t xml:space="preserve"> 3, Osijek, OIB: 85821130368 klasa: 110-07/18-01/04 </w:t>
      </w:r>
      <w:proofErr w:type="spellStart"/>
      <w:r>
        <w:t>Ur</w:t>
      </w:r>
      <w:proofErr w:type="spellEnd"/>
      <w:r>
        <w:t xml:space="preserve">. broj 04-06-18-1230 od 15. ožujka 2018. godine, za provedbu skraćenog stečajnog postupka nad dužnikom CRVENO 51 j.d.o.o., Osijek, Marjanska ulica 8/A, MBS: 030127245, OIB: 49342952591.  </w:t>
      </w:r>
    </w:p>
    <w:p w:rsidRDefault="004953E3" w:rsidP="004953E3" w:rsidR="004953E3">
      <w:pPr>
        <w:ind w:firstLine="708"/>
        <w:jc w:val="both"/>
      </w:pPr>
    </w:p>
    <w:p w:rsidRDefault="004953E3" w:rsidP="004953E3" w:rsidR="004953E3">
      <w:pPr>
        <w:ind w:firstLine="708"/>
        <w:jc w:val="both"/>
      </w:pPr>
      <w:r>
        <w:t xml:space="preserve">U zahtjevu je navela da na dan 14. ožujka 2018. godine dužnik u Očevidniku redoslijeda osnova za plaćanje ima evidentirane neizvršene osnove za plaćanje u neprekinutom razdoblju od 120 dana, u ukupnom iznosu od 169.819,01 kn, u koji iznos je uračunata kamata i naknada FINE za provedbu ovrhe na novčanim sredstvima dužnika. Navodi da dužnik nema zaposlenih radnika. </w:t>
      </w:r>
    </w:p>
    <w:p w:rsidRDefault="004953E3" w:rsidP="004953E3" w:rsidR="004953E3">
      <w:pPr>
        <w:ind w:firstLine="708"/>
        <w:jc w:val="both"/>
      </w:pPr>
    </w:p>
    <w:p w:rsidRDefault="004953E3" w:rsidP="004953E3" w:rsidR="004953E3">
      <w:pPr>
        <w:ind w:firstLine="708"/>
        <w:jc w:val="both"/>
      </w:pPr>
      <w:r>
        <w:t xml:space="preserve">FINA je dostavila popis računa i oročenih novčanih sredstava dužnika na dan 14. ožujka 2018. godine te u svom podnesku od 15. ožujka 2018. godine navodi da dužnik na dan 14. ožujka 2018. godine u Jedinstvenom registru računa ima otvorene sljedeće račune i oročena novčana sredstva: HR3824020061100785220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</w:t>
      </w:r>
      <w:r>
        <w:rPr>
          <w:color w:val="000000"/>
        </w:rPr>
        <w:t xml:space="preserve"> </w:t>
      </w:r>
      <w:r>
        <w:t>te da na temelju čl. 112. st. 5. Stečajnog zakona dužnik na dan 24. svibnja 2018. godine na ime predujma za namirenje troškova stečajnog postupka nema zaplijenjena novčana sredstva.</w:t>
      </w:r>
    </w:p>
    <w:p w:rsidRDefault="004953E3" w:rsidP="004953E3" w:rsidR="004953E3">
      <w:pPr>
        <w:ind w:firstLine="708"/>
        <w:jc w:val="both"/>
      </w:pPr>
    </w:p>
    <w:p w:rsidRDefault="004953E3" w:rsidP="004953E3" w:rsidR="004953E3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4. travnja 2018. godine objavio oglas na mrežnoj stranici e-Oglasna ploča sudova pod poslovnim brojem 19 St-241/18-3 od 4. travnja 2018.  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4953E3" w:rsidP="004953E3" w:rsidR="004953E3">
      <w:pPr>
        <w:pStyle w:val="Tijeloteksta"/>
        <w:rPr>
          <w:bCs/>
          <w:sz w:val="24"/>
        </w:rPr>
      </w:pPr>
    </w:p>
    <w:p w:rsidRDefault="004953E3" w:rsidP="004953E3" w:rsidR="004953E3">
      <w:pPr>
        <w:ind w:firstLine="708"/>
        <w:jc w:val="both"/>
      </w:pPr>
      <w:r>
        <w:t xml:space="preserve">Podneskom zaprimljenim kod ovog suda dana 16. travnja 2018. godine, vjerovnik REPUBLIKA HRVATSKA – Ministarstvo financija OIB: 52634238587, zastupano po Županijskom državnom odvjetništvu u Osijeku, podnijela je prijedlog za otvaranjem stečajnog postupka nad dužnikom CRVENO 51 j.d.o.o., Osijek, Marjanska ulica 8/A, MBS: 030127245, OIB: 49342952591, uz koji prijedlog je dostavila dokaz o postojanju svoje tražbine i postojanju stečajnog razloga iz članka 6. stav 2. Stečajnog zakona: nesposobnosti za plaćanje.  </w:t>
      </w:r>
    </w:p>
    <w:p w:rsidRDefault="004953E3" w:rsidP="004953E3" w:rsidR="004953E3">
      <w:pPr>
        <w:ind w:firstLine="708"/>
        <w:jc w:val="both"/>
      </w:pPr>
      <w:r>
        <w:t xml:space="preserve">     </w:t>
      </w:r>
    </w:p>
    <w:p w:rsidRDefault="004953E3" w:rsidP="004953E3" w:rsidR="004953E3">
      <w:pPr>
        <w:pStyle w:val="Tijeloteksta"/>
        <w:ind w:firstLine="708"/>
        <w:rPr>
          <w:sz w:val="24"/>
        </w:rPr>
      </w:pPr>
      <w:r>
        <w:rPr>
          <w:sz w:val="24"/>
        </w:rPr>
        <w:t>Slijedom navedenog, budući nisu ispunjeni uvjeti za istovremeno otvaranje i zaključenje skraćenog stečajnog postupka nad dužnikom, u smislu odredbe članka 431. SZ-a sukladno članku 433. SZ-a obustavljen je skraćeni stečajni postupak nad dužnikom, te je određeno da će se postupak nad dužnikom nastaviti primjenom općih odredbi Stečajnog zakona.</w:t>
      </w:r>
    </w:p>
    <w:p w:rsidRDefault="00E263F7" w:rsidP="00E263F7" w:rsidR="00E263F7" w:rsidRPr="00E263F7">
      <w:pPr>
        <w:ind w:firstLine="708"/>
        <w:jc w:val="both"/>
      </w:pPr>
    </w:p>
    <w:p w:rsidRDefault="004953E3" w:rsidP="00E263F7" w:rsidR="00E263F7" w:rsidRPr="00E263F7">
      <w:pPr>
        <w:ind w:firstLine="708"/>
        <w:jc w:val="both"/>
      </w:pPr>
      <w:r>
        <w:lastRenderedPageBreak/>
        <w:t xml:space="preserve">Sud je utvrdio da je predlagatelj ovlašten za podnošenje predmetnoga prijedloga temeljem odredbe čl. 109. st. 1. </w:t>
      </w:r>
      <w:r>
        <w:rPr>
          <w:color w:val="000000"/>
        </w:rPr>
        <w:t>SZ-a</w:t>
      </w:r>
      <w:r>
        <w:t xml:space="preserve">, </w:t>
      </w:r>
      <w:r w:rsidR="00E263F7" w:rsidRPr="00E263F7">
        <w:t xml:space="preserve">te je zakazao ročište radi očitovanja o prijedlogu za otvaranje stečajnoga postupka i rasprave o pretpostavkama za ispitivanje uvjeta za otvaranje stečajnog postupka nad  dužnikom </w:t>
      </w:r>
      <w:r>
        <w:t>CRVENO 51 j.d.o.o., Osijek, Marjanska ulica 8/A, MBS: 030127245, OIB: 49342952591</w:t>
      </w:r>
      <w:r w:rsidR="00E263F7" w:rsidRPr="00E263F7">
        <w:t>, 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E263F7" w:rsidR="00E263F7">
      <w:pPr>
        <w:jc w:val="center"/>
      </w:pPr>
      <w:r w:rsidRPr="00E263F7">
        <w:t>U Osijeku 17. listopada 2018.</w:t>
      </w:r>
    </w:p>
    <w:p w:rsidRDefault="0083110D" w:rsidP="00E263F7" w:rsidR="0083110D" w:rsidRPr="00E263F7">
      <w:pPr>
        <w:jc w:val="center"/>
      </w:pP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E263F7" w:rsidP="00E263F7" w:rsidR="00E263F7" w:rsidRPr="00E263F7"/>
    <w:p w:rsidRDefault="00E263F7" w:rsidP="00E263F7" w:rsidR="00E263F7"/>
    <w:p w:rsidRDefault="0083110D" w:rsidP="00E263F7" w:rsidR="0083110D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AC25C8" w:rsidR="00AC25C8">
      <w:pPr>
        <w:pStyle w:val="Odlomakpopisa"/>
        <w:numPr>
          <w:ilvl w:val="0"/>
          <w:numId w:val="13"/>
        </w:numPr>
        <w:jc w:val="both"/>
      </w:pPr>
      <w:r w:rsidRPr="00AC25C8">
        <w:rPr>
          <w:color w:val="000000"/>
        </w:rPr>
        <w:t>zakonski zastupnik dužnika</w:t>
      </w:r>
      <w:r w:rsidRPr="00E263F7">
        <w:t xml:space="preserve"> </w:t>
      </w:r>
      <w:proofErr w:type="spellStart"/>
      <w:r w:rsidR="004953E3">
        <w:t>Ramiz</w:t>
      </w:r>
      <w:proofErr w:type="spellEnd"/>
      <w:r w:rsidR="004953E3">
        <w:t xml:space="preserve"> Pandžić, Osijek, Marjanska ulica 8/A</w:t>
      </w:r>
    </w:p>
    <w:p w:rsidRDefault="00E263F7" w:rsidP="00E263F7" w:rsidR="00E263F7" w:rsidRPr="00AC25C8">
      <w:pPr>
        <w:pStyle w:val="Odlomakpopisa"/>
        <w:numPr>
          <w:ilvl w:val="0"/>
          <w:numId w:val="13"/>
        </w:numPr>
        <w:jc w:val="both"/>
        <w:rPr>
          <w:color w:val="000000"/>
        </w:rPr>
      </w:pPr>
      <w:r w:rsidRPr="00E263F7">
        <w:t xml:space="preserve">FINA - </w:t>
      </w:r>
      <w:r w:rsidRPr="00AC25C8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15.11.2018.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CAB" w:rsidR="00D07CAB">
      <w:r>
        <w:separator/>
      </w:r>
    </w:p>
  </w:endnote>
  <w:endnote w:id="0" w:type="continuationSeparator">
    <w:p w:rsidRDefault="00D07CAB" w:rsidR="00D07C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CAB" w:rsidR="00D07CAB">
      <w:r>
        <w:separator/>
      </w:r>
    </w:p>
  </w:footnote>
  <w:footnote w:id="0" w:type="continuationSeparator">
    <w:p w:rsidRDefault="00D07CAB" w:rsidR="00D07C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36C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5D0FC9" w:rsidR="005D0FC9">
    <w:pPr>
      <w:pStyle w:val="Zaglavlje"/>
    </w:pPr>
    <w:r>
      <w:tab/>
    </w:r>
    <w:r>
      <w:tab/>
    </w:r>
    <w:r w:rsidR="005D0FC9">
      <w:t>7 St-926/18-14</w:t>
    </w:r>
  </w:p>
  <w:p w:rsidRDefault="00FF7ADD" w:rsidP="006C48C9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C6108C" w:rsidR="00C6108C">
    <w:pPr>
      <w:pStyle w:val="Zaglavlje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55645">
      <w:t>7 St-926</w:t>
    </w:r>
    <w:r w:rsidR="00C6108C">
      <w:t>/18-</w:t>
    </w:r>
    <w:r w:rsidR="00155645">
      <w:t>14</w:t>
    </w:r>
  </w:p>
  <w:p w:rsidRDefault="00BF3E59" w:rsidP="00A70B8E" w:rsidR="00BF3E59" w:rsidRPr="00AE45C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36C6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07CAB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232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232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2018.</izvorni_sadrzaj>
    <derivirana_varijabla naziv="DomainObject.Predmet.DatumOsnivanja_1">13.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St-926/2018</izvorni_sadrzaj>
    <derivirana_varijabla naziv="DomainObject.Predmet.OznakaBroj_1">St-926/2018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CRVENO 51 j.d.o.o. za trgovinu i usluge</izvorni_sadrzaj>
    <derivirana_varijabla naziv="DomainObject.Predmet.ProtustrankaFormated_1">  CRVENO 51 j.d.o.o. za trgovinu i usluge</derivirana_varijabla>
  </DomainObject.Predmet.ProtustrankaFormated>
  <DomainObject.Predmet.ProtustrankaFormatedOIB>
    <izvorni_sadrzaj>  CRVENO 51 j.d.o.o. za trgovinu i usluge, OIB 49342952591</izvorni_sadrzaj>
    <derivirana_varijabla naziv="DomainObject.Predmet.ProtustrankaFormatedOIB_1">  CRVENO 51 j.d.o.o. za trgovinu i usluge, OIB 49342952591</derivirana_varijabla>
  </DomainObject.Predmet.ProtustrankaFormatedOIB>
  <DomainObject.Predmet.ProtustrankaFormatedWithAdress>
    <izvorni_sadrzaj> CRVENO 51 j.d.o.o. za trgovinu i usluge, Marjanska ulica 8/A, 31000 Osijek</izvorni_sadrzaj>
    <derivirana_varijabla naziv="DomainObject.Predmet.ProtustrankaFormatedWithAdress_1"> CRVENO 51 j.d.o.o. za trgovinu i usluge, Marjanska ulica 8/A, 31000 Osijek</derivirana_varijabla>
  </DomainObject.Predmet.ProtustrankaFormatedWithAdress>
  <DomainObject.Predmet.ProtustrankaFormatedWithAdressOIB>
    <izvorni_sadrzaj> CRVENO 51 j.d.o.o. za trgovinu i usluge, OIB 49342952591, Marjanska ulica 8/A, 31000 Osijek</izvorni_sadrzaj>
    <derivirana_varijabla naziv="DomainObject.Predmet.ProtustrankaFormatedWithAdressOIB_1"> CRVENO 51 j.d.o.o. za trgovinu i usluge, OIB 49342952591, Marjanska ulica 8/A, 31000 Osijek</derivirana_varijabla>
  </DomainObject.Predmet.ProtustrankaFormatedWithAdressOIB>
  <DomainObject.Predmet.ProtustrankaWithAdress>
    <izvorni_sadrzaj>CRVENO 51 j.d.o.o. za trgovinu i usluge Marjanska ulica 8/A, 31000 Osijek</izvorni_sadrzaj>
    <derivirana_varijabla naziv="DomainObject.Predmet.ProtustrankaWithAdress_1">CRVENO 51 j.d.o.o. za trgovinu i usluge Marjanska ulica 8/A, 31000 Osijek</derivirana_varijabla>
  </DomainObject.Predmet.ProtustrankaWithAdress>
  <DomainObject.Predmet.ProtustrankaWithAdressOIB>
    <izvorni_sadrzaj>CRVENO 51 j.d.o.o. za trgovinu i usluge, OIB 49342952591, Marjanska ulica 8/A, 31000 Osijek</izvorni_sadrzaj>
    <derivirana_varijabla naziv="DomainObject.Predmet.ProtustrankaWithAdressOIB_1">CRVENO 51 j.d.o.o. za trgovinu i usluge, OIB 49342952591, Marjanska ulica 8/A, 31000 Osijek</derivirana_varijabla>
  </DomainObject.Predmet.ProtustrankaWithAdressOIB>
  <DomainObject.Predmet.ProtustrankaNazivFormated>
    <izvorni_sadrzaj>CRVENO 51 j.d.o.o. za trgovinu i usluge</izvorni_sadrzaj>
    <derivirana_varijabla naziv="DomainObject.Predmet.ProtustrankaNazivFormated_1">CRVENO 51 j.d.o.o. za trgovinu i usluge</derivirana_varijabla>
  </DomainObject.Predmet.ProtustrankaNazivFormated>
  <DomainObject.Predmet.ProtustrankaNazivFormatedOIB>
    <izvorni_sadrzaj>CRVENO 51 j.d.o.o. za trgovinu i usluge, OIB 49342952591</izvorni_sadrzaj>
    <derivirana_varijabla naziv="DomainObject.Predmet.ProtustrankaNazivFormatedOIB_1">CRVENO 51 j.d.o.o. za trgovinu i usluge, OIB 49342952591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CRVENO 51 j.d.o.o. za trgovinu i usluge</item>
    </izvorni_sadrzaj>
    <derivirana_varijabla naziv="DomainObject.Predmet.ProtuStrankaListFormated_1">
      <item>CRVENO 51 j.d.o.o. za trgovinu i usluge</item>
    </derivirana_varijabla>
  </DomainObject.Predmet.ProtuStrankaListFormated>
  <DomainObject.Predmet.ProtuStrankaListFormatedOIB>
    <izvorni_sadrzaj>
      <item>CRVENO 51 j.d.o.o. za trgovinu i usluge, OIB 49342952591</item>
    </izvorni_sadrzaj>
    <derivirana_varijabla naziv="DomainObject.Predmet.ProtuStrankaListFormatedOIB_1">
      <item>CRVENO 51 j.d.o.o. za trgovinu i usluge, OIB 49342952591</item>
    </derivirana_varijabla>
  </DomainObject.Predmet.ProtuStrankaListFormatedOIB>
  <DomainObject.Predmet.ProtuStrankaListFormatedWithAdress>
    <izvorni_sadrzaj>
      <item>CRVENO 51 j.d.o.o. za trgovinu i usluge, Marjanska ulica 8/A, 31000 Osijek</item>
    </izvorni_sadrzaj>
    <derivirana_varijabla naziv="DomainObject.Predmet.ProtuStrankaListFormatedWithAdress_1">
      <item>CRVENO 51 j.d.o.o. za trgovinu i usluge, Marjanska ulica 8/A, 31000 Osijek</item>
    </derivirana_varijabla>
  </DomainObject.Predmet.ProtuStrankaListFormatedWithAdress>
  <DomainObject.Predmet.ProtuStrankaListFormatedWithAdressOIB>
    <izvorni_sadrzaj>
      <item>CRVENO 51 j.d.o.o. za trgovinu i usluge, OIB 49342952591, Marjanska ulica 8/A, 31000 Osijek</item>
    </izvorni_sadrzaj>
    <derivirana_varijabla naziv="DomainObject.Predmet.ProtuStrankaListFormatedWithAdressOIB_1">
      <item>CRVENO 51 j.d.o.o. za trgovinu i usluge, OIB 49342952591, Marjanska ulica 8/A, 31000 Osijek</item>
    </derivirana_varijabla>
  </DomainObject.Predmet.ProtuStrankaListFormatedWithAdressOIB>
  <DomainObject.Predmet.ProtuStrankaListNazivFormated>
    <izvorni_sadrzaj>
      <item>CRVENO 51 j.d.o.o. za trgovinu i usluge</item>
    </izvorni_sadrzaj>
    <derivirana_varijabla naziv="DomainObject.Predmet.ProtuStrankaListNazivFormated_1">
      <item>CRVENO 51 j.d.o.o. za trgovinu i usluge</item>
    </derivirana_varijabla>
  </DomainObject.Predmet.ProtuStrankaListNazivFormated>
  <DomainObject.Predmet.ProtuStrankaListNazivFormatedOIB>
    <izvorni_sadrzaj>
      <item>CRVENO 51 j.d.o.o. za trgovinu i usluge, OIB 49342952591</item>
    </izvorni_sadrzaj>
    <derivirana_varijabla naziv="DomainObject.Predmet.ProtuStrankaListNazivFormatedOIB_1">
      <item>CRVENO 51 j.d.o.o. za trgovinu i usluge, OIB 49342952591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CRVENO 51 j.d.o.o. za trgovinu i usluge</izvorni_sadrzaj>
    <derivirana_varijabla naziv="DomainObject.Predmet.ProtustrankaIDrugi_1">CRVENO 51 j.d.o.o. za trgovinu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CRVENO 51 j.d.o.o. za trgovinu i usluge, OIB 49342952591, Marjanska ulica 8/A, 31000 Osijek</izvorni_sadrzaj>
    <derivirana_varijabla naziv="DomainObject.Predmet.ProtustrankaIDrugiAdressOIB_1">CRVENO 51 j.d.o.o. za trgovinu i usluge, OIB 49342952591, Marjanska ulica 8/A,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CRVENO 51 j.d.o.o. za trgovinu i usluge</item>
      <item>RH MINISTARSTVO FINANCIJA</item>
    </izvorni_sadrzaj>
    <derivirana_varijabla naziv="DomainObject.Predmet.SudioniciListNaziv_1">
      <item>CRVENO 51 j.d.o.o. za trgovinu i usluge</item>
      <item>RH MINISTARSTVO FINANCIJA</item>
    </derivirana_varijabla>
  </DomainObject.Predmet.SudioniciListNaziv>
  <DomainObject.Predmet.SudioniciListAdressOIB>
    <izvorni_sadrzaj>
      <item>CRVENO 51 j.d.o.o. za trgovinu i usluge, OIB 49342952591, Marjanska ulica 8/A,31000 Osijek</item>
      <item>RH MINISTARSTVO FINANCIJA, OIB 52634238587</item>
    </izvorni_sadrzaj>
    <derivirana_varijabla naziv="DomainObject.Predmet.SudioniciListAdressOIB_1">
      <item>CRVENO 51 j.d.o.o. za trgovinu i usluge, OIB 49342952591, Marjanska ulica 8/A,31000 Osijek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49342952591</item>
      <item>, OIB 52634238587</item>
    </izvorni_sadrzaj>
    <derivirana_varijabla naziv="DomainObject.Predmet.SudioniciListNazivOIB_1">
      <item>, OIB 49342952591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St-926/2018-12</izvorni_sadrzaj>
    <derivirana_varijabla naziv="DomainObject.PredzadnjaOdlukaIzPredmeta.Oznaka_1">St-926/2018-12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0D29A4-D8FA-4A9F-B8A0-D30D858036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958</properties:Words>
  <properties:Characters>5263</properties:Characters>
  <properties:Lines>142</properties:Lines>
  <properties:Paragraphs>34</properties:Paragraphs>
  <properties:TotalTime>598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2018-10-19T06:27:00Z</dcterms:modified>
  <cp:revision>511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(926-18 RJ (-14) OVRŠNA ISPRAVA samo 1000 kn.docx)</vt:lpwstr>
  </prop:property>
  <prop:property name="BrojStranica" pid="5" fmtid="{D5CDD505-2E9C-101B-9397-08002B2CF9AE}">
    <vt:i4>3</vt:i4>
  </prop:property>
</prop:Properties>
</file>