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e793" w14:paraId="dd2e793"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726BCD" w:rsidR="004E31A9"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4E31A9" w:rsidP="004E31A9" w:rsidR="004E31A9" w:rsidRPr="00606628">
      <w:pPr>
        <w:rPr>
          <w:b/>
        </w:rPr>
      </w:pPr>
      <w:r w:rsidRPr="00606628">
        <w:rPr>
          <w:b/>
        </w:rPr>
        <w:t>REPUBLIKA HRVATSKA</w:t>
      </w:r>
    </w:p>
    <w:p w:rsidRDefault="004E31A9" w:rsidP="004E31A9" w:rsidR="004E31A9" w:rsidRPr="00606628">
      <w:pPr>
        <w:rPr>
          <w:b/>
        </w:rPr>
      </w:pPr>
      <w:r w:rsidRPr="00606628">
        <w:rPr>
          <w:b/>
        </w:rPr>
        <w:t>TRGOVAČKI SUD U SPLITU</w:t>
      </w:r>
    </w:p>
    <w:p w:rsidRDefault="0072267B" w:rsidP="004E31A9" w:rsidR="004E31A9" w:rsidRPr="00606628">
      <w:pPr>
        <w:rPr>
          <w:b/>
        </w:rPr>
      </w:pPr>
      <w:r>
        <w:rPr>
          <w:b/>
        </w:rPr>
        <w:t>Split, Sukoišanska 6</w:t>
      </w:r>
    </w:p>
    <w:p w:rsidRDefault="004E31A9" w:rsidP="004E31A9" w:rsidR="004E31A9" w:rsidRPr="00606628">
      <w:pPr>
        <w:rPr>
          <w:b/>
        </w:rPr>
      </w:pPr>
      <w:r w:rsidRPr="00606628">
        <w:rPr>
          <w:b/>
        </w:rPr>
        <w:t xml:space="preserve"> </w:t>
      </w:r>
    </w:p>
    <w:p w:rsidRDefault="00C30C89" w:rsidP="00C30C89" w:rsidR="00CF4325" w:rsidRPr="00606628">
      <w:pPr>
        <w:jc w:val="center"/>
        <w:rPr>
          <w:b/>
        </w:rPr>
      </w:pPr>
      <w:r w:rsidRPr="00C30C89">
        <w:rPr>
          <w:b/>
        </w:rPr>
        <w:t>R</w:t>
      </w:r>
      <w:r>
        <w:rPr>
          <w:b/>
        </w:rPr>
        <w:t xml:space="preserve"> </w:t>
      </w:r>
      <w:r w:rsidRPr="00C30C89">
        <w:rPr>
          <w:b/>
        </w:rPr>
        <w:t>E</w:t>
      </w:r>
      <w:r>
        <w:rPr>
          <w:b/>
        </w:rPr>
        <w:t xml:space="preserve"> </w:t>
      </w:r>
      <w:r w:rsidRPr="00C30C89">
        <w:rPr>
          <w:b/>
        </w:rPr>
        <w:t>P</w:t>
      </w:r>
      <w:r>
        <w:rPr>
          <w:b/>
        </w:rPr>
        <w:t xml:space="preserve"> </w:t>
      </w:r>
      <w:r w:rsidRPr="00C30C89">
        <w:rPr>
          <w:b/>
        </w:rPr>
        <w:t>U</w:t>
      </w:r>
      <w:r>
        <w:rPr>
          <w:b/>
        </w:rPr>
        <w:t xml:space="preserve"> </w:t>
      </w:r>
      <w:r w:rsidRPr="00C30C89">
        <w:rPr>
          <w:b/>
        </w:rPr>
        <w:t>B</w:t>
      </w:r>
      <w:r>
        <w:rPr>
          <w:b/>
        </w:rPr>
        <w:t xml:space="preserve"> </w:t>
      </w:r>
      <w:r w:rsidRPr="00C30C89">
        <w:rPr>
          <w:b/>
        </w:rPr>
        <w:t>L</w:t>
      </w:r>
      <w:r>
        <w:rPr>
          <w:b/>
        </w:rPr>
        <w:t xml:space="preserve"> </w:t>
      </w:r>
      <w:r w:rsidRPr="00C30C89">
        <w:rPr>
          <w:b/>
        </w:rPr>
        <w:t>I</w:t>
      </w:r>
      <w:r>
        <w:rPr>
          <w:b/>
        </w:rPr>
        <w:t xml:space="preserve"> </w:t>
      </w:r>
      <w:r w:rsidRPr="00C30C89">
        <w:rPr>
          <w:b/>
        </w:rPr>
        <w:t>K</w:t>
      </w:r>
      <w:r>
        <w:rPr>
          <w:b/>
        </w:rPr>
        <w:t xml:space="preserve"> </w:t>
      </w:r>
      <w:r w:rsidRPr="00C30C89">
        <w:rPr>
          <w:b/>
        </w:rPr>
        <w:t>A</w:t>
      </w:r>
      <w:r>
        <w:rPr>
          <w:b/>
        </w:rPr>
        <w:t xml:space="preserve"> </w:t>
      </w:r>
      <w:r w:rsidRPr="00C30C89">
        <w:rPr>
          <w:b/>
        </w:rPr>
        <w:t xml:space="preserve"> H</w:t>
      </w:r>
      <w:r>
        <w:rPr>
          <w:b/>
        </w:rPr>
        <w:t xml:space="preserve"> </w:t>
      </w:r>
      <w:r w:rsidRPr="00C30C89">
        <w:rPr>
          <w:b/>
        </w:rPr>
        <w:t>R</w:t>
      </w:r>
      <w:r>
        <w:rPr>
          <w:b/>
        </w:rPr>
        <w:t xml:space="preserve"> </w:t>
      </w:r>
      <w:r w:rsidRPr="00C30C89">
        <w:rPr>
          <w:b/>
        </w:rPr>
        <w:t>V</w:t>
      </w:r>
      <w:r>
        <w:rPr>
          <w:b/>
        </w:rPr>
        <w:t xml:space="preserve"> </w:t>
      </w:r>
      <w:r w:rsidRPr="00C30C89">
        <w:rPr>
          <w:b/>
        </w:rPr>
        <w:t>A</w:t>
      </w:r>
      <w:r>
        <w:rPr>
          <w:b/>
        </w:rPr>
        <w:t xml:space="preserve"> </w:t>
      </w:r>
      <w:r w:rsidRPr="00C30C89">
        <w:rPr>
          <w:b/>
        </w:rPr>
        <w:t>T</w:t>
      </w:r>
      <w:r>
        <w:rPr>
          <w:b/>
        </w:rPr>
        <w:t xml:space="preserve"> </w:t>
      </w:r>
      <w:r w:rsidRPr="00C30C89">
        <w:rPr>
          <w:b/>
        </w:rPr>
        <w:t>S</w:t>
      </w:r>
      <w:r>
        <w:rPr>
          <w:b/>
        </w:rPr>
        <w:t xml:space="preserve"> </w:t>
      </w:r>
      <w:r w:rsidRPr="00C30C89">
        <w:rPr>
          <w:b/>
        </w:rPr>
        <w:t>K</w:t>
      </w:r>
      <w:r>
        <w:rPr>
          <w:b/>
        </w:rPr>
        <w:t xml:space="preserve"> </w:t>
      </w:r>
      <w:r w:rsidRPr="00C30C89">
        <w:rPr>
          <w:b/>
        </w:rPr>
        <w:t>A</w:t>
      </w:r>
    </w:p>
    <w:p w:rsidRDefault="004E31A9" w:rsidP="00CF4325" w:rsidR="004E31A9" w:rsidRPr="00606628">
      <w:pPr>
        <w:jc w:val="center"/>
        <w:rPr>
          <w:b/>
        </w:rPr>
      </w:pPr>
      <w:r w:rsidRPr="00606628">
        <w:rPr>
          <w:b/>
        </w:rPr>
        <w:t>R J E Š E N J E</w:t>
      </w:r>
    </w:p>
    <w:p w:rsidRDefault="004E31A9" w:rsidP="004E31A9" w:rsidR="004E31A9" w:rsidRPr="00606628"/>
    <w:p w:rsidRDefault="004E31A9" w:rsidP="002C5B4C" w:rsidR="004E31A9" w:rsidRPr="00606628">
      <w:pPr>
        <w:jc w:val="both"/>
      </w:pPr>
      <w:r w:rsidRPr="00606628">
        <w:t xml:space="preserve">           Trgovački sud u Splitu, po sucu tog suda Katarini Franković, u</w:t>
      </w:r>
      <w:r w:rsidR="007B5EE9" w:rsidRPr="00606628">
        <w:t xml:space="preserve"> stečajnom postupku nad </w:t>
      </w:r>
      <w:r w:rsidR="0072267B" w:rsidRPr="0072267B">
        <w:t>A.P. BORIS ZEČIĆ d.o.o. u stečaju, Omiš, Milana Marušića 8, MBS: 030105682, OIB: 75043016929 zastupano po stečajnom upravitelju Draganu Bijelić</w:t>
      </w:r>
      <w:r w:rsidR="007B5EE9" w:rsidRPr="00606628">
        <w:t xml:space="preserve">, </w:t>
      </w:r>
      <w:r w:rsidRPr="00606628">
        <w:t xml:space="preserve">dana </w:t>
      </w:r>
      <w:r w:rsidR="00C30C89">
        <w:t>18</w:t>
      </w:r>
      <w:r w:rsidRPr="00606628">
        <w:t xml:space="preserve">. </w:t>
      </w:r>
      <w:r w:rsidR="00C30C89">
        <w:t>siječnj</w:t>
      </w:r>
      <w:r w:rsidR="0072267B">
        <w:t>a</w:t>
      </w:r>
      <w:r w:rsidRPr="00606628">
        <w:t xml:space="preserve"> 201</w:t>
      </w:r>
      <w:r w:rsidR="00C30C89">
        <w:t>8</w:t>
      </w:r>
      <w:r w:rsidRPr="00606628">
        <w:t>. godine</w:t>
      </w:r>
    </w:p>
    <w:p w:rsidRDefault="004E31A9" w:rsidP="004E31A9" w:rsidR="004E31A9" w:rsidRPr="00606628"/>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72267B" w:rsidP="0072267B" w:rsidR="0072267B" w:rsidRPr="0072267B">
      <w:pPr>
        <w:pStyle w:val="Tijeloteksta"/>
        <w:rPr>
          <w:szCs w:val="24"/>
        </w:rPr>
      </w:pPr>
      <w:r w:rsidRPr="0072267B">
        <w:rPr>
          <w:szCs w:val="24"/>
        </w:rPr>
        <w:t>I.</w:t>
      </w:r>
      <w:r w:rsidRPr="0072267B">
        <w:rPr>
          <w:szCs w:val="24"/>
        </w:rPr>
        <w:tab/>
      </w:r>
      <w:r w:rsidR="00C30C89">
        <w:rPr>
          <w:szCs w:val="24"/>
        </w:rPr>
        <w:t xml:space="preserve">Odbija se </w:t>
      </w:r>
      <w:r w:rsidR="00C30C89" w:rsidRPr="00C30C89">
        <w:rPr>
          <w:szCs w:val="24"/>
        </w:rPr>
        <w:t xml:space="preserve">zahtjev stečajnog upravitelja Dragana Bijelić </w:t>
      </w:r>
      <w:r w:rsidR="00C30C89">
        <w:rPr>
          <w:szCs w:val="24"/>
        </w:rPr>
        <w:t>za naknadom troška</w:t>
      </w:r>
      <w:r w:rsidRPr="0072267B">
        <w:rPr>
          <w:szCs w:val="24"/>
        </w:rPr>
        <w:t xml:space="preserve"> stečajnog upravitelja u iznosu od </w:t>
      </w:r>
      <w:r w:rsidR="00C30C89">
        <w:rPr>
          <w:szCs w:val="24"/>
        </w:rPr>
        <w:t>380</w:t>
      </w:r>
      <w:r w:rsidRPr="003D4337">
        <w:rPr>
          <w:szCs w:val="24"/>
        </w:rPr>
        <w:t xml:space="preserve">,00 </w:t>
      </w:r>
      <w:r w:rsidR="00C30C89">
        <w:rPr>
          <w:szCs w:val="24"/>
        </w:rPr>
        <w:t>kuna</w:t>
      </w:r>
      <w:r w:rsidRPr="0072267B">
        <w:rPr>
          <w:szCs w:val="24"/>
        </w:rPr>
        <w:t>.</w:t>
      </w:r>
    </w:p>
    <w:p w:rsidRDefault="0072267B" w:rsidP="0072267B" w:rsidR="0072267B" w:rsidRPr="0072267B">
      <w:pPr>
        <w:pStyle w:val="Tijeloteksta"/>
        <w:rPr>
          <w:szCs w:val="24"/>
        </w:rPr>
      </w:pPr>
    </w:p>
    <w:p w:rsidRDefault="00726BCD" w:rsidP="00AA67CD" w:rsidR="00726BCD">
      <w:pPr>
        <w:ind w:firstLine="708"/>
      </w:pPr>
    </w:p>
    <w:p w:rsidRDefault="00726BCD" w:rsidP="00AA67CD" w:rsidR="00726BCD" w:rsidRPr="00606628">
      <w:pPr>
        <w:ind w:firstLine="708"/>
      </w:pPr>
    </w:p>
    <w:p w:rsidRDefault="004E31A9" w:rsidP="00726BCD" w:rsidR="00AA67CD">
      <w:pPr>
        <w:jc w:val="center"/>
        <w:rPr>
          <w:b/>
        </w:rPr>
      </w:pPr>
      <w:r w:rsidRPr="00606628">
        <w:rPr>
          <w:b/>
        </w:rPr>
        <w:t>Obrazloženje</w:t>
      </w:r>
    </w:p>
    <w:p w:rsidRDefault="00C30C89" w:rsidP="00726BCD" w:rsidR="00C30C89">
      <w:pPr>
        <w:jc w:val="center"/>
        <w:rPr>
          <w:b/>
        </w:rPr>
      </w:pPr>
    </w:p>
    <w:p w:rsidRDefault="00C30C89" w:rsidP="00C30C89" w:rsidR="00C30C89">
      <w:pPr>
        <w:jc w:val="both"/>
      </w:pPr>
      <w:r>
        <w:tab/>
        <w:t>Trgovački sud u Splitu je dana 22. kolovoza 2017.g. donio rješenje pod posl.br. St-1085/2016-28 kojim je odlučeno o troškovima i nagradi stečajnog upravitelja, odnosno toč. I je odobren trošak u iznosu 730,00 kuna, a toč. II predmetnog rješenja je odbijen zahtjev za određivanjem nagrade.</w:t>
      </w:r>
    </w:p>
    <w:p w:rsidRDefault="00C30C89" w:rsidP="00C30C89" w:rsidR="00C30C89">
      <w:pPr>
        <w:jc w:val="both"/>
      </w:pPr>
    </w:p>
    <w:p w:rsidRDefault="00C30C89" w:rsidP="00C30C89" w:rsidR="00C30C89">
      <w:pPr>
        <w:jc w:val="both"/>
      </w:pPr>
      <w:r>
        <w:tab/>
        <w:t>Žalba stečajnog upravitelja po svom sadržaju predstavlja djelomično i prijedlog za donošenjem dopunskog rješenja jer je stečajni upravitelj zatražio naknadu putnih troškova i dnevnica u iznosu od 1.110,00 kuna, a sud je odobrio iznos od 730,00 kuna, te nije odlučeno o ostalih 380,00 kuna.</w:t>
      </w:r>
    </w:p>
    <w:p w:rsidRDefault="00A92EAF" w:rsidP="00C30C89" w:rsidR="00A92EAF">
      <w:pPr>
        <w:jc w:val="both"/>
      </w:pPr>
    </w:p>
    <w:p w:rsidRDefault="00A92EAF" w:rsidP="00A92EAF" w:rsidR="00A92EAF">
      <w:pPr>
        <w:ind w:firstLine="708"/>
        <w:jc w:val="both"/>
      </w:pPr>
      <w:r>
        <w:t>Stečajni upravitelj je uz zahtjev dostavio obračun prijeđenih kilometara za putovanje na relaciji Šibenik – Omiš 2 puta po 138 km (276 km) i na relaciji Šibenik – Split 2 puta po 97 km (194) automobilom u privatnom vlasništvu (list spisa 68) za odlazak 22. travnja 2017.g. i 04. srpnja 2017.g.</w:t>
      </w:r>
    </w:p>
    <w:p w:rsidRDefault="00A92EAF" w:rsidP="00A92EAF" w:rsidR="00A92EAF">
      <w:pPr>
        <w:jc w:val="both"/>
      </w:pPr>
    </w:p>
    <w:p w:rsidRDefault="00A92EAF" w:rsidP="00A92EAF" w:rsidR="00C30C89">
      <w:pPr>
        <w:ind w:firstLine="708"/>
        <w:jc w:val="both"/>
      </w:pPr>
      <w:r>
        <w:t>Stečajni upravitelj Dragan Bijelić ima prebivalište na području Šibenika, a osobno se prijavio kao stečajni upravitelj i na području naslovnog suda odnosno Splitsko dalmatinske i Dubrovačko neretvanske županije. Stoga ovaj sud je mišljenja da troškovi stečajnog upravitelja koji nastanu u pogledu njegovog putovanja iz Šibenika do granice Splitsko-</w:t>
      </w:r>
      <w:r>
        <w:lastRenderedPageBreak/>
        <w:t>dalmatinske županije nisu osnovani na način da bi išli na teret stečajnog dužnika, već  taj trošak treba snositi sam stečajni upravitelj. Slijedom navedenog odobren je trošak od granice Splitsko – Dalmatinske županije do grada Splita za 66 km u dva smjera, odnosno do Omiša za 74 km u dva smjera dakle sveukupno 280 km pomnoženo sa 2,00 kuna što iznosi 560,00 kuna, te dnevnice 170,00 kuna, što iznosi 730,00 kuna, dok je za višak zatraženog iznosa od 1100.00 kuna dakle za 380,00 kuna odbijen kako je navedeno u izreci.</w:t>
      </w:r>
    </w:p>
    <w:p w:rsidRDefault="00C30C89" w:rsidP="00A92EAF" w:rsidR="0072267B" w:rsidRPr="0072267B">
      <w:pPr>
        <w:jc w:val="both"/>
      </w:pPr>
      <w:r>
        <w:tab/>
      </w:r>
    </w:p>
    <w:p w:rsidRDefault="0072267B" w:rsidP="0072267B" w:rsidR="0072267B">
      <w:pPr>
        <w:ind w:firstLine="708"/>
        <w:jc w:val="both"/>
      </w:pPr>
      <w:r w:rsidRPr="0072267B">
        <w:t xml:space="preserve">Temeljem čl. 94. Stečajnog zakona (NN 71/15, dalje u tekstu: SZ) nagradu za rad stečajnom upravitelju određuje stečajni sudac prema Uredbi kojom se utvrđuju kriteriji i način obračuna nagrade stečajnim upraviteljima (NN 105/15, dalje u tekstu: Uredba), a naknadu troškova određuje sud na temelju pisanog, obrazloženog i dokumentiranog izvješća stečajnog upravitelja. </w:t>
      </w:r>
    </w:p>
    <w:p w:rsidRDefault="00A92EAF" w:rsidP="0072267B" w:rsidR="00A92EAF">
      <w:pPr>
        <w:ind w:firstLine="708"/>
        <w:jc w:val="both"/>
      </w:pPr>
    </w:p>
    <w:p w:rsidRDefault="00A92EAF" w:rsidP="00A92EAF" w:rsidR="0072267B" w:rsidRPr="00A92EAF">
      <w:pPr>
        <w:ind w:firstLine="708"/>
        <w:jc w:val="both"/>
      </w:pPr>
      <w:r>
        <w:t>Prema čl. 339. i 347. Zakona o parničnom postupku (</w:t>
      </w:r>
      <w:r w:rsidRPr="00A92EAF">
        <w:t>NN 53/91, 91/92, 58/93, 112/99, 88/01, 117/03, 88/05, 02/07, 84/08, 96/08, 123/08, 57/11, 148/11, 25/13, 89/14</w:t>
      </w:r>
      <w:r>
        <w:t>) u vezi sa člankom 10 SZ-a odlučeno je kao u izreci.</w:t>
      </w:r>
    </w:p>
    <w:p w:rsidRDefault="001E5B5A" w:rsidP="001E5B5A" w:rsidR="001E5B5A">
      <w:pPr>
        <w:jc w:val="center"/>
      </w:pPr>
    </w:p>
    <w:p w:rsidRDefault="001E5B5A" w:rsidP="001E5B5A" w:rsidR="001E5B5A">
      <w:pPr>
        <w:jc w:val="center"/>
      </w:pPr>
      <w:r>
        <w:t>Zbog navedenog na temelju spomenutih propisa odlučeno je kao u izreci.</w:t>
      </w:r>
    </w:p>
    <w:p w:rsidRDefault="0072267B" w:rsidP="0072267B" w:rsidR="0072267B" w:rsidRPr="0072267B">
      <w:pPr>
        <w:jc w:val="center"/>
        <w:rPr>
          <w:b/>
        </w:rPr>
      </w:pPr>
    </w:p>
    <w:p w:rsidRDefault="0072267B" w:rsidP="0072267B" w:rsidR="0072267B" w:rsidRPr="0072267B">
      <w:pPr>
        <w:jc w:val="center"/>
        <w:rPr>
          <w:b/>
        </w:rPr>
      </w:pPr>
      <w:r w:rsidRPr="0072267B">
        <w:rPr>
          <w:b/>
        </w:rPr>
        <w:t xml:space="preserve">U </w:t>
      </w:r>
      <w:r w:rsidR="001E5B5A">
        <w:rPr>
          <w:b/>
        </w:rPr>
        <w:t>Split</w:t>
      </w:r>
      <w:r w:rsidR="00A92EAF">
        <w:rPr>
          <w:b/>
        </w:rPr>
        <w:t>u, 18</w:t>
      </w:r>
      <w:r w:rsidRPr="0072267B">
        <w:rPr>
          <w:b/>
        </w:rPr>
        <w:t xml:space="preserve">. </w:t>
      </w:r>
      <w:r w:rsidR="00A92EAF">
        <w:rPr>
          <w:b/>
        </w:rPr>
        <w:t>siječnj</w:t>
      </w:r>
      <w:r w:rsidR="001E5B5A">
        <w:rPr>
          <w:b/>
        </w:rPr>
        <w:t>a</w:t>
      </w:r>
      <w:r w:rsidRPr="0072267B">
        <w:rPr>
          <w:b/>
        </w:rPr>
        <w:t xml:space="preserve"> 201</w:t>
      </w:r>
      <w:r w:rsidR="00A92EAF">
        <w:rPr>
          <w:b/>
        </w:rPr>
        <w:t>8</w:t>
      </w:r>
      <w:r w:rsidRPr="0072267B">
        <w:rPr>
          <w:b/>
        </w:rPr>
        <w:t>. godine</w:t>
      </w:r>
    </w:p>
    <w:p w:rsidRDefault="0072267B" w:rsidP="001E5B5A" w:rsidR="004E31A9" w:rsidRPr="001E5B5A">
      <w:r w:rsidRPr="0072267B">
        <w:rPr>
          <w:b/>
        </w:rPr>
        <w:tab/>
      </w:r>
      <w:r w:rsidRPr="0072267B">
        <w:rPr>
          <w:b/>
        </w:rPr>
        <w:tab/>
      </w:r>
      <w:r w:rsidRPr="0072267B">
        <w:rPr>
          <w:b/>
        </w:rPr>
        <w:tab/>
      </w:r>
      <w:r w:rsidRPr="0072267B">
        <w:rPr>
          <w:b/>
        </w:rPr>
        <w:tab/>
      </w:r>
      <w:r w:rsidRPr="0072267B">
        <w:rPr>
          <w:b/>
        </w:rPr>
        <w:tab/>
      </w:r>
      <w:r w:rsidRPr="0072267B">
        <w:rPr>
          <w:b/>
        </w:rPr>
        <w:tab/>
      </w:r>
      <w:r w:rsidR="001E5B5A">
        <w:rPr>
          <w:b/>
        </w:rPr>
        <w:tab/>
      </w:r>
      <w:r w:rsidR="001E5B5A">
        <w:rPr>
          <w:b/>
        </w:rPr>
        <w:tab/>
      </w:r>
      <w:r w:rsidR="001E5B5A">
        <w:rPr>
          <w:b/>
        </w:rPr>
        <w:tab/>
      </w:r>
      <w:r w:rsidR="001E5B5A">
        <w:rPr>
          <w:b/>
        </w:rPr>
        <w:tab/>
      </w:r>
    </w:p>
    <w:p w:rsidRDefault="004E31A9" w:rsidP="002C5B4C" w:rsidR="004E31A9" w:rsidRPr="00606628">
      <w:pPr>
        <w:ind w:firstLine="708" w:left="4956"/>
        <w:rPr>
          <w:b/>
        </w:rPr>
      </w:pPr>
      <w:r w:rsidRPr="00606628">
        <w:rPr>
          <w:b/>
        </w:rPr>
        <w:t>Stečajni 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1215A9" w:rsidR="004E31A9" w:rsidRPr="00606628">
      <w:pPr>
        <w:jc w:val="both"/>
      </w:pPr>
      <w:r w:rsidRPr="00606628">
        <w:t>Protiv ovog rješenja dopušteno je izjaviti žalbu. Žalba se podnosi Visokom trgovačkom sudu Republike Hrvatske u Zagrebu putem ovog suda u roku od 8 dana</w:t>
      </w:r>
      <w:r w:rsidR="001215A9">
        <w:t xml:space="preserve"> od primitka</w:t>
      </w:r>
      <w:r w:rsidRPr="00606628">
        <w:t xml:space="preserve"> u 3 istovjetna primjerka pozivom na gornji poslovni broj spisa.</w:t>
      </w:r>
      <w:r w:rsidR="001215A9" w:rsidRPr="001215A9">
        <w:t xml:space="preserve"> Primitak ovog rješenja računa se sukladno čl. 12. Stečajnog zakona istekom osmog dana od dana objave na e-Oglasnoj ploči</w:t>
      </w:r>
    </w:p>
    <w:p w:rsidRDefault="004E31A9" w:rsidP="001215A9" w:rsidR="004E31A9" w:rsidRPr="00606628">
      <w:pPr>
        <w:jc w:val="both"/>
      </w:pPr>
    </w:p>
    <w:p w:rsidRDefault="004E31A9" w:rsidP="004E31A9" w:rsidR="004E31A9" w:rsidRPr="00606628">
      <w:pPr>
        <w:rPr>
          <w:b/>
        </w:rPr>
      </w:pPr>
      <w:r w:rsidRPr="00606628">
        <w:rPr>
          <w:b/>
        </w:rPr>
        <w:t>DN-a:</w:t>
      </w:r>
    </w:p>
    <w:p w:rsidRDefault="004E31A9" w:rsidP="004E31A9" w:rsidR="004E31A9">
      <w:r w:rsidRPr="00606628">
        <w:t xml:space="preserve">- </w:t>
      </w:r>
      <w:r w:rsidR="00D906B1">
        <w:t xml:space="preserve">mrežna stranica </w:t>
      </w:r>
      <w:r w:rsidR="0009507E">
        <w:t>e-</w:t>
      </w:r>
      <w:r w:rsidRPr="00606628">
        <w:t>oglasna ploča</w:t>
      </w:r>
    </w:p>
    <w:p w:rsidRDefault="001E5B5A" w:rsidP="004E31A9" w:rsidR="004C1A33" w:rsidRPr="00606628">
      <w:r>
        <w:t>- stečajni upravitelj</w:t>
      </w:r>
      <w:r w:rsidR="00A92EAF">
        <w:t>, putem e oglasna ploča</w:t>
      </w:r>
    </w:p>
    <w:sectPr w:rsidR="004C1A33"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0C3F">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C30C89">
      <w:rPr>
        <w:rFonts w:hAnsi="Book Antiqua" w:ascii="Book Antiqua"/>
        <w:b/>
        <w:sz w:val="22"/>
        <w:szCs w:val="22"/>
      </w:rPr>
      <w:t>1085/2016</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72EDC"/>
    <w:rsid w:val="0007590F"/>
    <w:rsid w:val="0009507E"/>
    <w:rsid w:val="00115617"/>
    <w:rsid w:val="001215A9"/>
    <w:rsid w:val="001B4843"/>
    <w:rsid w:val="001C2BFD"/>
    <w:rsid w:val="001C3800"/>
    <w:rsid w:val="001E5B5A"/>
    <w:rsid w:val="0025087B"/>
    <w:rsid w:val="002B3636"/>
    <w:rsid w:val="002C5B4C"/>
    <w:rsid w:val="00390CA7"/>
    <w:rsid w:val="003D1114"/>
    <w:rsid w:val="003D4337"/>
    <w:rsid w:val="004506A3"/>
    <w:rsid w:val="004C1A33"/>
    <w:rsid w:val="004E31A9"/>
    <w:rsid w:val="00575C0E"/>
    <w:rsid w:val="00585162"/>
    <w:rsid w:val="00606628"/>
    <w:rsid w:val="006066C3"/>
    <w:rsid w:val="00645E9B"/>
    <w:rsid w:val="0072267B"/>
    <w:rsid w:val="00726BCD"/>
    <w:rsid w:val="007B5EE9"/>
    <w:rsid w:val="00944E2A"/>
    <w:rsid w:val="009E2665"/>
    <w:rsid w:val="00A707AC"/>
    <w:rsid w:val="00A92EAF"/>
    <w:rsid w:val="00AA67CD"/>
    <w:rsid w:val="00B129DE"/>
    <w:rsid w:val="00BE2C80"/>
    <w:rsid w:val="00C30C89"/>
    <w:rsid w:val="00C5045B"/>
    <w:rsid w:val="00C90C3F"/>
    <w:rsid w:val="00CF4325"/>
    <w:rsid w:val="00D44DB7"/>
    <w:rsid w:val="00D85461"/>
    <w:rsid w:val="00D906B1"/>
    <w:rsid w:val="00DA1B37"/>
    <w:rsid w:val="00DA1F74"/>
    <w:rsid w:val="00DC4E11"/>
    <w:rsid w:val="00E03FF3"/>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C90C3F"/>
    <w:rPr>
      <w:color w:val="808080"/>
      <w:bdr w:space="0" w:sz="0" w:color="auto" w:val="none"/>
      <w:shd w:fill="auto" w:color="auto" w:val="clear"/>
    </w:rPr>
  </w:style>
  <w:style w:customStyle="true" w:styleId="eSPISCCParagraphDefaultFont" w:type="character">
    <w:name w:val="eSPIS_CC_Paragraph Default Font"/>
    <w:basedOn w:val="Zadanifontodlomka"/>
    <w:rsid w:val="00C90C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0C3F"/>
    <w:rPr>
      <w:b/>
      <w:bdr w:space="0" w:sz="0" w:color="auto" w:val="none"/>
      <w:shd w:fill="FFFFCC" w:color="auto" w:val="clear"/>
      <w:lang w:val="hr-HR"/>
    </w:rPr>
  </w:style>
  <w:style w:customStyle="true" w:styleId="PozadinaSvijetloCrvena" w:type="character">
    <w:name w:val="Pozadina_SvijetloCrvena"/>
    <w:basedOn w:val="eSPISCCParagraphDefaultFont"/>
    <w:rsid w:val="00C90C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0C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C90C3F"/>
    <w:rPr>
      <w:color w:val="808080"/>
      <w:bdr w:color="auto" w:space="0" w:sz="0" w:val="none"/>
      <w:shd w:color="auto" w:fill="auto" w:val="clear"/>
    </w:rPr>
  </w:style>
  <w:style w:customStyle="1" w:styleId="eSPISCCParagraphDefaultFont" w:type="character">
    <w:name w:val="eSPIS_CC_Paragraph Default Font"/>
    <w:basedOn w:val="Zadanifontodlomka"/>
    <w:rsid w:val="00C90C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0C3F"/>
    <w:rPr>
      <w:b/>
      <w:bdr w:color="auto" w:space="0" w:sz="0" w:val="none"/>
      <w:shd w:color="auto" w:fill="FFFFCC" w:val="clear"/>
      <w:lang w:val="hr-HR"/>
    </w:rPr>
  </w:style>
  <w:style w:customStyle="1" w:styleId="PozadinaSvijetloCrvena" w:type="character">
    <w:name w:val="Pozadina_SvijetloCrvena"/>
    <w:basedOn w:val="eSPISCCParagraphDefaultFont"/>
    <w:rsid w:val="00C90C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0C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2017.</izvorni_sadrzaj>
    <derivirana_varijabla naziv="DomainObject.Predmet.DatumRjesavanja_1">22.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St-1085/2016</izvorni_sadrzaj>
    <derivirana_varijabla naziv="DomainObject.Predmet.OznakaBroj_1">St-1085/2016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Čl. 444. st. 2. SZ
ŽALBA</izvorni_sadrzaj>
    <derivirana_varijabla naziv="DomainObject.Predmet.PrimjedbaSuca_1">Čl. 444. st. 2. SZ
ŽALBA</derivirana_varijabla>
  </DomainObject.Predmet.PrimjedbaSuca>
  <DomainObject.Predmet.ProtustrankaFormated>
    <izvorni_sadrzaj>  A.P.BORIS ZEČIĆ d.o.o. za trgovinu i usluge zastupanog po punomoćniku Dragan Bijelić, stečajni upravitelj</izvorni_sadrzaj>
    <derivirana_varijabla naziv="DomainObject.Predmet.ProtustrankaFormated_1">  A.P.BORIS ZEČIĆ d.o.o. za trgovinu i usluge zastupanog po punomoćniku Dragan Bijelić, stečajni upravitelj</derivirana_varijabla>
  </DomainObject.Predmet.ProtustrankaFormated>
  <DomainObject.Predmet.ProtustrankaFormatedOIB>
    <izvorni_sadrzaj>  A.P.BORIS ZEČIĆ d.o.o. za trgovinu i usluge, OIB 75043016929 zastupanog po punomoćniku Dragan Bijelić, stečajni upravitelj</izvorni_sadrzaj>
    <derivirana_varijabla naziv="DomainObject.Predmet.ProtustrankaFormatedOIB_1">  A.P.BORIS ZEČIĆ d.o.o. za trgovinu i usluge, OIB 75043016929 zastupanog po punomoćniku Dragan Bijelić, stečajni upravitelj</derivirana_varijabla>
  </DomainObject.Predmet.ProtustrankaFormatedOIB>
  <DomainObject.Predmet.ProtustrankaFormatedWithAdress>
    <izvorni_sadrzaj> A.P.BORIS ZEČIĆ d.o.o. za trgovinu i usluge, Milana Marušića 8, 21310 Omiš zastupanog po punomoćniku Dragan Bijelić, stečajni upravitelj</izvorni_sadrzaj>
    <derivirana_varijabla naziv="DomainObject.Predmet.ProtustrankaFormatedWithAdress_1"> A.P.BORIS ZEČIĆ d.o.o. za trgovinu i usluge, Milana Marušića 8, 21310 Omiš zastupanog po punomoćniku Dragan Bijelić, stečajni upravitelj</derivirana_varijabla>
  </DomainObject.Predmet.ProtustrankaFormatedWithAdress>
  <DomainObject.Predmet.ProtustrankaFormatedWithAdressOIB>
    <izvorni_sadrzaj> A.P.BORIS ZEČIĆ d.o.o. za trgovinu i usluge, OIB 75043016929, Milana Marušića 8, 21310 Omiš zastupanog po punomoćniku Dragan Bijelić, stečajni upravitelj</izvorni_sadrzaj>
    <derivirana_varijabla naziv="DomainObject.Predmet.ProtustrankaFormatedWithAdressOIB_1"> A.P.BORIS ZEČIĆ d.o.o. za trgovinu i usluge, OIB 75043016929, Milana Marušića 8, 21310 Omiš zastupanog po punomoćniku Dragan Bijelić, stečajni upravitelj</derivirana_varijabla>
  </DomainObject.Predmet.ProtustrankaFormatedWithAdressOIB>
  <DomainObject.Predmet.ProtustrankaWithAdress>
    <izvorni_sadrzaj>A.P.BORIS ZEČIĆ d.o.o. za trgovinu i usluge Milana Marušića 8, 21310 Omiš</izvorni_sadrzaj>
    <derivirana_varijabla naziv="DomainObject.Predmet.ProtustrankaWithAdress_1">A.P.BORIS ZEČIĆ d.o.o. za trgovinu i usluge Milana Marušića 8, 21310 Omiš</derivirana_varijabla>
  </DomainObject.Predmet.ProtustrankaWithAdress>
  <DomainObject.Predmet.ProtustrankaWithAdressOIB>
    <izvorni_sadrzaj>A.P.BORIS ZEČIĆ d.o.o. za trgovinu i usluge, OIB 75043016929, Milana Marušića 8, 21310 Omiš</izvorni_sadrzaj>
    <derivirana_varijabla naziv="DomainObject.Predmet.ProtustrankaWithAdressOIB_1">A.P.BORIS ZEČIĆ d.o.o. za trgovinu i usluge, OIB 75043016929, Milana Marušića 8, 21310 Omiš</derivirana_varijabla>
  </DomainObject.Predmet.ProtustrankaWithAdressOIB>
  <DomainObject.Predmet.ProtustrankaNazivFormated>
    <izvorni_sadrzaj>A.P.BORIS ZEČIĆ d.o.o. za trgovinu i usluge</izvorni_sadrzaj>
    <derivirana_varijabla naziv="DomainObject.Predmet.ProtustrankaNazivFormated_1">A.P.BORIS ZEČIĆ d.o.o. za trgovinu i usluge</derivirana_varijabla>
  </DomainObject.Predmet.ProtustrankaNazivFormated>
  <DomainObject.Predmet.ProtustrankaNazivFormatedOIB>
    <izvorni_sadrzaj>A.P.BORIS ZEČIĆ d.o.o. za trgovinu i usluge, OIB 75043016929</izvorni_sadrzaj>
    <derivirana_varijabla naziv="DomainObject.Predmet.ProtustrankaNazivFormatedOIB_1">A.P.BORIS ZEČIĆ d.o.o. za trgovinu i usluge, OIB 75043016929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96836.20</izvorni_sadrzaj>
    <derivirana_varijabla naziv="DomainObject.Predmet.TrenutnaVrijednost_1">96836.20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A.P.BORIS ZEČIĆ d.o.o. za trgovinu i usluge zastupanog po punomoćniku Dragan Bijelić, stečajni upravitelj</item>
    </izvorni_sadrzaj>
    <derivirana_varijabla naziv="DomainObject.Predmet.ProtuStrankaListFormated_1">
      <item>A.P.BORIS ZEČIĆ d.o.o. za trgovinu i usluge zastupanog po punomoćniku Dragan Bijelić, stečajni upravitelj</item>
    </derivirana_varijabla>
  </DomainObject.Predmet.ProtuStrankaListFormated>
  <DomainObject.Predmet.ProtuStrankaListFormatedOIB>
    <izvorni_sadrzaj>
      <item>A.P.BORIS ZEČIĆ d.o.o. za trgovinu i usluge, OIB 75043016929 zastupanog po punomoćniku Dragan Bijelić, stečajni upravitelj</item>
    </izvorni_sadrzaj>
    <derivirana_varijabla naziv="DomainObject.Predmet.ProtuStrankaListFormatedOIB_1">
      <item>A.P.BORIS ZEČIĆ d.o.o. za trgovinu i usluge, OIB 75043016929 zastupanog po punomoćniku Dragan Bijelić, stečajni upravitelj</item>
    </derivirana_varijabla>
  </DomainObject.Predmet.ProtuStrankaListFormatedOIB>
  <DomainObject.Predmet.ProtuStrankaListFormatedWithAdress>
    <izvorni_sadrzaj>
      <item>A.P.BORIS ZEČIĆ d.o.o. za trgovinu i usluge, Milana Marušića 8, 21310 Omiš zastupanog po punomoćniku Dragan Bijelić, stečajni upravitelj</item>
    </izvorni_sadrzaj>
    <derivirana_varijabla naziv="DomainObject.Predmet.ProtuStrankaListFormatedWithAdress_1">
      <item>A.P.BORIS ZEČIĆ d.o.o. za trgovinu i usluge, Milana Marušića 8, 21310 Omiš zastupanog po punomoćniku Dragan Bijelić, stečajni upravitelj</item>
    </derivirana_varijabla>
  </DomainObject.Predmet.ProtuStrankaListFormatedWithAdress>
  <DomainObject.Predmet.ProtuStrankaListFormatedWithAdressOIB>
    <izvorni_sadrzaj>
      <item>A.P.BORIS ZEČIĆ d.o.o. za trgovinu i usluge, OIB 75043016929, Milana Marušića 8, 21310 Omiš zastupanog po punomoćniku Dragan Bijelić, stečajni upravitelj</item>
    </izvorni_sadrzaj>
    <derivirana_varijabla naziv="DomainObject.Predmet.ProtuStrankaListFormatedWithAdressOIB_1">
      <item>A.P.BORIS ZEČIĆ d.o.o. za trgovinu i usluge, OIB 75043016929, Milana Marušića 8, 21310 Omiš zastupanog po punomoćniku Dragan Bijelić, stečajni upravitelj</item>
    </derivirana_varijabla>
  </DomainObject.Predmet.ProtuStrankaListFormatedWithAdressOIB>
  <DomainObject.Predmet.ProtuStrankaListNazivFormated>
    <izvorni_sadrzaj>
      <item>A.P.BORIS ZEČIĆ d.o.o. za trgovinu i usluge</item>
    </izvorni_sadrzaj>
    <derivirana_varijabla naziv="DomainObject.Predmet.ProtuStrankaListNazivFormated_1">
      <item>A.P.BORIS ZEČIĆ d.o.o. za trgovinu i usluge</item>
    </derivirana_varijabla>
  </DomainObject.Predmet.ProtuStrankaListNazivFormated>
  <DomainObject.Predmet.ProtuStrankaListNazivFormatedOIB>
    <izvorni_sadrzaj>
      <item>A.P.BORIS ZEČIĆ d.o.o. za trgovinu i usluge, OIB 75043016929</item>
    </izvorni_sadrzaj>
    <derivirana_varijabla naziv="DomainObject.Predmet.ProtuStrankaListNazivFormatedOIB_1">
      <item>A.P.BORIS ZEČIĆ d.o.o. za trgovinu i usluge, OIB 75043016929</item>
    </derivirana_varijabla>
  </DomainObject.Predmet.ProtuStrankaListNazivFormatedOIB>
  <DomainObject.Predmet.OstaliListFormated>
    <izvorni_sadrzaj>
      <item>Dragan Bijelić, stečajni upravitelj punomoćnik sudionika u postupku A.P.BORIS ZEČIĆ d.o.o. za trgovinu i usluge</item>
    </izvorni_sadrzaj>
    <derivirana_varijabla naziv="DomainObject.Predmet.OstaliListFormated_1">
      <item>Dragan Bijelić, stečajni upravitelj punomoćnik sudionika u postupku A.P.BORIS ZEČIĆ d.o.o. za trgovinu i usluge</item>
    </derivirana_varijabla>
  </DomainObject.Predmet.OstaliListFormated>
  <DomainObject.Predmet.OstaliListFormatedOIB>
    <izvorni_sadrzaj>
      <item>Dragan Bijelić, stečajni upravitelj, OIB 53755649931 punomoćnik sudionika u postupku A.P.BORIS ZEČIĆ d.o.o. za trgovinu i usluge</item>
    </izvorni_sadrzaj>
    <derivirana_varijabla naziv="DomainObject.Predmet.OstaliListFormatedOIB_1">
      <item>Dragan Bijelić, stečajni upravitelj, OIB 53755649931 punomoćnik sudionika u postupku A.P.BORIS ZEČIĆ d.o.o. za trgovinu i usluge</item>
    </derivirana_varijabla>
  </DomainObject.Predmet.OstaliListFormatedOIB>
  <DomainObject.Predmet.OstaliListFormatedWithAdress>
    <izvorni_sadrzaj>
      <item>Dragan Bijelić, stečajni upravitelj, Put Kroz Meterize 25, 22000 Šibenik punomoćnik sudionika u postupku A.P.BORIS ZEČIĆ d.o.o. za trgovinu i usluge</item>
    </izvorni_sadrzaj>
    <derivirana_varijabla naziv="DomainObject.Predmet.OstaliListFormatedWithAdress_1">
      <item>Dragan Bijelić, stečajni upravitelj, Put Kroz Meterize 25, 22000 Šibenik punomoćnik sudionika u postupku A.P.BORIS ZEČIĆ d.o.o. za trgovinu i usluge</item>
    </derivirana_varijabla>
  </DomainObject.Predmet.OstaliListFormatedWithAdress>
  <DomainObject.Predmet.OstaliListFormatedWithAdressOIB>
    <izvorni_sadrzaj>
      <item>Dragan Bijelić, stečajni upravitelj, OIB 53755649931, Put Kroz Meterize 25, 22000 Šibenik punomoćnik sudionika u postupku A.P.BORIS ZEČIĆ d.o.o. za trgovinu i usluge</item>
    </izvorni_sadrzaj>
    <derivirana_varijabla naziv="DomainObject.Predmet.OstaliListFormatedWithAdressOIB_1">
      <item>Dragan Bijelić, stečajni upravitelj, OIB 53755649931, Put Kroz Meterize 25, 22000 Šibenik punomoćnik sudionika u postupku A.P.BORIS ZEČIĆ d.o.o. za trgovinu i usluge</item>
    </derivirana_varijabla>
  </DomainObject.Predmet.OstaliListFormatedWithAdressOIB>
  <DomainObject.Predmet.OstaliListNazivFormated>
    <izvorni_sadrzaj>
      <item>Dragan Bijelić, stečajni upravitelj</item>
    </izvorni_sadrzaj>
    <derivirana_varijabla naziv="DomainObject.Predmet.OstaliListNazivFormated_1">
      <item>Dragan Bijelić, stečajni upravitelj</item>
    </derivirana_varijabla>
  </DomainObject.Predmet.OstaliListNazivFormated>
  <DomainObject.Predmet.OstaliListNazivFormatedOIB>
    <izvorni_sadrzaj>
      <item>Dragan Bijelić, stečajni upravitelj, OIB 53755649931</item>
    </izvorni_sadrzaj>
    <derivirana_varijabla naziv="DomainObject.Predmet.OstaliListNazivFormatedOIB_1">
      <item>Dragan Bijelić, stečajni upravitelj,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A.P.BORIS ZEČIĆ d.o.o. za trgovinu i usluge</izvorni_sadrzaj>
    <derivirana_varijabla naziv="DomainObject.Predmet.ProtustrankaIDrugi_1">A.P.BORIS ZEČIĆ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A.P.BORIS ZEČIĆ d.o.o. za trgovinu i usluge, OIB 75043016929, Milana Marušića 8, 21310 Omiš</izvorni_sadrzaj>
    <derivirana_varijabla naziv="DomainObject.Predmet.ProtustrankaIDrugiAdressOIB_1">A.P.BORIS ZEČIĆ d.o.o. za trgovinu i usluge, OIB 75043016929, Milana Marušića 8,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2017.</izvorni_sadrzaj>
    <derivirana_varijabla naziv="DomainObject.Predmet.OdlukaRjesenje.DatumDonosenjaOdluke_1">22. kolovoza 2017.</derivirana_varijabla>
  </DomainObject.Predmet.OdlukaRjesenje.DatumDonosenjaOdluke>
  <DomainObject.Predmet.OdlukaRjesenje.DatumPravomocnosti>
    <izvorni_sadrzaj>8. rujna 2017.</izvorni_sadrzaj>
    <derivirana_varijabla naziv="DomainObject.Predmet.OdlukaRjesenje.DatumPravomocnosti_1">8. rujna 2017.</derivirana_varijabla>
  </DomainObject.Predmet.OdlukaRjesenje.DatumPravomocnosti>
  <DomainObject.Predmet.OdlukaRjesenje.Oznaka>
    <izvorni_sadrzaj>St-1085/2016-29</izvorni_sadrzaj>
    <derivirana_varijabla naziv="DomainObject.Predmet.OdlukaRjesenje.Oznaka_1">St-1085/2016-29</derivirana_varijabla>
  </DomainObject.Predmet.OdlukaRjesenje.Oznaka>
  <DomainObject.Predmet.SudioniciListNaziv>
    <izvorni_sadrzaj>
      <item>A.P.BORIS ZEČIĆ d.o.o. za trgovinu i usluge</item>
      <item>FINANCIJSKA AGENCIJA, RC SPLIT</item>
      <item>Dragan Bijelić, stečajni upravitelj</item>
    </izvorni_sadrzaj>
    <derivirana_varijabla naziv="DomainObject.Predmet.SudioniciListNaziv_1">
      <item>A.P.BORIS ZEČIĆ d.o.o. za trgovinu i usluge</item>
      <item>FINANCIJSKA AGENCIJA, RC SPLIT</item>
      <item>Dragan Bijelić, stečajni upravitelj</item>
    </derivirana_varijabla>
  </DomainObject.Predmet.SudioniciListNaziv>
  <DomainObject.Predmet.SudioniciListAdressOIB>
    <izvorni_sadrzaj>
      <item>A.P.BORIS ZEČIĆ d.o.o. za trgovinu i usluge, OIB 75043016929, Milana Marušića 8,21310 Omiš</item>
      <item>FINANCIJSKA AGENCIJA, RC SPLIT, OIB 85821130368, Mažuranićevo šetalište 24 b,21000 Split</item>
      <item>Dragan Bijelić, stečajni upravitelj, OIB 53755649931, Put Kroz Meterize 25,22000 Šibenik</item>
    </izvorni_sadrzaj>
    <derivirana_varijabla naziv="DomainObject.Predmet.SudioniciListAdressOIB_1">
      <item>A.P.BORIS ZEČIĆ d.o.o. za trgovinu i usluge, OIB 75043016929, Milana Marušića 8,21310 Omiš</item>
      <item>FINANCIJSKA AGENCIJA, RC SPLIT, OIB 85821130368, Mažuranićevo šetalište 24 b,21000 Split</item>
      <item>Dragan Bijelić, stečajni upravitelj,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75043016929</item>
      <item>, OIB 85821130368</item>
      <item>, OIB 53755649931</item>
    </izvorni_sadrzaj>
    <derivirana_varijabla naziv="DomainObject.Predmet.SudioniciListNazivOIB_1">
      <item>, OIB 75043016929</item>
      <item>, OIB 85821130368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554</properties:Words>
  <properties:Characters>2897</properties:Characters>
  <properties:Lines>81</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2018-01-15T08:54:00Z</dcterms:created>
  <dc:creator>kfrankovic</dc:creator>
  <cp:lastModifiedBy>Katarina Franković</cp:lastModifiedBy>
  <cp:lastPrinted>2017-08-22T11:23:00Z</cp:lastPrinted>
  <dcterms:modified xmlns:xsi="http://www.w3.org/2001/XMLSchema-instance" xsi:type="dcterms:W3CDTF">2018-01-15T08:59:00Z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