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4a2c" w14:paraId="54c4a2c" w:rsidRDefault="00A945F4" w:rsidP="00350B18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5742F" w:rsidP="0045742F" w:rsidR="0045742F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40.St-</w:t>
      </w:r>
      <w:r>
        <w:rPr>
          <w:sz w:val="24"/>
          <w:lang w:val="pt-BR"/>
        </w:rPr>
        <w:t>585/2014</w:t>
      </w:r>
      <w:r w:rsidRPr="00264673">
        <w:rPr>
          <w:sz w:val="24"/>
          <w:lang w:val="pt-BR"/>
        </w:rPr>
        <w:t xml:space="preserve">     </w:t>
      </w:r>
    </w:p>
    <w:p w:rsidRDefault="0045742F" w:rsidP="0045742F" w:rsidR="0045742F">
      <w:pPr>
        <w:jc w:val="right"/>
        <w:rPr>
          <w:sz w:val="24"/>
          <w:lang w:val="pt-BR"/>
        </w:rPr>
      </w:pPr>
    </w:p>
    <w:p w:rsidRDefault="0045742F" w:rsidP="0045742F" w:rsidR="0045742F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45742F" w:rsidP="0045742F" w:rsidR="0045742F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45742F" w:rsidP="0045742F" w:rsidR="0045742F">
      <w:pPr>
        <w:jc w:val="center"/>
        <w:rPr>
          <w:b/>
          <w:sz w:val="24"/>
          <w:lang w:val="pt-BR"/>
        </w:rPr>
      </w:pPr>
    </w:p>
    <w:p w:rsidRDefault="0045742F" w:rsidP="0045742F" w:rsidR="0045742F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 xml:space="preserve">TRGOVAČKI SUD U ZAGREBU po sucu Anti Galiću, kao stečajnom sucu, , u stečajnom postupku nad dužnikom </w:t>
      </w:r>
      <w:proofErr w:type="spellStart"/>
      <w:r w:rsidRPr="001F1C95">
        <w:rPr>
          <w:sz w:val="24"/>
          <w:szCs w:val="24"/>
        </w:rPr>
        <w:t>EKOVENT</w:t>
      </w:r>
      <w:proofErr w:type="spellEnd"/>
      <w:r w:rsidRPr="001F1C95">
        <w:rPr>
          <w:sz w:val="24"/>
          <w:szCs w:val="24"/>
        </w:rPr>
        <w:t xml:space="preserve"> d.o.o., u stečaju, Krapina, Krapinsko </w:t>
      </w:r>
      <w:proofErr w:type="spellStart"/>
      <w:r w:rsidRPr="001F1C95">
        <w:rPr>
          <w:sz w:val="24"/>
          <w:szCs w:val="24"/>
        </w:rPr>
        <w:t>Strahinje</w:t>
      </w:r>
      <w:proofErr w:type="spellEnd"/>
      <w:r w:rsidRPr="001F1C95">
        <w:rPr>
          <w:sz w:val="24"/>
          <w:szCs w:val="24"/>
        </w:rPr>
        <w:t xml:space="preserve"> </w:t>
      </w:r>
      <w:proofErr w:type="spellStart"/>
      <w:r w:rsidRPr="001F1C95">
        <w:rPr>
          <w:sz w:val="24"/>
          <w:szCs w:val="24"/>
        </w:rPr>
        <w:t>28</w:t>
      </w:r>
      <w:proofErr w:type="spellEnd"/>
      <w:r w:rsidRPr="001F1C95">
        <w:rPr>
          <w:sz w:val="24"/>
          <w:szCs w:val="24"/>
        </w:rPr>
        <w:t xml:space="preserve">., </w:t>
      </w:r>
      <w:r w:rsidRPr="001D5467">
        <w:rPr>
          <w:sz w:val="24"/>
          <w:szCs w:val="24"/>
        </w:rPr>
        <w:t>(</w:t>
      </w:r>
      <w:proofErr w:type="spellStart"/>
      <w:r w:rsidRPr="001D5467">
        <w:rPr>
          <w:sz w:val="24"/>
          <w:szCs w:val="24"/>
        </w:rPr>
        <w:t>OIB</w:t>
      </w:r>
      <w:proofErr w:type="spellEnd"/>
      <w:r w:rsidRPr="001D546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02693661308</w:t>
      </w:r>
      <w:proofErr w:type="spellEnd"/>
      <w:r w:rsidRPr="001D5467">
        <w:rPr>
          <w:sz w:val="24"/>
          <w:szCs w:val="24"/>
        </w:rPr>
        <w:t xml:space="preserve">), </w:t>
      </w:r>
      <w:r>
        <w:rPr>
          <w:sz w:val="24"/>
        </w:rPr>
        <w:t xml:space="preserve">dana  </w:t>
      </w:r>
      <w:proofErr w:type="spellStart"/>
      <w:r>
        <w:rPr>
          <w:sz w:val="24"/>
        </w:rPr>
        <w:t>26.ožujka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2018</w:t>
      </w:r>
      <w:proofErr w:type="spellEnd"/>
      <w:r>
        <w:rPr>
          <w:sz w:val="24"/>
        </w:rPr>
        <w:t>.</w:t>
      </w:r>
    </w:p>
    <w:p w:rsidRDefault="00A945F4" w:rsidP="00FC5F35" w:rsidR="00A945F4">
      <w:pPr>
        <w:jc w:val="center"/>
        <w:rPr>
          <w:sz w:val="24"/>
          <w:szCs w:val="24"/>
        </w:rPr>
      </w:pPr>
    </w:p>
    <w:p w:rsidRDefault="008606C6" w:rsidP="00FC5F35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8606C6" w:rsidR="008606C6" w:rsidRPr="00447E90">
      <w:pPr>
        <w:rPr>
          <w:sz w:val="24"/>
          <w:szCs w:val="24"/>
        </w:rPr>
      </w:pPr>
    </w:p>
    <w:p w:rsidRDefault="00560215" w:rsidP="00150B9E" w:rsidR="00150B9E">
      <w:pPr>
        <w:ind w:firstLine="680"/>
        <w:jc w:val="both"/>
        <w:rPr>
          <w:sz w:val="24"/>
        </w:rPr>
      </w:pPr>
      <w:r>
        <w:rPr>
          <w:sz w:val="24"/>
          <w:szCs w:val="24"/>
        </w:rPr>
        <w:t xml:space="preserve">U </w:t>
      </w:r>
      <w:proofErr w:type="spellStart"/>
      <w:r w:rsidR="00150B9E">
        <w:rPr>
          <w:sz w:val="24"/>
          <w:szCs w:val="24"/>
        </w:rPr>
        <w:t>toč</w:t>
      </w:r>
      <w:proofErr w:type="spellEnd"/>
      <w:r w:rsidR="00150B9E">
        <w:rPr>
          <w:sz w:val="24"/>
          <w:szCs w:val="24"/>
        </w:rPr>
        <w:t xml:space="preserve">. IV. </w:t>
      </w:r>
      <w:r>
        <w:rPr>
          <w:sz w:val="24"/>
          <w:szCs w:val="24"/>
        </w:rPr>
        <w:t>rješenj</w:t>
      </w:r>
      <w:r w:rsidR="00150B9E">
        <w:rPr>
          <w:sz w:val="24"/>
          <w:szCs w:val="24"/>
        </w:rPr>
        <w:t>a</w:t>
      </w:r>
      <w:r>
        <w:rPr>
          <w:sz w:val="24"/>
          <w:szCs w:val="24"/>
        </w:rPr>
        <w:t xml:space="preserve"> o </w:t>
      </w:r>
      <w:r w:rsidR="0045742F">
        <w:rPr>
          <w:sz w:val="24"/>
          <w:szCs w:val="24"/>
        </w:rPr>
        <w:t xml:space="preserve">prodaji nekretnine stečajnog dužnika broj gornji od </w:t>
      </w:r>
      <w:proofErr w:type="spellStart"/>
      <w:r w:rsidR="0045742F">
        <w:rPr>
          <w:sz w:val="24"/>
          <w:szCs w:val="24"/>
        </w:rPr>
        <w:t>21</w:t>
      </w:r>
      <w:proofErr w:type="spellEnd"/>
      <w:r w:rsidR="0045742F">
        <w:rPr>
          <w:sz w:val="24"/>
          <w:szCs w:val="24"/>
        </w:rPr>
        <w:t xml:space="preserve">. </w:t>
      </w:r>
      <w:r w:rsidR="00150B9E">
        <w:rPr>
          <w:sz w:val="24"/>
          <w:szCs w:val="24"/>
        </w:rPr>
        <w:t xml:space="preserve">ožujka </w:t>
      </w:r>
      <w:proofErr w:type="spellStart"/>
      <w:r w:rsidR="00150B9E">
        <w:rPr>
          <w:sz w:val="24"/>
          <w:szCs w:val="24"/>
        </w:rPr>
        <w:t>2018</w:t>
      </w:r>
      <w:proofErr w:type="spellEnd"/>
      <w:r w:rsidR="00150B9E">
        <w:rPr>
          <w:sz w:val="24"/>
          <w:szCs w:val="24"/>
        </w:rPr>
        <w:t>. riječi: „</w:t>
      </w:r>
      <w:r w:rsidR="00150B9E">
        <w:rPr>
          <w:sz w:val="24"/>
        </w:rPr>
        <w:t xml:space="preserve">Općinskog suda u Sisku“ zamjenjuju se riječima: </w:t>
      </w:r>
      <w:r w:rsidR="001049B9">
        <w:rPr>
          <w:sz w:val="24"/>
        </w:rPr>
        <w:t>„</w:t>
      </w:r>
      <w:r w:rsidR="00793425">
        <w:rPr>
          <w:sz w:val="24"/>
        </w:rPr>
        <w:t>Krapina</w:t>
      </w:r>
      <w:r w:rsidR="001049B9">
        <w:rPr>
          <w:sz w:val="24"/>
        </w:rPr>
        <w:t xml:space="preserve">, </w:t>
      </w:r>
      <w:r w:rsidR="00793425">
        <w:rPr>
          <w:sz w:val="24"/>
        </w:rPr>
        <w:t>Općinsk</w:t>
      </w:r>
      <w:r w:rsidR="001049B9">
        <w:rPr>
          <w:sz w:val="24"/>
        </w:rPr>
        <w:t xml:space="preserve">i </w:t>
      </w:r>
      <w:r w:rsidR="00793425">
        <w:rPr>
          <w:sz w:val="24"/>
        </w:rPr>
        <w:t>sud u Zlataru</w:t>
      </w:r>
      <w:r w:rsidR="001049B9">
        <w:rPr>
          <w:sz w:val="24"/>
        </w:rPr>
        <w:t>“</w:t>
      </w:r>
      <w:r w:rsidR="00150B9E">
        <w:rPr>
          <w:sz w:val="24"/>
        </w:rPr>
        <w:t>.</w:t>
      </w:r>
    </w:p>
    <w:p w:rsidRDefault="008606C6" w:rsidR="008606C6" w:rsidRPr="00447E90">
      <w:pPr>
        <w:jc w:val="center"/>
        <w:rPr>
          <w:sz w:val="24"/>
          <w:szCs w:val="24"/>
        </w:rPr>
      </w:pPr>
      <w:r w:rsidRPr="00447E90">
        <w:rPr>
          <w:sz w:val="24"/>
          <w:szCs w:val="24"/>
        </w:rPr>
        <w:t>Obrazloženje</w:t>
      </w: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1049B9" w:rsidP="00473175" w:rsidR="0047317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IV rješenja o prodaji nekretnine stečajnog dužnika broj gornji od </w:t>
      </w:r>
      <w:proofErr w:type="spellStart"/>
      <w:r>
        <w:rPr>
          <w:sz w:val="24"/>
          <w:szCs w:val="24"/>
        </w:rPr>
        <w:t>21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pogrešno je kao sud kod koji će upisati </w:t>
      </w:r>
      <w:r w:rsidR="00473175">
        <w:rPr>
          <w:sz w:val="24"/>
          <w:szCs w:val="24"/>
        </w:rPr>
        <w:t xml:space="preserve">zabilježbu prodaje naveden Općinski sud u Sisku. Nekretnine su upisane kod </w:t>
      </w:r>
      <w:r w:rsidR="00C36DA2">
        <w:rPr>
          <w:sz w:val="24"/>
        </w:rPr>
        <w:t>Općinskog suda u Zlataru, z.k.odjela Krapina.</w:t>
      </w:r>
    </w:p>
    <w:p w:rsidRDefault="00C273F5" w:rsidP="00416B7A" w:rsidR="00C273F5" w:rsidRPr="00447E90">
      <w:pPr>
        <w:ind w:firstLine="720"/>
        <w:jc w:val="both"/>
        <w:rPr>
          <w:sz w:val="24"/>
          <w:szCs w:val="24"/>
        </w:rPr>
      </w:pP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>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</w:t>
      </w:r>
      <w:proofErr w:type="spellStart"/>
      <w:r>
        <w:rPr>
          <w:sz w:val="24"/>
        </w:rPr>
        <w:t>br.73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104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17</w:t>
      </w:r>
      <w:proofErr w:type="spellEnd"/>
      <w:r>
        <w:rPr>
          <w:sz w:val="24"/>
        </w:rPr>
        <w:t xml:space="preserve">, dalje: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560215" w:rsidP="00560215" w:rsidR="00560215">
      <w:pPr>
        <w:jc w:val="both"/>
        <w:rPr>
          <w:sz w:val="24"/>
          <w:szCs w:val="24"/>
        </w:rPr>
      </w:pP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naprijed navedenog, to je 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i članka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u vezi članka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riješeno kao u izreci. </w:t>
      </w:r>
    </w:p>
    <w:p w:rsidRDefault="00A4145B" w:rsidP="000619B4" w:rsidR="00A4145B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proofErr w:type="spellStart"/>
      <w:r w:rsidR="00AB528F">
        <w:rPr>
          <w:sz w:val="24"/>
          <w:szCs w:val="24"/>
        </w:rPr>
        <w:t>26</w:t>
      </w:r>
      <w:r w:rsidR="008A55DB">
        <w:rPr>
          <w:sz w:val="24"/>
          <w:szCs w:val="24"/>
        </w:rPr>
        <w:t>.ožujka</w:t>
      </w:r>
      <w:proofErr w:type="spellEnd"/>
      <w:r w:rsidR="000E14E3" w:rsidRPr="00C72788">
        <w:rPr>
          <w:sz w:val="24"/>
          <w:szCs w:val="24"/>
        </w:rPr>
        <w:t xml:space="preserve"> </w:t>
      </w:r>
      <w:proofErr w:type="spellStart"/>
      <w:r w:rsidR="000E14E3" w:rsidRPr="00C72788">
        <w:rPr>
          <w:sz w:val="24"/>
          <w:szCs w:val="24"/>
        </w:rPr>
        <w:t>201</w:t>
      </w:r>
      <w:r w:rsidR="00082888">
        <w:rPr>
          <w:sz w:val="24"/>
          <w:szCs w:val="24"/>
        </w:rPr>
        <w:t>8</w:t>
      </w:r>
      <w:proofErr w:type="spellEnd"/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A945F4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9285D">
        <w:rPr>
          <w:sz w:val="24"/>
          <w:szCs w:val="24"/>
        </w:rPr>
        <w:t>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A945F4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D125D9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A945F4" w:rsidP="00FE250F" w:rsidR="00A945F4">
      <w:pPr>
        <w:jc w:val="both"/>
        <w:rPr>
          <w:sz w:val="24"/>
          <w:szCs w:val="24"/>
        </w:rPr>
      </w:pPr>
    </w:p>
    <w:p w:rsidRDefault="00D125D9" w:rsidP="00D125D9" w:rsidR="00D125D9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125D9" w:rsidP="00422EE0" w:rsidR="00D125D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E250F" w:rsidP="00D125D9" w:rsidR="00FE250F" w:rsidRPr="008F3E08">
      <w:pPr>
        <w:ind w:left="360"/>
        <w:jc w:val="both"/>
        <w:textAlignment w:val="auto"/>
        <w:rPr>
          <w:sz w:val="24"/>
          <w:szCs w:val="24"/>
        </w:rPr>
      </w:pPr>
    </w:p>
    <w:p w:rsidRDefault="00FC67EF" w:rsidR="00FC67EF" w:rsidRPr="00C72788">
      <w:pPr>
        <w:jc w:val="both"/>
        <w:rPr>
          <w:b/>
          <w:sz w:val="24"/>
          <w:szCs w:val="24"/>
        </w:rPr>
      </w:pPr>
    </w:p>
    <w:sectPr w:rsidSect="00F97BFF" w:rsidR="00FC67EF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884" w:rsidR="00F97884">
      <w:r>
        <w:separator/>
      </w:r>
    </w:p>
  </w:endnote>
  <w:endnote w:id="0" w:type="continuationSeparator">
    <w:p w:rsidRDefault="00F97884" w:rsidR="00F97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884" w:rsidR="00F97884">
      <w:r>
        <w:separator/>
      </w:r>
    </w:p>
  </w:footnote>
  <w:footnote w:id="0" w:type="continuationSeparator">
    <w:p w:rsidRDefault="00F97884" w:rsidR="00F97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5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40</w:t>
    </w:r>
    <w:proofErr w:type="spellEnd"/>
    <w:r>
      <w:rPr>
        <w:sz w:val="24"/>
        <w:szCs w:val="24"/>
      </w:rPr>
      <w:t>.</w:t>
    </w:r>
    <w:r w:rsidR="00CD2B2A" w:rsidRPr="009F659F">
      <w:rPr>
        <w:sz w:val="24"/>
        <w:szCs w:val="24"/>
      </w:rPr>
      <w:t>-St-</w:t>
    </w:r>
    <w:proofErr w:type="spellStart"/>
    <w:r w:rsidR="00FE250F">
      <w:rPr>
        <w:sz w:val="24"/>
        <w:szCs w:val="24"/>
      </w:rPr>
      <w:t>585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</w:t>
    </w:r>
    <w:r w:rsidR="00FE250F">
      <w:rPr>
        <w:sz w:val="24"/>
        <w:szCs w:val="24"/>
      </w:rPr>
      <w:t>4</w:t>
    </w:r>
    <w:proofErr w:type="spellEnd"/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FB3"/>
    <w:rsid w:val="00042D6B"/>
    <w:rsid w:val="000619B4"/>
    <w:rsid w:val="0008069B"/>
    <w:rsid w:val="0008235C"/>
    <w:rsid w:val="00082888"/>
    <w:rsid w:val="000A4EAC"/>
    <w:rsid w:val="000D565F"/>
    <w:rsid w:val="000D7B05"/>
    <w:rsid w:val="000E14E3"/>
    <w:rsid w:val="000E6CF1"/>
    <w:rsid w:val="00100BB7"/>
    <w:rsid w:val="001049B9"/>
    <w:rsid w:val="00106F86"/>
    <w:rsid w:val="0010754C"/>
    <w:rsid w:val="0011285F"/>
    <w:rsid w:val="0014199A"/>
    <w:rsid w:val="00150B9E"/>
    <w:rsid w:val="00196D99"/>
    <w:rsid w:val="001A30B8"/>
    <w:rsid w:val="001C525A"/>
    <w:rsid w:val="001D135B"/>
    <w:rsid w:val="001E0E90"/>
    <w:rsid w:val="00233CBC"/>
    <w:rsid w:val="00263B3D"/>
    <w:rsid w:val="00271527"/>
    <w:rsid w:val="0027724A"/>
    <w:rsid w:val="00286272"/>
    <w:rsid w:val="00287016"/>
    <w:rsid w:val="002A73B6"/>
    <w:rsid w:val="002F1C8B"/>
    <w:rsid w:val="002F3DB7"/>
    <w:rsid w:val="003039C3"/>
    <w:rsid w:val="00330340"/>
    <w:rsid w:val="00344AC6"/>
    <w:rsid w:val="00350B18"/>
    <w:rsid w:val="00350CA9"/>
    <w:rsid w:val="0037066F"/>
    <w:rsid w:val="003E0AC0"/>
    <w:rsid w:val="003E1811"/>
    <w:rsid w:val="0040784E"/>
    <w:rsid w:val="00416B7A"/>
    <w:rsid w:val="00431131"/>
    <w:rsid w:val="00447E90"/>
    <w:rsid w:val="0045647A"/>
    <w:rsid w:val="0045742F"/>
    <w:rsid w:val="00473175"/>
    <w:rsid w:val="0047559F"/>
    <w:rsid w:val="00475E08"/>
    <w:rsid w:val="004B27AD"/>
    <w:rsid w:val="004B535F"/>
    <w:rsid w:val="004E300B"/>
    <w:rsid w:val="005576F8"/>
    <w:rsid w:val="00560215"/>
    <w:rsid w:val="005A7DA8"/>
    <w:rsid w:val="005B2159"/>
    <w:rsid w:val="005B5323"/>
    <w:rsid w:val="005B65EB"/>
    <w:rsid w:val="005C02DE"/>
    <w:rsid w:val="005C216D"/>
    <w:rsid w:val="00604327"/>
    <w:rsid w:val="006052EB"/>
    <w:rsid w:val="006D4DBD"/>
    <w:rsid w:val="006D6E81"/>
    <w:rsid w:val="007110AC"/>
    <w:rsid w:val="0073650D"/>
    <w:rsid w:val="0074238A"/>
    <w:rsid w:val="007704AF"/>
    <w:rsid w:val="00775063"/>
    <w:rsid w:val="00793425"/>
    <w:rsid w:val="00797426"/>
    <w:rsid w:val="007D7ACF"/>
    <w:rsid w:val="0081363C"/>
    <w:rsid w:val="00821D09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C1CA2"/>
    <w:rsid w:val="008C34B2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27B7C"/>
    <w:rsid w:val="00A4145B"/>
    <w:rsid w:val="00A4712D"/>
    <w:rsid w:val="00A772F0"/>
    <w:rsid w:val="00A90D02"/>
    <w:rsid w:val="00A945F4"/>
    <w:rsid w:val="00AA2682"/>
    <w:rsid w:val="00AB528F"/>
    <w:rsid w:val="00AD35AC"/>
    <w:rsid w:val="00B06765"/>
    <w:rsid w:val="00B52617"/>
    <w:rsid w:val="00B63BDF"/>
    <w:rsid w:val="00B71610"/>
    <w:rsid w:val="00B75093"/>
    <w:rsid w:val="00B91B95"/>
    <w:rsid w:val="00B96F75"/>
    <w:rsid w:val="00BC6403"/>
    <w:rsid w:val="00BE210E"/>
    <w:rsid w:val="00BE76DF"/>
    <w:rsid w:val="00BF507B"/>
    <w:rsid w:val="00BF5F8E"/>
    <w:rsid w:val="00C053E0"/>
    <w:rsid w:val="00C067A1"/>
    <w:rsid w:val="00C273F5"/>
    <w:rsid w:val="00C36DA2"/>
    <w:rsid w:val="00C7073A"/>
    <w:rsid w:val="00C72788"/>
    <w:rsid w:val="00CA236A"/>
    <w:rsid w:val="00CD2B2A"/>
    <w:rsid w:val="00D116CE"/>
    <w:rsid w:val="00D11DB4"/>
    <w:rsid w:val="00D125D9"/>
    <w:rsid w:val="00D309B5"/>
    <w:rsid w:val="00D41665"/>
    <w:rsid w:val="00D56E37"/>
    <w:rsid w:val="00D8226F"/>
    <w:rsid w:val="00D862C8"/>
    <w:rsid w:val="00D92338"/>
    <w:rsid w:val="00D96513"/>
    <w:rsid w:val="00DA1AB5"/>
    <w:rsid w:val="00DA5A60"/>
    <w:rsid w:val="00DB4943"/>
    <w:rsid w:val="00DD0E1A"/>
    <w:rsid w:val="00DF5182"/>
    <w:rsid w:val="00DF5D0D"/>
    <w:rsid w:val="00E20869"/>
    <w:rsid w:val="00E72151"/>
    <w:rsid w:val="00E9319B"/>
    <w:rsid w:val="00EA6497"/>
    <w:rsid w:val="00EC0719"/>
    <w:rsid w:val="00EF0F76"/>
    <w:rsid w:val="00F1433D"/>
    <w:rsid w:val="00F334AC"/>
    <w:rsid w:val="00F45B75"/>
    <w:rsid w:val="00F4774F"/>
    <w:rsid w:val="00F50EF4"/>
    <w:rsid w:val="00F53D6F"/>
    <w:rsid w:val="00F5424A"/>
    <w:rsid w:val="00F97884"/>
    <w:rsid w:val="00F97BFF"/>
    <w:rsid w:val="00FC5F35"/>
    <w:rsid w:val="00FC67EF"/>
    <w:rsid w:val="00FE250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12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5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5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5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5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12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5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5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5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5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283</properties:Words>
  <properties:Characters>1418</properties:Characters>
  <properties:Lines>48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2018-03-26T12:23:00Z</dcterms:created>
  <dc:creator>Ante</dc:creator>
  <cp:lastModifiedBy>Valentina Delač</cp:lastModifiedBy>
  <cp:lastPrinted>2018-03-26T12:26:00Z</cp:lastPrinted>
  <dcterms:modified xmlns:xsi="http://www.w3.org/2001/XMLSchema-instance" xsi:type="dcterms:W3CDTF">2018-03-26T12:26:00Z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ispravak rješenja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