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1045" w14:paraId="e501045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proofErr w:type="spellStart"/>
      <w:r>
        <w:t>Sukoišanska</w:t>
      </w:r>
      <w:proofErr w:type="spellEnd"/>
      <w:r>
        <w:t xml:space="preserve"> 6, Split</w:t>
      </w:r>
    </w:p>
    <w:p w:rsidRDefault="005E64B4" w:rsidR="005E64B4">
      <w:pPr>
        <w:jc w:val="right"/>
      </w:pPr>
    </w:p>
    <w:p w:rsidRDefault="005E64B4" w:rsidR="005E64B4" w:rsidRPr="00DF0ECF">
      <w:pPr>
        <w:jc w:val="center"/>
      </w:pPr>
      <w:r w:rsidRPr="00DF0ECF">
        <w:t>R E P U B L I K A   H R V A T S K A</w:t>
      </w:r>
    </w:p>
    <w:p w:rsidRDefault="005E64B4" w:rsidR="005E64B4" w:rsidRPr="00DF0ECF">
      <w:pPr>
        <w:jc w:val="center"/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174698" w:rsidR="00174698">
      <w:pPr>
        <w:jc w:val="both"/>
      </w:pPr>
      <w:r>
        <w:rPr>
          <w:b/>
        </w:rPr>
        <w:tab/>
      </w:r>
      <w:r w:rsidR="00052DDC">
        <w:t>Trgovački sud u Splitu, po sucu ovog suda Katarini</w:t>
      </w:r>
      <w:r w:rsidR="00295FB5">
        <w:t xml:space="preserve"> Mikulić,</w:t>
      </w:r>
      <w:r w:rsidR="00052DDC">
        <w:t xml:space="preserve"> kao stečajnom </w:t>
      </w:r>
      <w:r w:rsidR="00DF0ECF">
        <w:t>sucu</w:t>
      </w:r>
      <w:r w:rsidR="00052DDC">
        <w:t xml:space="preserve">, </w:t>
      </w:r>
      <w:r w:rsidR="00906211" w:rsidRPr="003F13DF">
        <w:t>u</w:t>
      </w:r>
      <w:r w:rsidR="00906211">
        <w:t xml:space="preserve"> skraćenom stečajnom postupku povodom zahtjeva </w:t>
      </w:r>
      <w:r w:rsidR="00906211" w:rsidRPr="001A260E">
        <w:t>FINANCIJSKE AGENCIJE, Regionalni centar Spl</w:t>
      </w:r>
      <w:r w:rsidR="00906211">
        <w:t xml:space="preserve">it, Podružnica Split, Mažuranićevo šetalište 24b, OIB: 85821130368, za provedbu skraćenog stečajnog postupka nad dužnikom GOUTS I DJECA d.o.o., </w:t>
      </w:r>
      <w:proofErr w:type="spellStart"/>
      <w:r w:rsidR="00906211">
        <w:t>Vrisnik</w:t>
      </w:r>
      <w:proofErr w:type="spellEnd"/>
      <w:r w:rsidR="00906211">
        <w:t xml:space="preserve"> </w:t>
      </w:r>
      <w:proofErr w:type="spellStart"/>
      <w:r w:rsidR="00906211">
        <w:t>bb</w:t>
      </w:r>
      <w:proofErr w:type="spellEnd"/>
      <w:r w:rsidR="00906211">
        <w:t xml:space="preserve">, </w:t>
      </w:r>
      <w:proofErr w:type="spellStart"/>
      <w:r w:rsidR="00906211">
        <w:t>Vrisnik</w:t>
      </w:r>
      <w:proofErr w:type="spellEnd"/>
      <w:r w:rsidR="00906211">
        <w:t>, OIB: 11090678719</w:t>
      </w:r>
      <w:r w:rsidR="00174698" w:rsidRPr="001030B1">
        <w:t>,</w:t>
      </w:r>
      <w:r w:rsidR="00152106">
        <w:t xml:space="preserve">  </w:t>
      </w:r>
      <w:r w:rsidR="00174698">
        <w:t xml:space="preserve">dana  </w:t>
      </w:r>
      <w:r w:rsidR="00D044DE">
        <w:t>30</w:t>
      </w:r>
      <w:r w:rsidR="0046024E">
        <w:t>. ožujka 2016</w:t>
      </w:r>
      <w:r w:rsidR="00174698">
        <w:t xml:space="preserve">. godine </w:t>
      </w:r>
    </w:p>
    <w:p w:rsidRDefault="005E64B4" w:rsidP="00F63898" w:rsidR="005E64B4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81534F" w:rsidP="00906211" w:rsidR="00906211">
      <w:pPr>
        <w:pStyle w:val="Tijeloteksta2"/>
        <w:numPr>
          <w:ilvl w:val="0"/>
          <w:numId w:val="6"/>
        </w:numPr>
        <w:spacing w:lineRule="auto" w:line="240"/>
        <w:jc w:val="both"/>
      </w:pPr>
      <w:r w:rsidRPr="006407B9">
        <w:t>Ispravlja</w:t>
      </w:r>
      <w:r w:rsidR="00920D07" w:rsidRPr="006407B9">
        <w:t xml:space="preserve"> se </w:t>
      </w:r>
      <w:r w:rsidR="00906211">
        <w:t>oglas</w:t>
      </w:r>
      <w:r w:rsidR="00920D07" w:rsidRPr="006407B9">
        <w:t xml:space="preserve"> </w:t>
      </w:r>
      <w:r w:rsidRPr="006407B9">
        <w:t xml:space="preserve">ovoga suda poslovni broj </w:t>
      </w:r>
      <w:r w:rsidR="0046024E">
        <w:t>4.</w:t>
      </w:r>
      <w:r w:rsidR="00174698">
        <w:t>St</w:t>
      </w:r>
      <w:r w:rsidR="00052DDC" w:rsidRPr="006407B9">
        <w:t>-</w:t>
      </w:r>
      <w:r w:rsidR="00906211">
        <w:t>1936</w:t>
      </w:r>
      <w:r w:rsidR="0046024E">
        <w:t>/2015</w:t>
      </w:r>
      <w:r w:rsidR="00787BD9">
        <w:t xml:space="preserve"> od </w:t>
      </w:r>
      <w:r w:rsidR="00906211">
        <w:t>18. ožujka</w:t>
      </w:r>
      <w:r w:rsidR="00757519">
        <w:t xml:space="preserve"> </w:t>
      </w:r>
      <w:r w:rsidR="0046024E">
        <w:t>2016</w:t>
      </w:r>
      <w:r w:rsidR="00920D07" w:rsidRPr="006407B9">
        <w:t xml:space="preserve">. </w:t>
      </w:r>
      <w:r w:rsidR="00787BD9">
        <w:t xml:space="preserve">godine </w:t>
      </w:r>
      <w:r w:rsidR="00F06F0B" w:rsidRPr="006407B9">
        <w:t>u</w:t>
      </w:r>
      <w:r w:rsidR="00906211">
        <w:t xml:space="preserve"> izreci oglasa i</w:t>
      </w:r>
      <w:r w:rsidR="00787BD9">
        <w:t xml:space="preserve"> točci </w:t>
      </w:r>
      <w:r w:rsidR="00DF0ECF">
        <w:t>I</w:t>
      </w:r>
      <w:r w:rsidR="00906211">
        <w:t>.</w:t>
      </w:r>
      <w:r w:rsidR="0046024E">
        <w:t xml:space="preserve"> </w:t>
      </w:r>
      <w:r w:rsidR="00906211">
        <w:t xml:space="preserve">oglasa gdje se omaškom naveden naziv dužnika GOTUS I DJECA d.o.o., </w:t>
      </w:r>
      <w:proofErr w:type="spellStart"/>
      <w:r w:rsidR="00906211">
        <w:t>Vrisnik</w:t>
      </w:r>
      <w:proofErr w:type="spellEnd"/>
      <w:r w:rsidR="00906211">
        <w:t xml:space="preserve"> </w:t>
      </w:r>
      <w:proofErr w:type="spellStart"/>
      <w:r w:rsidR="00906211">
        <w:t>bb</w:t>
      </w:r>
      <w:proofErr w:type="spellEnd"/>
      <w:r w:rsidR="00906211">
        <w:t xml:space="preserve">, </w:t>
      </w:r>
      <w:proofErr w:type="spellStart"/>
      <w:r w:rsidR="00906211">
        <w:t>Vrisnik</w:t>
      </w:r>
      <w:proofErr w:type="spellEnd"/>
      <w:r w:rsidR="00906211">
        <w:t xml:space="preserve">, OIB: 11090678719, a ispravno treba stajati GOUTS I DJECA d.o.o., </w:t>
      </w:r>
      <w:proofErr w:type="spellStart"/>
      <w:r w:rsidR="00906211">
        <w:t>Vrisnik</w:t>
      </w:r>
      <w:proofErr w:type="spellEnd"/>
      <w:r w:rsidR="00906211">
        <w:t xml:space="preserve"> </w:t>
      </w:r>
      <w:proofErr w:type="spellStart"/>
      <w:r w:rsidR="00906211">
        <w:t>bb</w:t>
      </w:r>
      <w:proofErr w:type="spellEnd"/>
      <w:r w:rsidR="00906211">
        <w:t xml:space="preserve">, </w:t>
      </w:r>
      <w:proofErr w:type="spellStart"/>
      <w:r w:rsidR="00906211">
        <w:t>Vrisnik</w:t>
      </w:r>
      <w:proofErr w:type="spellEnd"/>
      <w:r w:rsidR="00906211">
        <w:t>, OIB: 11090678719.</w:t>
      </w:r>
    </w:p>
    <w:p w:rsidRDefault="00787BD9" w:rsidP="00906211" w:rsidR="005E64B4" w:rsidRPr="006407B9">
      <w:pPr>
        <w:pStyle w:val="Tijeloteksta2"/>
        <w:numPr>
          <w:ilvl w:val="0"/>
          <w:numId w:val="6"/>
        </w:numPr>
        <w:spacing w:lineRule="auto" w:line="240"/>
        <w:jc w:val="both"/>
      </w:pPr>
      <w:r>
        <w:t xml:space="preserve"> </w:t>
      </w:r>
      <w:r w:rsidR="00052DDC" w:rsidRPr="006407B9">
        <w:t>U ostalom dijelu naveden</w:t>
      </w:r>
      <w:r w:rsidR="00906211">
        <w:t>i</w:t>
      </w:r>
      <w:r w:rsidR="00052DDC" w:rsidRPr="006407B9">
        <w:t xml:space="preserve"> </w:t>
      </w:r>
      <w:r w:rsidR="00906211">
        <w:t>oglas</w:t>
      </w:r>
      <w:r w:rsidR="00052DDC" w:rsidRPr="006407B9">
        <w:t xml:space="preserve"> ostaje neizmijenjen</w:t>
      </w:r>
      <w:r w:rsidR="00EC05EF"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BC73A8" w:rsidR="00BC73A8">
      <w:pPr>
        <w:ind w:firstLine="708"/>
        <w:jc w:val="both"/>
      </w:pPr>
      <w:r>
        <w:t xml:space="preserve">U </w:t>
      </w:r>
      <w:r w:rsidR="00906211">
        <w:t>oglasu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46024E">
        <w:t>.</w:t>
      </w:r>
      <w:r w:rsidR="00884FD0">
        <w:t>St</w:t>
      </w:r>
      <w:r w:rsidR="00EC05EF">
        <w:t>-</w:t>
      </w:r>
      <w:r w:rsidR="00906211">
        <w:t>1936</w:t>
      </w:r>
      <w:r w:rsidR="0046024E">
        <w:t>/2015</w:t>
      </w:r>
      <w:r w:rsidR="00EC05EF">
        <w:t xml:space="preserve"> </w:t>
      </w:r>
      <w:r w:rsidR="009435FA">
        <w:t xml:space="preserve">od </w:t>
      </w:r>
      <w:r w:rsidR="00906211">
        <w:t>18. ožujka</w:t>
      </w:r>
      <w:r w:rsidR="00757519">
        <w:t xml:space="preserve"> </w:t>
      </w:r>
      <w:r w:rsidR="0046024E">
        <w:t>2016</w:t>
      </w:r>
      <w:r w:rsidR="009435FA">
        <w:t xml:space="preserve">. </w:t>
      </w:r>
      <w:r w:rsidR="00906211">
        <w:t xml:space="preserve">godine </w:t>
      </w:r>
      <w:r>
        <w:t xml:space="preserve">došlo je do očite pogreške </w:t>
      </w:r>
      <w:r w:rsidR="00F63898">
        <w:t>u pisanju</w:t>
      </w:r>
      <w:r w:rsidR="00906211">
        <w:t xml:space="preserve"> naziva dužnika u izreci i</w:t>
      </w:r>
      <w:r w:rsidR="0081534F">
        <w:t xml:space="preserve"> </w:t>
      </w:r>
      <w:r w:rsidR="00BC73A8">
        <w:t>u točci I</w:t>
      </w:r>
      <w:r w:rsidR="00906211">
        <w:t>.</w:t>
      </w:r>
      <w:r w:rsidR="00BC73A8">
        <w:t xml:space="preserve"> </w:t>
      </w:r>
      <w:r w:rsidR="00906211">
        <w:t>oglasa</w:t>
      </w:r>
      <w:r w:rsidR="00BC73A8">
        <w:t xml:space="preserve"> na način da je pogrešno naveden</w:t>
      </w:r>
      <w:r w:rsidR="00906211">
        <w:t xml:space="preserve"> naziv stečajnog dužnika. </w:t>
      </w:r>
      <w:r w:rsidR="00BC73A8">
        <w:t xml:space="preserve"> </w:t>
      </w:r>
    </w:p>
    <w:p w:rsidRDefault="00F92335" w:rsidP="00F92335" w:rsidR="00F92335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D044DE">
        <w:t>30</w:t>
      </w:r>
      <w:r w:rsidR="0046024E">
        <w:t>. ožujka 2016</w:t>
      </w:r>
      <w:r w:rsidR="00757519">
        <w:t xml:space="preserve">. godine </w:t>
      </w:r>
    </w:p>
    <w:p w:rsidRDefault="007E3ED7" w:rsidP="00BC73A8" w:rsidR="00EB11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F92335" w:rsidRPr="00F92335">
        <w:rPr>
          <w:rFonts w:hAnsi="Times New Roman" w:ascii="Times New Roman"/>
          <w:sz w:val="24"/>
          <w:szCs w:val="24"/>
        </w:rPr>
        <w:t>S</w:t>
      </w:r>
      <w:r w:rsidR="00757519" w:rsidRPr="00F92335">
        <w:rPr>
          <w:rFonts w:hAnsi="Times New Roman" w:ascii="Times New Roman"/>
          <w:sz w:val="24"/>
          <w:szCs w:val="24"/>
        </w:rPr>
        <w:t>UDAC</w:t>
      </w:r>
    </w:p>
    <w:p w:rsidRDefault="00BC73A8" w:rsidP="00BC73A8" w:rsid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1030B1" w:rsidP="00BC73A8" w:rsidR="001030B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85560D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BC73A8" w:rsidP="00BC73A8" w:rsidR="00BC73A8" w:rsidRP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6F1F" w:rsidP="00E36F1F" w:rsidR="00E36F1F">
      <w:pPr>
        <w:jc w:val="both"/>
      </w:pPr>
      <w:r>
        <w:lastRenderedPageBreak/>
        <w:t xml:space="preserve">POUKA O PRAVNOM LIJEKU: Protiv ovog rješenja može se izjaviti žalba u roku od osam (8) dana. Žalba se podnosi Trgovačkom sudu u Splitu, Split, </w:t>
      </w:r>
      <w:proofErr w:type="spellStart"/>
      <w:r>
        <w:t>Sukoišanska</w:t>
      </w:r>
      <w:proofErr w:type="spellEnd"/>
      <w:r>
        <w:t xml:space="preserve"> 6, u tri primjerka, a o žalbi u drugom stupnju odlučuje Visoki trgovački sud Republike Hrvatske.</w:t>
      </w:r>
    </w:p>
    <w:p w:rsidRDefault="00313896" w:rsidP="00CA3B6A" w:rsidR="00313896">
      <w:pPr>
        <w:tabs>
          <w:tab w:pos="646" w:val="left"/>
          <w:tab w:pos="4535" w:val="center"/>
        </w:tabs>
      </w:pPr>
    </w:p>
    <w:p w:rsidRDefault="00BC73A8" w:rsidP="00BC73A8" w:rsidR="00BC73A8">
      <w:pPr>
        <w:pStyle w:val="Tijeloteksta"/>
      </w:pPr>
      <w:r>
        <w:t>DNA: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 xml:space="preserve">e-Oglasna ploča suda 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 xml:space="preserve">Spis </w:t>
      </w:r>
    </w:p>
    <w:p w:rsidRDefault="00757519" w:rsidP="00757519" w:rsidR="00757519">
      <w:pPr>
        <w:jc w:val="both"/>
      </w:pP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5A2" w:rsidP="006165A2" w:rsidR="006165A2">
    <w:pPr>
      <w:pStyle w:val="Zaglavlje"/>
      <w:jc w:val="right"/>
    </w:pPr>
    <w:r>
      <w:t>4</w:t>
    </w:r>
    <w:r w:rsidR="003E3B63">
      <w:t>.</w:t>
    </w:r>
    <w:r>
      <w:t>St-</w:t>
    </w:r>
    <w:r w:rsidR="00DA3669">
      <w:t>2/2015</w:t>
    </w:r>
  </w:p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6165A2" w:rsidP="006165A2" w:rsidR="00071021">
    <w:pPr>
      <w:pStyle w:val="Zaglavlje"/>
      <w:jc w:val="right"/>
    </w:pPr>
    <w:r>
      <w:t>4</w:t>
    </w:r>
    <w:r w:rsidR="00984814">
      <w:t>.</w:t>
    </w:r>
    <w:r>
      <w:t>St-</w:t>
    </w:r>
    <w:r w:rsidR="00906211">
      <w:t>1936</w:t>
    </w:r>
    <w:r w:rsidR="0046024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8B7AFA"/>
    <w:multiLevelType w:val="hybridMultilevel"/>
    <w:tmpl w:val="A77E2BDC"/>
    <w:lvl w:tplc="050AAB36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2EC6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C2949"/>
    <w:rsid w:val="003E3B63"/>
    <w:rsid w:val="00420E48"/>
    <w:rsid w:val="0042591D"/>
    <w:rsid w:val="0046024E"/>
    <w:rsid w:val="0047317E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A114A"/>
    <w:rsid w:val="007E3ED7"/>
    <w:rsid w:val="007F2D5F"/>
    <w:rsid w:val="008142FB"/>
    <w:rsid w:val="0081534F"/>
    <w:rsid w:val="00816DF6"/>
    <w:rsid w:val="00853E6F"/>
    <w:rsid w:val="00860E03"/>
    <w:rsid w:val="00864685"/>
    <w:rsid w:val="00884FD0"/>
    <w:rsid w:val="008D57E5"/>
    <w:rsid w:val="008E37DA"/>
    <w:rsid w:val="009005A3"/>
    <w:rsid w:val="00906211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044DE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St-1936/2015</izvorni_sadrzaj>
    <derivirana_varijabla naziv="DomainObject.Predmet.OznakaBroj_1">St-1936/2015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GOUTS I DJECA d.o.o. za ugostiteljstvo i turizam</izvorni_sadrzaj>
    <derivirana_varijabla naziv="DomainObject.Predmet.ProtustrankaFormated_1">  GOUTS I DJECA d.o.o. za ugostiteljstvo i turizam</derivirana_varijabla>
  </DomainObject.Predmet.ProtustrankaFormated>
  <DomainObject.Predmet.ProtustrankaFormatedOIB>
    <izvorni_sadrzaj>  GOUTS I DJECA d.o.o. za ugostiteljstvo i turizam, OIB 11090678719</izvorni_sadrzaj>
    <derivirana_varijabla naziv="DomainObject.Predmet.ProtustrankaFormatedOIB_1">  GOUTS I DJECA d.o.o. za ugostiteljstvo i turizam, OIB 11090678719</derivirana_varijabla>
  </DomainObject.Predmet.ProtustrankaFormatedOIB>
  <DomainObject.Predmet.ProtustrankaFormatedWithAdress>
    <izvorni_sadrzaj> GOUTS I DJECA d.o.o. za ugostiteljstvo i turizam, Vrisnik/bb, 21465 Vrisnik</izvorni_sadrzaj>
    <derivirana_varijabla naziv="DomainObject.Predmet.ProtustrankaFormatedWithAdress_1"> GOUTS I DJECA d.o.o. za ugostiteljstvo i turizam, Vrisnik/bb, 21465 Vrisnik</derivirana_varijabla>
  </DomainObject.Predmet.ProtustrankaFormatedWithAdress>
  <DomainObject.Predmet.ProtustrankaFormatedWithAdressOIB>
    <izvorni_sadrzaj> GOUTS I DJECA d.o.o. za ugostiteljstvo i turizam, OIB 11090678719, Vrisnik/bb, 21465 Vrisnik</izvorni_sadrzaj>
    <derivirana_varijabla naziv="DomainObject.Predmet.ProtustrankaFormatedWithAdressOIB_1"> GOUTS I DJECA d.o.o. za ugostiteljstvo i turizam, OIB 11090678719, Vrisnik/bb, 21465 Vrisnik</derivirana_varijabla>
  </DomainObject.Predmet.ProtustrankaFormatedWithAdressOIB>
  <DomainObject.Predmet.ProtustrankaWithAdress>
    <izvorni_sadrzaj>GOUTS I DJECA d.o.o. za ugostiteljstvo i turizam Vrisnik/bb, 21465 Vrisnik</izvorni_sadrzaj>
    <derivirana_varijabla naziv="DomainObject.Predmet.ProtustrankaWithAdress_1">GOUTS I DJECA d.o.o. za ugostiteljstvo i turizam Vrisnik/bb, 21465 Vrisnik</derivirana_varijabla>
  </DomainObject.Predmet.ProtustrankaWithAdress>
  <DomainObject.Predmet.ProtustrankaWithAdressOIB>
    <izvorni_sadrzaj>GOUTS I DJECA d.o.o. za ugostiteljstvo i turizam, OIB 11090678719, Vrisnik/bb, 21465 Vrisnik</izvorni_sadrzaj>
    <derivirana_varijabla naziv="DomainObject.Predmet.ProtustrankaWithAdressOIB_1">GOUTS I DJECA d.o.o. za ugostiteljstvo i turizam, OIB 11090678719, Vrisnik/bb, 21465 Vrisnik</derivirana_varijabla>
  </DomainObject.Predmet.ProtustrankaWithAdressOIB>
  <DomainObject.Predmet.ProtustrankaNazivFormated>
    <izvorni_sadrzaj>GOUTS I DJECA d.o.o. za ugostiteljstvo i turizam</izvorni_sadrzaj>
    <derivirana_varijabla naziv="DomainObject.Predmet.ProtustrankaNazivFormated_1">GOUTS I DJECA d.o.o. za ugostiteljstvo i turizam</derivirana_varijabla>
  </DomainObject.Predmet.ProtustrankaNazivFormated>
  <DomainObject.Predmet.ProtustrankaNazivFormatedOIB>
    <izvorni_sadrzaj>GOUTS I DJECA d.o.o. za ugostiteljstvo i turizam, OIB 11090678719</izvorni_sadrzaj>
    <derivirana_varijabla naziv="DomainObject.Predmet.ProtustrankaNazivFormatedOIB_1">GOUTS I DJECA d.o.o. za ugostiteljstvo i turizam, OIB 11090678719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3365.40</izvorni_sadrzaj>
    <derivirana_varijabla naziv="DomainObject.Predmet.TrenutnaVrijednost_1">3365.40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GOUTS I DJECA d.o.o. za ugostiteljstvo i turizam</item>
    </izvorni_sadrzaj>
    <derivirana_varijabla naziv="DomainObject.Predmet.ProtuStrankaListFormated_1">
      <item>GOUTS I DJECA d.o.o. za ugostiteljstvo i turizam</item>
    </derivirana_varijabla>
  </DomainObject.Predmet.ProtuStrankaListFormated>
  <DomainObject.Predmet.ProtuStrankaListFormatedOIB>
    <izvorni_sadrzaj>
      <item>GOUTS I DJECA d.o.o. za ugostiteljstvo i turizam, OIB 11090678719</item>
    </izvorni_sadrzaj>
    <derivirana_varijabla naziv="DomainObject.Predmet.ProtuStrankaListFormatedOIB_1">
      <item>GOUTS I DJECA d.o.o. za ugostiteljstvo i turizam, OIB 11090678719</item>
    </derivirana_varijabla>
  </DomainObject.Predmet.ProtuStrankaListFormatedOIB>
  <DomainObject.Predmet.ProtuStrankaListFormatedWithAdress>
    <izvorni_sadrzaj>
      <item>GOUTS I DJECA d.o.o. za ugostiteljstvo i turizam, Vrisnik/bb, 21465 Vrisnik</item>
    </izvorni_sadrzaj>
    <derivirana_varijabla naziv="DomainObject.Predmet.ProtuStrankaListFormatedWithAdress_1">
      <item>GOUTS I DJECA d.o.o. za ugostiteljstvo i turizam, Vrisnik/bb, 21465 Vrisnik</item>
    </derivirana_varijabla>
  </DomainObject.Predmet.ProtuStrankaListFormatedWithAdress>
  <DomainObject.Predmet.ProtuStrankaListFormatedWithAdressOIB>
    <izvorni_sadrzaj>
      <item>GOUTS I DJECA d.o.o. za ugostiteljstvo i turizam, OIB 11090678719, Vrisnik/bb, 21465 Vrisnik</item>
    </izvorni_sadrzaj>
    <derivirana_varijabla naziv="DomainObject.Predmet.ProtuStrankaListFormatedWithAdressOIB_1">
      <item>GOUTS I DJECA d.o.o. za ugostiteljstvo i turizam, OIB 11090678719, Vrisnik/bb, 21465 Vrisnik</item>
    </derivirana_varijabla>
  </DomainObject.Predmet.ProtuStrankaListFormatedWithAdressOIB>
  <DomainObject.Predmet.ProtuStrankaListNazivFormated>
    <izvorni_sadrzaj>
      <item>GOUTS I DJECA d.o.o. za ugostiteljstvo i turizam</item>
    </izvorni_sadrzaj>
    <derivirana_varijabla naziv="DomainObject.Predmet.ProtuStrankaListNazivFormated_1">
      <item>GOUTS I DJECA d.o.o. za ugostiteljstvo i turizam</item>
    </derivirana_varijabla>
  </DomainObject.Predmet.ProtuStrankaListNazivFormated>
  <DomainObject.Predmet.ProtuStrankaListNazivFormatedOIB>
    <izvorni_sadrzaj>
      <item>GOUTS I DJECA d.o.o. za ugostiteljstvo i turizam, OIB 11090678719</item>
    </izvorni_sadrzaj>
    <derivirana_varijabla naziv="DomainObject.Predmet.ProtuStrankaListNazivFormatedOIB_1">
      <item>GOUTS I DJECA d.o.o. za ugostiteljstvo i turizam, OIB 11090678719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GOUTS I DJECA d.o.o. za ugostiteljstvo i turizam</izvorni_sadrzaj>
    <derivirana_varijabla naziv="DomainObject.Predmet.ProtustrankaIDrugi_1">GOUTS I DJECA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GOUTS I DJECA d.o.o. za ugostiteljstvo i turizam, OIB 11090678719, Vrisnik/bb, 21465 Vrisnik</izvorni_sadrzaj>
    <derivirana_varijabla naziv="DomainObject.Predmet.ProtustrankaIDrugiAdressOIB_1">GOUTS I DJECA d.o.o. za ugostiteljstvo i turizam, OIB 11090678719, Vrisnik/bb,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GOUTS I DJECA d.o.o. za ugostiteljstvo i turizam</item>
      <item>FINANCIJSKA AGENCIJA, RC SPLIT</item>
    </izvorni_sadrzaj>
    <derivirana_varijabla naziv="DomainObject.Predmet.SudioniciListNaziv_1">
      <item>GOUTS I DJECA d.o.o. za ugostiteljstvo i turizam</item>
      <item>FINANCIJSKA AGENCIJA, RC SPLIT</item>
    </derivirana_varijabla>
  </DomainObject.Predmet.SudioniciListNaziv>
  <DomainObject.Predmet.SudioniciListAdressOIB>
    <izvorni_sadrzaj>
      <item>GOUTS I DJECA d.o.o. za ugostiteljstvo i turizam, OIB 11090678719, Vrisnik/bb,21465 Vrisnik</item>
      <item>FINANCIJSKA AGENCIJA, RC SPLIT, OIB 85821130368, Mažuranićevo šetalište 24 b,21000 Split</item>
    </izvorni_sadrzaj>
    <derivirana_varijabla naziv="DomainObject.Predmet.SudioniciListAdressOIB_1">
      <item>GOUTS I DJECA d.o.o. za ugostiteljstvo i turizam, OIB 11090678719, Vrisnik/bb,21465 Vrisnik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11090678719</item>
      <item>, OIB 85821130368</item>
    </izvorni_sadrzaj>
    <derivirana_varijabla naziv="DomainObject.Predmet.SudioniciListNazivOIB_1">
      <item>, OIB 11090678719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BF5CE-9EB5-418C-8361-844F27A5C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309</properties:Words>
  <properties:Characters>1539</properties:Characters>
  <properties:Lines>54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2016-03-10T09:21:00Z</dcterms:created>
  <dc:creator>vperuzovic</dc:creator>
  <cp:lastModifiedBy>Katarina Mikulić</cp:lastModifiedBy>
  <cp:lastPrinted>2016-03-30T11:18:00Z</cp:lastPrinted>
  <dcterms:modified xmlns:xsi="http://www.w3.org/2001/XMLSchema-instance" xsi:type="dcterms:W3CDTF">2016-03-30T11:19:00Z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