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599c" w14:paraId="4dd599c" w:rsidRDefault="00137434" w:rsidP="0013743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37434" w:rsidR="00AE649C" w:rsidRPr="00B76F3C">
      <w:pPr>
        <w:pStyle w:val="NormaleSPIS"/>
        <w:spacing w:after="0"/>
      </w:pPr>
    </w:p>
    <w:p w:rsidRDefault="00137434" w:rsidP="00137434" w:rsidR="0013743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37434" w:rsidP="00137434" w:rsidR="0013743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37434" w:rsidP="00137434" w:rsidR="00137434" w:rsidRPr="0013743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37434" w:rsidP="00137434" w:rsidR="00137434">
      <w:pPr>
        <w:spacing w:after="0"/>
        <w:jc w:val="right"/>
      </w:pPr>
      <w:r>
        <w:t>Poslovni broj: 2 St-591/2018-5</w:t>
      </w:r>
    </w:p>
    <w:p w:rsidRDefault="00137434" w:rsidP="00137434" w:rsidR="00137434">
      <w:pPr>
        <w:spacing w:after="0"/>
      </w:pPr>
    </w:p>
    <w:p w:rsidRDefault="00137434" w:rsidP="00137434" w:rsidR="00137434">
      <w:pPr>
        <w:spacing w:after="0"/>
      </w:pPr>
    </w:p>
    <w:p w:rsidRDefault="00137434" w:rsidP="00137434" w:rsidR="00137434">
      <w:pPr>
        <w:spacing w:after="0"/>
      </w:pPr>
    </w:p>
    <w:p w:rsidRDefault="00137434" w:rsidP="00137434" w:rsidR="00137434">
      <w:pPr>
        <w:spacing w:after="0"/>
      </w:pPr>
    </w:p>
    <w:p w:rsidRDefault="00137434" w:rsidP="00137434" w:rsidR="00137434">
      <w:pPr>
        <w:spacing w:after="0"/>
        <w:jc w:val="center"/>
      </w:pPr>
      <w:r>
        <w:t>U    I M E   R E P U B L I K E   H R V A T S K E</w:t>
      </w:r>
    </w:p>
    <w:p w:rsidRDefault="00137434" w:rsidP="00137434" w:rsidR="00137434">
      <w:pPr>
        <w:spacing w:after="0"/>
        <w:jc w:val="center"/>
      </w:pPr>
    </w:p>
    <w:p w:rsidRDefault="00137434" w:rsidP="00137434" w:rsidR="00137434">
      <w:pPr>
        <w:spacing w:after="0"/>
        <w:jc w:val="center"/>
      </w:pPr>
      <w:r>
        <w:t>R J E Š E N J E</w:t>
      </w:r>
    </w:p>
    <w:p w:rsidRDefault="00137434" w:rsidP="00137434" w:rsidR="00137434">
      <w:pPr>
        <w:spacing w:after="0"/>
      </w:pPr>
    </w:p>
    <w:p w:rsidRDefault="00137434" w:rsidP="00137434" w:rsidR="00137434">
      <w:pPr>
        <w:spacing w:after="0"/>
      </w:pPr>
    </w:p>
    <w:p w:rsidRDefault="00137434" w:rsidP="00137434" w:rsidR="00137434">
      <w:pPr>
        <w:spacing w:after="0"/>
      </w:pPr>
    </w:p>
    <w:p w:rsidRDefault="00137434" w:rsidP="00137434" w:rsidR="00137434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STRIŽIĆ d.o.o. za trgovinu, usluge i posredovanje, Karlovac, Dubovac 2, MBS: 020025614, OIB: 98352718362, 24. srpnja 2018. </w:t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center"/>
      </w:pPr>
      <w:r>
        <w:t>r i j e š i o   j e</w:t>
      </w:r>
    </w:p>
    <w:p w:rsidRDefault="00137434" w:rsidP="00137434" w:rsidR="00137434">
      <w:pPr>
        <w:spacing w:after="0"/>
        <w:jc w:val="center"/>
        <w:rPr>
          <w:b/>
        </w:rPr>
      </w:pPr>
    </w:p>
    <w:p w:rsidRDefault="00137434" w:rsidP="00137434" w:rsidR="00137434">
      <w:pPr>
        <w:spacing w:after="0"/>
        <w:jc w:val="center"/>
        <w:rPr>
          <w:b/>
        </w:rPr>
      </w:pPr>
    </w:p>
    <w:p w:rsidRDefault="00137434" w:rsidP="00137434" w:rsidR="00137434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137434" w:rsidP="00137434" w:rsidR="00137434">
      <w:pPr>
        <w:spacing w:after="0"/>
        <w:jc w:val="center"/>
      </w:pPr>
    </w:p>
    <w:p w:rsidRDefault="00137434" w:rsidP="00137434" w:rsidR="00137434">
      <w:pPr>
        <w:spacing w:after="0"/>
        <w:jc w:val="center"/>
      </w:pPr>
    </w:p>
    <w:p w:rsidRDefault="00137434" w:rsidP="00137434" w:rsidR="00137434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137434" w:rsidP="00137434" w:rsidR="00137434">
      <w:pPr>
        <w:spacing w:after="0"/>
        <w:jc w:val="both"/>
        <w:rPr>
          <w:b/>
        </w:rPr>
      </w:pPr>
    </w:p>
    <w:p w:rsidRDefault="00137434" w:rsidP="00137434" w:rsidR="00137434">
      <w:pPr>
        <w:spacing w:after="0"/>
        <w:jc w:val="both"/>
        <w:rPr>
          <w:b/>
        </w:rPr>
      </w:pPr>
    </w:p>
    <w:p w:rsidRDefault="00137434" w:rsidP="00137434" w:rsidR="00137434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4. lipnja 2018. godine, koji je objavljen na mrežnoj stranici e-Oglasna ploča sudova 4. lipnja 2018. godine, među ostalim pozvao vjerovnike da u roku od 45 dana od objave oglasa na mrežnoj stranci e-Oglasna ploča sudova prelože otvaranje stečajnog postupka nad dužnikom.</w:t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  <w:r>
        <w:tab/>
        <w:t>Republika Hrvatska, Ministarstvo financija, Porezna uprava Područni ured Karlovac, kao vjerovnik podnijela je prijedlog za otvaranje stečajnog postupka nad dužnikom 16. srpnja 2018. godine.</w:t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 – dalje SZ).</w:t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</w:pPr>
      <w:r>
        <w:br w:type="page"/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137434" w:rsidP="00137434" w:rsidR="00137434">
      <w:pPr>
        <w:spacing w:after="0"/>
        <w:jc w:val="both"/>
      </w:pPr>
      <w:r>
        <w:tab/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center"/>
      </w:pPr>
      <w:r>
        <w:t>U Bjelovaru 24. srpnja 2018.</w:t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137434" w:rsidP="00137434" w:rsidR="001374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137434" w:rsidP="00137434" w:rsidR="001374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137434" w:rsidP="00137434" w:rsidR="00137434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ab/>
        <w:t xml:space="preserve"> </w:t>
      </w: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</w:p>
    <w:p w:rsidRDefault="00137434" w:rsidP="00137434" w:rsidR="00137434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137434" w:rsidP="00137434" w:rsidR="00137434">
      <w:pPr>
        <w:spacing w:after="0"/>
        <w:jc w:val="both"/>
      </w:pPr>
    </w:p>
    <w:p w:rsidRDefault="00137434" w:rsidP="00137434" w:rsidR="00AE649C" w:rsidRPr="00B76F3C">
      <w:pPr>
        <w:spacing w:after="0"/>
        <w:jc w:val="both"/>
      </w:pPr>
      <w:r>
        <w:t>Nacrt odluke izradio sudski savjetnik Miroslav Lovreković.</w:t>
      </w:r>
    </w:p>
    <w:sectPr w:rsidSect="0013743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1693392"/>
      <w:docPartObj>
        <w:docPartGallery w:val="Page Numbers (Top of Page)"/>
        <w:docPartUnique/>
      </w:docPartObj>
    </w:sdtPr>
    <w:sdtContent>
      <w:p w:rsidRDefault="00137434" w:rsidP="00137434" w:rsidR="0013743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CBB">
          <w:t>2</w:t>
        </w:r>
        <w:r>
          <w:fldChar w:fldCharType="end"/>
        </w:r>
      </w:p>
    </w:sdtContent>
  </w:sdt>
  <w:p w:rsidRDefault="00137434" w:rsidP="00137434" w:rsidR="008333A9">
    <w:pPr>
      <w:spacing w:after="0"/>
      <w:jc w:val="right"/>
    </w:pPr>
    <w:r>
      <w:t>Poslovni broj: 2 St-591/2018-5</w:t>
    </w:r>
  </w:p>
  <w:p w:rsidRDefault="00137434" w:rsidP="00137434" w:rsidR="0013743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434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CB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475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61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St-591/2018-5</izvorni_sadrzaj>
    <derivirana_varijabla naziv="DomainObject.Oznaka_1">St-591/2018-5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STRIŽIĆ d.o.o. za trgovinu, usluge i posredovanje zastupanog po punomoćniku Dragutin Štrižić</izvorni_sadrzaj>
    <derivirana_varijabla naziv="DomainObject.Predmet.ProtustrankaFormated_1">  STRIŽIĆ d.o.o. za trgovinu, usluge i posredovanje zastupanog po punomoćniku Dragutin Štrižić</derivirana_varijabla>
  </DomainObject.Predmet.ProtustrankaFormated>
  <DomainObject.Predmet.ProtustrankaFormatedOIB>
    <izvorni_sadrzaj>  STRIŽIĆ d.o.o. za trgovinu, usluge i posredovanje, OIB 98352718362 zastupanog po punomoćniku Dragutin Štrižić</izvorni_sadrzaj>
    <derivirana_varijabla naziv="DomainObject.Predmet.ProtustrankaFormatedOIB_1">  STRIŽIĆ d.o.o. za trgovinu, usluge i posredovanje, OIB 98352718362 zastupanog po punomoćniku Dragutin Štrižić</derivirana_varijabla>
  </DomainObject.Predmet.ProtustrankaFormatedOIB>
  <DomainObject.Predmet.ProtustrankaFormatedWithAdress>
    <izvorni_sadrzaj> STRIŽIĆ d.o.o. za trgovinu, usluge i posredovanje, Dubovac 2, 47000 Karlovac zastupanog po punomoćniku Dragutin Štrižić</izvorni_sadrzaj>
    <derivirana_varijabla naziv="DomainObject.Predmet.ProtustrankaFormatedWithAdress_1"> STRIŽIĆ d.o.o. za trgovinu, usluge i posredovanje, Dubovac 2, 47000 Karlovac zastupanog po punomoćniku Dragutin Štrižić</derivirana_varijabla>
  </DomainObject.Predmet.ProtustrankaFormatedWithAdress>
  <DomainObject.Predmet.ProtustrankaFormatedWithAdressOIB>
    <izvorni_sadrzaj> STRIŽIĆ d.o.o. za trgovinu, usluge i posredovanje, OIB 98352718362, Dubovac 2, 47000 Karlovac zastupanog po punomoćniku Dragutin Štrižić</izvorni_sadrzaj>
    <derivirana_varijabla naziv="DomainObject.Predmet.ProtustrankaFormatedWithAdressOIB_1"> STRIŽIĆ d.o.o. za trgovinu, usluge i posredovanje, OIB 98352718362, Dubovac 2, 47000 Karlovac zastupanog po punomoćniku Dragutin Štrižić</derivirana_varijabla>
  </DomainObject.Predmet.ProtustrankaFormatedWithAdressOIB>
  <DomainObject.Predmet.ProtustrankaWithAdress>
    <izvorni_sadrzaj>STRIŽIĆ d.o.o. za trgovinu, usluge i posredovanje Dubovac 2, 47000 Karlovac</izvorni_sadrzaj>
    <derivirana_varijabla naziv="DomainObject.Predmet.ProtustrankaWithAdress_1">STRIŽIĆ d.o.o. za trgovinu, usluge i posredovanje Dubovac 2, 47000 Karlovac</derivirana_varijabla>
  </DomainObject.Predmet.ProtustrankaWithAdress>
  <DomainObject.Predmet.ProtustrankaWithAdressOIB>
    <izvorni_sadrzaj>STRIŽIĆ d.o.o. za trgovinu, usluge i posredovanje, OIB 98352718362, Dubovac 2, 47000 Karlovac</izvorni_sadrzaj>
    <derivirana_varijabla naziv="DomainObject.Predmet.ProtustrankaWithAdressOIB_1">STRIŽIĆ d.o.o. za trgovinu, usluge i posredovanje, OIB 98352718362, Dubovac 2, 47000 Karlovac</derivirana_varijabla>
  </DomainObject.Predmet.ProtustrankaWithAdressOIB>
  <DomainObject.Predmet.ProtustrankaNazivFormated>
    <izvorni_sadrzaj>STRIŽIĆ d.o.o. za trgovinu, usluge i posredovanje</izvorni_sadrzaj>
    <derivirana_varijabla naziv="DomainObject.Predmet.ProtustrankaNazivFormated_1">STRIŽIĆ d.o.o. za trgovinu, usluge i posredovanje</derivirana_varijabla>
  </DomainObject.Predmet.ProtustrankaNazivFormated>
  <DomainObject.Predmet.ProtustrankaNazivFormatedOIB>
    <izvorni_sadrzaj>STRIŽIĆ d.o.o. za trgovinu, usluge i posredovanje, OIB 98352718362</izvorni_sadrzaj>
    <derivirana_varijabla naziv="DomainObject.Predmet.ProtustrankaNazivFormatedOIB_1">STRIŽIĆ d.o.o. za trgovinu, usluge i posredovanje, OIB 98352718362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Karlovac; REPUBLIKA HRVATSKA, Ministarstvo financija, Porezna uprava, Područni ured Karlovac zastupanog po punomoćniku Županijsko državno odvjetništvo u Bjelovaru</izvorni_sadrzaj>
    <derivirana_varijabla naziv="DomainObject.Predmet.StrankaFormated_1">  FINA regionalni centar Zagreb,podružnica Karlovac; REPUBLIKA HRVATSKA, Ministarstvo financija, Porezna uprava, Područni ured Karlovac zastupanog po punomoćniku Županijsko državno odvjetništvo u Bjelovaru</derivirana_varijabla>
  </DomainObject.Predmet.StrankaFormated>
  <DomainObject.Predmet.StrankaFormatedOIB>
    <izvorni_sadrzaj>  FINA regionalni centar Zagreb,podružnica Karlovac, OIB 85821130368; REPUBLIKA HRVATSKA, Ministarstvo financija, Porezna uprava, Područni ured Karlovac, OIB 18683136487 zastupanog po punomoćniku Županijsko državno odvjetništvo u Bjelovaru</izvorni_sadrzaj>
    <derivirana_varijabla naziv="DomainObject.Predmet.StrankaFormatedOIB_1">  FINA regionalni centar Zagreb,podružnica Karlovac, OIB 85821130368; REPUBLIKA HRVATSKA, Ministarstvo financija, Porezna uprava, Područni ured Karlovac, OIB 18683136487 zastupanog po punomoćniku Županijsko državno odvjetništvo u Bjelovaru</derivirana_varijabla>
  </DomainObject.Predmet.StrankaFormatedOIB>
  <DomainObject.Predmet.StrankaFormatedWithAdress>
    <izvorni_sadrzaj> FINA regionalni centar Zagreb,podružnica Karlovac, Vitezovićeva 1, 47000 Karlovac; REPUBLIKA HRVATSKA, Ministarstvo financija, Porezna uprava, Područni ured Karlovac zastupanog po punomoćniku Županijsko državno odvjetništvo u Bjelovaru</izvorni_sadrzaj>
    <derivirana_varijabla naziv="DomainObject.Predmet.StrankaFormatedWithAdress_1"> FINA regionalni centar Zagreb,podružnica Karlovac, Vitezovićeva 1, 47000 Karlovac; REPUBLIKA HRVATSKA, Ministarstvo financija, Porezna uprava, Područni ured Karlovac zastupanog po punomoćniku Županijsko državno odvjetništvo u Bjelovaru</derivirana_varijabla>
  </DomainObject.Predmet.StrankaFormatedWithAdress>
  <DomainObject.Predmet.StrankaFormatedWithAdressOIB>
    <izvorni_sadrzaj> FINA regionalni centar Zagreb,podružnica Karlovac, OIB 85821130368, Vitezovićeva 1, 47000 Karlovac; REPUBLIKA HRVATSKA, Ministarstvo financija, Porezna uprava, Područni ured Karlovac, OIB 18683136487 zastupanog po punomoćniku Županijsko državno odvjetništvo u Bjelovaru</izvorni_sadrzaj>
    <derivirana_varijabla naziv="DomainObject.Predmet.StrankaFormatedWithAdressOIB_1"> FINA regionalni centar Zagreb,podružnica Karlovac, OIB 85821130368, Vitezovićeva 1, 47000 Karlovac; REPUBLIKA HRVATSKA, Ministarstvo financija, Porezna uprava, Područni ured Karlovac, OIB 18683136487 zastupanog po punomoćniku Županijsko državno odvjetništvo u Bjelovaru</derivirana_varijabla>
  </DomainObject.Predmet.StrankaFormatedWithAdressOIB>
  <DomainObject.Predmet.StrankaWithAdress>
    <izvorni_sadrzaj>FINA regionalni centar Zagreb,podružnica Karlovac Vitezovićeva 1,47000 Karlovac,REPUBLIKA HRVATSKA, Ministarstvo financija, Porezna uprava, Područni ured Karlovac </izvorni_sadrzaj>
    <derivirana_varijabla naziv="DomainObject.Predmet.StrankaWithAdress_1">FINA regionalni centar Zagreb,podružnica Karlovac Vitezovićeva 1,47000 Karlovac,REPUBLIKA HRVATSKA, Ministarstvo financija, Porezna uprava, Područni ured Karlovac </derivirana_varijabla>
  </DomainObject.Predmet.StrankaWithAdress>
  <DomainObject.Predmet.StrankaWithAdressOIB>
    <izvorni_sadrzaj>FINA regionalni centar Zagreb,podružnica Karlovac, OIB 85821130368, Vitezovićeva 1,47000 Karlovac,REPUBLIKA HRVATSKA, Ministarstvo financija, Porezna uprava, Područni ured Karlovac, OIB 18683136487</izvorni_sadrzaj>
    <derivirana_varijabla naziv="DomainObject.Predmet.StrankaWithAdressOIB_1">FINA regionalni centar Zagreb,podružnica Karlovac, OIB 85821130368, Vitezovićeva 1,47000 Karlovac,REPUBLIKA HRVATSKA, Ministarstvo financija, Porezna uprava, Područni ured Karlovac, OIB 18683136487</derivirana_varijabla>
  </DomainObject.Predmet.StrankaWithAdressOIB>
  <DomainObject.Predmet.StrankaNazivFormated>
    <izvorni_sadrzaj>FINA regionalni centar Zagreb,podružnica Karlovac,REPUBLIKA HRVATSKA, Ministarstvo financija, Porezna uprava, Područni ured Karlovac</izvorni_sadrzaj>
    <derivirana_varijabla naziv="DomainObject.Predmet.StrankaNazivFormated_1">FINA regionalni centar Zagreb,podružnica Karlovac,REPUBLIKA HRVATSKA, Ministarstvo financija, Porezna uprava, Područni ured Karlovac</derivirana_varijabla>
  </DomainObject.Predmet.StrankaNazivFormated>
  <DomainObject.Predmet.StrankaNazivFormatedOIB>
    <izvorni_sadrzaj>FINA regionalni centar Zagreb,podružnica Karlovac, OIB 85821130368,REPUBLIKA HRVATSKA, Ministarstvo financija, Porezna uprava, Područni ured Karlovac, OIB 18683136487</izvorni_sadrzaj>
    <derivirana_varijabla naziv="DomainObject.Predmet.StrankaNazivFormatedOIB_1">FINA regionalni centar Zagreb,podružnica Karlovac, OIB 85821130368,REPUBLIKA HRVATSKA, Ministarstvo financija, Porezna uprava, Područni ured Karlovac,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Zagreb,podružnica Karlovac</item>
      <item>REPUBLIKA HRVATSKA, Ministarstvo financija, Porezna uprava, Područni ured Karlovac zastupanog po punomoćniku Županijsko državno odvjetništvo u Bjelovaru</item>
    </izvorni_sadrzaj>
    <derivirana_varijabla naziv="DomainObject.Predmet.StrankaListFormated_1">
      <item>FINA regionalni centar Zagreb,podružnica Karlovac</item>
      <item>REPUBLIKA HRVATSKA, Ministarstvo financija, Porezna uprava, Područni ured Karlovac zastupanog po punomoćniku Županijsko državno odvjetništvo u Bjelovaru</item>
    </derivirana_varijabla>
  </DomainObject.Predmet.StrankaListFormated>
  <DomainObject.Predmet.StrankaListFormatedOIB>
    <izvorni_sadrzaj>
      <item>FINA regionalni centar Zagreb,podružnica Karlovac, OIB 85821130368</item>
      <item>REPUBLIKA HRVATSKA, Ministarstvo financija, Porezna uprava, Područni ured Karlovac, OIB 18683136487 zastupanog po punomoćniku Županijsko državno odvjetništvo u Bjelovaru</item>
    </izvorni_sadrzaj>
    <derivirana_varijabla naziv="DomainObject.Predmet.StrankaListFormatedOIB_1">
      <item>FINA regionalni centar Zagreb,podružnica Karlovac, OIB 85821130368</item>
      <item>REPUBLIKA HRVATSKA, Ministarstvo financija, Porezna uprava, Područni ured Karlovac,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Zagreb,podružnica Karlovac, Vitezovićeva 1, 47000 Karlovac</item>
      <item>REPUBLIKA HRVATSKA, Ministarstvo financija, Porezna uprava, Područni ured Karlovac zastupanog po punomoćniku Županijsko državno odvjetništvo u Bjelovaru</item>
    </izvorni_sadrzaj>
    <derivirana_varijabla naziv="DomainObject.Predmet.StrankaListFormatedWithAdress_1">
      <item>FINA regionalni centar Zagreb,podružnica Karlovac, Vitezovićeva 1, 47000 Karlovac</item>
      <item>REPUBLIKA HRVATSKA, Ministarstvo financija, Porezna uprava, Područni ured Karlovac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  <item>REPUBLIKA HRVATSKA, Ministarstvo financija, Porezna uprava, Područni ured Karlovac, OIB 18683136487 zastupanog po punomoćniku Županijsko državno odvjetništvo u Bjelovaru</item>
    </izvorni_sadrzaj>
    <derivirana_varijabla naziv="DomainObject.Predmet.StrankaListFormatedWithAdressOIB_1">
      <item>FINA regionalni centar Zagreb,podružnica Karlovac, OIB 85821130368, Vitezovićeva 1, 47000 Karlovac</item>
      <item>REPUBLIKA HRVATSKA, Ministarstvo financija, Porezna uprava, Područni ured Karlovac,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Zagreb,podružnica Karlovac</item>
      <item>REPUBLIKA HRVATSKA, Ministarstvo financija, Porezna uprava, Područni ured Karlovac</item>
    </izvorni_sadrzaj>
    <derivirana_varijabla naziv="DomainObject.Predmet.StrankaListNazivFormated_1">
      <item>FINA regionalni centar Zagreb,podružnica Karlovac</item>
      <item>REPUBLIKA HRVATSKA, Ministarstvo financija, Porezna uprava, Područni ured Karlovac</item>
    </derivirana_varijabla>
  </DomainObject.Predmet.StrankaListNazivFormated>
  <DomainObject.Predmet.StrankaListNazivFormatedOIB>
    <izvorni_sadrzaj>
      <item>FINA regionalni centar Zagreb,podružnica Karlovac, OIB 85821130368</item>
      <item>REPUBLIKA HRVATSKA, Ministarstvo financija, Porezna uprava, Područni ured Karlovac, OIB 18683136487</item>
    </izvorni_sadrzaj>
    <derivirana_varijabla naziv="DomainObject.Predmet.StrankaListNazivFormatedOIB_1">
      <item>FINA regionalni centar Zagreb,podružnica Karlovac, OIB 85821130368</item>
      <item>REPUBLIKA HRVATSKA, Ministarstvo financija, Porezna uprava, Područni ured Karlovac, OIB 18683136487</item>
    </derivirana_varijabla>
  </DomainObject.Predmet.StrankaListNazivFormatedOIB>
  <DomainObject.Predmet.ProtuStrankaListFormated>
    <izvorni_sadrzaj>
      <item>STRIŽIĆ d.o.o. za trgovinu, usluge i posredovanje zastupanog po punomoćniku Dragutin Štrižić</item>
    </izvorni_sadrzaj>
    <derivirana_varijabla naziv="DomainObject.Predmet.ProtuStrankaListFormated_1">
      <item>STRIŽIĆ d.o.o. za trgovinu, usluge i posredovanje zastupanog po punomoćniku Dragutin Štrižić</item>
    </derivirana_varijabla>
  </DomainObject.Predmet.ProtuStrankaListFormated>
  <DomainObject.Predmet.ProtuStrankaListFormatedOIB>
    <izvorni_sadrzaj>
      <item>STRIŽIĆ d.o.o. za trgovinu, usluge i posredovanje, OIB 98352718362 zastupanog po punomoćniku Dragutin Štrižić</item>
    </izvorni_sadrzaj>
    <derivirana_varijabla naziv="DomainObject.Predmet.ProtuStrankaListFormatedOIB_1">
      <item>STRIŽIĆ d.o.o. za trgovinu, usluge i posredovanje, OIB 98352718362 zastupanog po punomoćniku Dragutin Štrižić</item>
    </derivirana_varijabla>
  </DomainObject.Predmet.ProtuStrankaListFormatedOIB>
  <DomainObject.Predmet.ProtuStrankaListFormatedWithAdress>
    <izvorni_sadrzaj>
      <item>STRIŽIĆ d.o.o. za trgovinu, usluge i posredovanje, Dubovac 2, 47000 Karlovac zastupanog po punomoćniku Dragutin Štrižić</item>
    </izvorni_sadrzaj>
    <derivirana_varijabla naziv="DomainObject.Predmet.ProtuStrankaListFormatedWithAdress_1">
      <item>STRIŽIĆ d.o.o. za trgovinu, usluge i posredovanje, Dubovac 2, 47000 Karlovac zastupanog po punomoćniku Dragutin Štrižić</item>
    </derivirana_varijabla>
  </DomainObject.Predmet.ProtuStrankaListFormatedWithAdress>
  <DomainObject.Predmet.ProtuStrankaListFormatedWithAdressOIB>
    <izvorni_sadrzaj>
      <item>STRIŽIĆ d.o.o. za trgovinu, usluge i posredovanje, OIB 98352718362, Dubovac 2, 47000 Karlovac zastupanog po punomoćniku Dragutin Štrižić</item>
    </izvorni_sadrzaj>
    <derivirana_varijabla naziv="DomainObject.Predmet.ProtuStrankaListFormatedWithAdressOIB_1">
      <item>STRIŽIĆ d.o.o. za trgovinu, usluge i posredovanje, OIB 98352718362, Dubovac 2, 47000 Karlovac zastupanog po punomoćniku Dragutin Štrižić</item>
    </derivirana_varijabla>
  </DomainObject.Predmet.ProtuStrankaListFormatedWithAdressOIB>
  <DomainObject.Predmet.ProtuStrankaListNazivFormated>
    <izvorni_sadrzaj>
      <item>STRIŽIĆ d.o.o. za trgovinu, usluge i posredovanje</item>
    </izvorni_sadrzaj>
    <derivirana_varijabla naziv="DomainObject.Predmet.ProtuStrankaListNazivFormated_1">
      <item>STRIŽIĆ d.o.o. za trgovinu, usluge i posredovanje</item>
    </derivirana_varijabla>
  </DomainObject.Predmet.ProtuStrankaListNazivFormated>
  <DomainObject.Predmet.ProtuStrankaListNazivFormatedOIB>
    <izvorni_sadrzaj>
      <item>STRIŽIĆ d.o.o. za trgovinu, usluge i posredovanje, OIB 98352718362</item>
    </izvorni_sadrzaj>
    <derivirana_varijabla naziv="DomainObject.Predmet.ProtuStrankaListNazivFormatedOIB_1">
      <item>STRIŽIĆ d.o.o. za trgovinu, usluge i posredovanje, OIB 98352718362</item>
    </derivirana_varijabla>
  </DomainObject.Predmet.ProtuStrankaListNazivFormatedOIB>
  <DomainObject.Predmet.OstaliListFormated>
    <izvorni_sadrzaj>
      <item>Dragutin Štrižić punomoćnik sudionika u postupku STRIŽIĆ d.o.o. za trgovinu, usluge i posredovanje</item>
      <item>Županijsko državno odvjetništvo u Bjelovaru punomoćnik sudionika u postupku REPUBLIKA HRVATSKA, Ministarstvo financija, Porezna uprava, Područni ured Karlovac</item>
    </izvorni_sadrzaj>
    <derivirana_varijabla naziv="DomainObject.Predmet.OstaliListFormated_1">
      <item>Dragutin Štrižić punomoćnik sudionika u postupku STRIŽIĆ d.o.o. za trgovinu, usluge i posredovanje</item>
      <item>Županijsko državno odvjetništvo u Bjelovaru punomoćnik sudionika u postupku REPUBLIKA HRVATSKA, Ministarstvo financija, Porezna uprava, Područni ured Karlovac</item>
    </derivirana_varijabla>
  </DomainObject.Predmet.OstaliListFormated>
  <DomainObject.Predmet.OstaliListFormatedOIB>
    <izvorni_sadrzaj>
      <item>Dragutin Štrižić, OIB 90848052026 punomoćnik sudionika u postupku STRIŽIĆ d.o.o. za trgovinu, usluge i posredovanje</item>
      <item>Županijsko državno odvjetništvo u Bjelovaru punomoćnik sudionika u postupku REPUBLIKA HRVATSKA, Ministarstvo financija, Porezna uprava, Područni ured Karlovac</item>
    </izvorni_sadrzaj>
    <derivirana_varijabla naziv="DomainObject.Predmet.OstaliListFormatedOIB_1">
      <item>Dragutin Štrižić, OIB 90848052026 punomoćnik sudionika u postupku STRIŽIĆ d.o.o. za trgovinu, usluge i posredovanje</item>
      <item>Županijsko državno odvjetništvo u Bjelovaru punomoćnik sudionika u postupku REPUBLIKA HRVATSKA, Ministarstvo financija, Porezna uprava, Područni ured Karlovac</item>
    </derivirana_varijabla>
  </DomainObject.Predmet.OstaliListFormatedOIB>
  <DomainObject.Predmet.OstaliListFormatedWithAdress>
    <izvorni_sadrzaj>
      <item>Dragutin Štrižić, Grge Tuškana 16A, 47000 Karlovac punomoćnik sudionika u postupku STRIŽIĆ d.o.o. za trgovinu, usluge i posredovanje</item>
      <item>Županijsko državno odvjetništvo u Bjelovaru, Šet. dr. Ivše Lebovića 40, 43000 Bjelovar punomoćnik sudionika u postupku REPUBLIKA HRVATSKA, Ministarstvo financija, Porezna uprava, Područni ured Karlovac</item>
    </izvorni_sadrzaj>
    <derivirana_varijabla naziv="DomainObject.Predmet.OstaliListFormatedWithAdress_1">
      <item>Dragutin Štrižić, Grge Tuškana 16A, 47000 Karlovac punomoćnik sudionika u postupku STRIŽIĆ d.o.o. za trgovinu, usluge i posredovanje</item>
      <item>Županijsko državno odvjetništvo u Bjelovaru, Šet. dr. Ivše Lebovića 40, 43000 Bjelovar punomoćnik sudionika u postupku REPUBLIKA HRVATSKA, Ministarstvo financija, Porezna uprava, Područni ured Karlovac</item>
    </derivirana_varijabla>
  </DomainObject.Predmet.OstaliListFormatedWithAdress>
  <DomainObject.Predmet.OstaliListFormatedWithAdressOIB>
    <izvorni_sadrzaj>
      <item>Dragutin Štrižić, OIB 90848052026, Grge Tuškana 16A, 47000 Karlovac punomoćnik sudionika u postupku STRIŽIĆ d.o.o. za trgovinu, usluge i posredovanje</item>
      <item>Županijsko državno odvjetništvo u Bjelovaru, Šet. dr. Ivše Lebovića 40, 43000 Bjelovar punomoćnik sudionika u postupku REPUBLIKA HRVATSKA, Ministarstvo financija, Porezna uprava, Područni ured Karlovac</item>
    </izvorni_sadrzaj>
    <derivirana_varijabla naziv="DomainObject.Predmet.OstaliListFormatedWithAdressOIB_1">
      <item>Dragutin Štrižić, OIB 90848052026, Grge Tuškana 16A, 47000 Karlovac punomoćnik sudionika u postupku STRIŽIĆ d.o.o. za trgovinu, usluge i posredovanje</item>
      <item>Županijsko državno odvjetništvo u Bjelovaru, Šet. dr. Ivše Lebovića 40, 43000 Bjelovar punomoćnik sudionika u postupku REPUBLIKA HRVATSKA, Ministarstvo financija, Porezna uprava, Područni ured Karlovac</item>
    </derivirana_varijabla>
  </DomainObject.Predmet.OstaliListFormatedWithAdressOIB>
  <DomainObject.Predmet.OstaliListNazivFormated>
    <izvorni_sadrzaj>
      <item>Dragutin Štrižić</item>
      <item>Županijsko državno odvjetništvo u Bjelovaru</item>
    </izvorni_sadrzaj>
    <derivirana_varijabla naziv="DomainObject.Predmet.OstaliListNazivFormated_1">
      <item>Dragutin Štrižić</item>
      <item>Županijsko državno odvjetništvo u Bjelovaru</item>
    </derivirana_varijabla>
  </DomainObject.Predmet.OstaliListNazivFormated>
  <DomainObject.Predmet.OstaliListNazivFormatedOIB>
    <izvorni_sadrzaj>
      <item>Dragutin Štrižić, OIB 90848052026</item>
      <item>Županijsko državno odvjetništvo u Bjelovaru</item>
    </izvorni_sadrzaj>
    <derivirana_varijabla naziv="DomainObject.Predmet.OstaliListNazivFormatedOIB_1">
      <item>Dragutin Štrižić, OIB 90848052026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St-591/2018-5</izvorni_sadrzaj>
    <derivirana_varijabla naziv="DomainObject.PoslovniBrojDokumenta_1">St-591/2018-5</derivirana_varijabla>
  </DomainObject.PoslovniBrojDokumenta>
  <DomainObject.Predmet.StrankaIDrugi>
    <izvorni_sadrzaj>FINA regionalni centar Zagreb,podružnica Karlovac i dr.</izvorni_sadrzaj>
    <derivirana_varijabla naziv="DomainObject.Predmet.StrankaIDrugi_1">FINA regionalni centar Zagreb,podružnica Karlovac i dr.</derivirana_varijabla>
  </DomainObject.Predmet.StrankaIDrugi>
  <DomainObject.Predmet.ProtustrankaIDrugi>
    <izvorni_sadrzaj>STRIŽIĆ d.o.o. za trgovinu, usluge i posredovanje</izvorni_sadrzaj>
    <derivirana_varijabla naziv="DomainObject.Predmet.ProtustrankaIDrugi_1">STRIŽIĆ d.o.o. za trgovinu, usluge i posredovanje</derivirana_varijabla>
  </DomainObject.Predmet.ProtustrankaIDrugi>
  <DomainObject.Predmet.StrankaIDrugiAdressOIB>
    <izvorni_sadrzaj>FINA regionalni centar Zagreb,podružnica Karlovac, OIB 85821130368, Vitezovićeva 1, 47000 Karlovac i dr.</izvorni_sadrzaj>
    <derivirana_varijabla naziv="DomainObject.Predmet.StrankaIDrugiAdressOIB_1">FINA regionalni centar Zagreb,podružnica Karlovac, OIB 85821130368, Vitezovićeva 1, 47000 Karlovac i dr.</derivirana_varijabla>
  </DomainObject.Predmet.StrankaIDrugiAdressOIB>
  <DomainObject.Predmet.ProtustrankaIDrugiAdressOIB>
    <izvorni_sadrzaj>STRIŽIĆ d.o.o. za trgovinu, usluge i posredovanje, OIB 98352718362, Dubovac 2, 47000 Karlovac</izvorni_sadrzaj>
    <derivirana_varijabla naziv="DomainObject.Predmet.ProtustrankaIDrugiAdressOIB_1">STRIŽIĆ d.o.o. za trgovinu, usluge i posredovanje, OIB 98352718362, Dubovac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STRIŽIĆ d.o.o. za trgovinu, usluge i posredovanje</item>
      <item>FINA regionalni centar Zagreb,podružnica Karlovac</item>
      <item>REPUBLIKA HRVATSKA, Ministarstvo financija, Porezna uprava, Područni ured Karlovac</item>
      <item>Dragutin Štrižić</item>
      <item>Županijsko državno odvjetništvo u Bjelovaru</item>
    </izvorni_sadrzaj>
    <derivirana_varijabla naziv="DomainObject.Predmet.SudioniciListNaziv_1">
      <item>STRIŽIĆ d.o.o. za trgovinu, usluge i posredovanje</item>
      <item>FINA regionalni centar Zagreb,podružnica Karlovac</item>
      <item>REPUBLIKA HRVATSKA, Ministarstvo financija, Porezna uprava, Područni ured Karlovac</item>
      <item>Dragutin Štrižić</item>
      <item>Županijsko državno odvjetništvo u Bjelovaru</item>
    </derivirana_varijabla>
  </DomainObject.Predmet.SudioniciListNaziv>
  <DomainObject.Predmet.SudioniciListAdressOIB>
    <izvorni_sadrzaj>
      <item>STRIŽIĆ d.o.o. za trgovinu, usluge i posredovanje, OIB 98352718362, Dubovac 2,47000 Karlovac</item>
      <item>FINA regionalni centar Zagreb,podružnica Karlovac, OIB 85821130368, Vitezovićeva 1,47000 Karlovac</item>
      <item>REPUBLIKA HRVATSKA, Ministarstvo financija, Porezna uprava, Područni ured Karlovac, OIB 18683136487</item>
      <item>Dragutin Štrižić, OIB 90848052026, Grge Tuškana 16A,47000 Karlovac</item>
      <item>Županijsko državno odvjetništvo u Bjelovaru, Šet. dr. Ivše Lebovića 40,43000 Bjelovar</item>
    </izvorni_sadrzaj>
    <derivirana_varijabla naziv="DomainObject.Predmet.SudioniciListAdressOIB_1">
      <item>STRIŽIĆ d.o.o. za trgovinu, usluge i posredovanje, OIB 98352718362, Dubovac 2,47000 Karlovac</item>
      <item>FINA regionalni centar Zagreb,podružnica Karlovac, OIB 85821130368, Vitezovićeva 1,47000 Karlovac</item>
      <item>REPUBLIKA HRVATSKA, Ministarstvo financija, Porezna uprava, Područni ured Karlovac, OIB 18683136487</item>
      <item>Dragutin Štrižić, OIB 90848052026, Grge Tuškana 16A,47000 Karlovac</item>
      <item>Županijsko državno odvjetništvo u Bjelovaru, Šet. dr. Ivše Lebovića 40,43000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427BE-3AB6-4872-B81F-7DB2E7D26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1673</properties:Characters>
  <properties:Lines>71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2018-07-24T06:54:00Z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