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da4b" w14:paraId="376da4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487AA5">
        <w:rPr>
          <w:rFonts w:cs="Times New Roman" w:hAnsi="Times New Roman" w:ascii="Times New Roman"/>
          <w:sz w:val="24"/>
        </w:rPr>
        <w:t>2132/16-9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86000B">
        <w:t xml:space="preserve">REGENERATOR d.o.o. Hrebine, Ulica Matije Gupca 30 MBS: 080773089 OIB: 09005227415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86000B">
        <w:t xml:space="preserve">REGENERATOR d.o.o. Hrebine, Ulica Matije Gupca 30 MBS: 080773089 OIB: 09005227415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6000B">
        <w:rPr>
          <w:bCs/>
        </w:rPr>
        <w:t>2132-16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86000B">
        <w:t>4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86000B">
        <w:t>REGENERATOR d.o.o. Hrebine, Ulica Matije Gupca 30 MBS: 080773089 OIB: 09005227415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86000B">
        <w:rPr>
          <w:bCs/>
        </w:rPr>
        <w:t>22.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DC766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C766E" w:rsidR="00DC76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C766E" w:rsidP="00DC766E" w:rsidR="00DC766E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C766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DC766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66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6000B">
      <w:rPr>
        <w:noProof w:val="false"/>
      </w:rPr>
      <w:t>2132/16-9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C766E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66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66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St-2132/2016</izvorni_sadrzaj>
    <derivirana_varijabla naziv="DomainObject.Predmet.OznakaBroj_1">St-2132/2016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REGENERATOR d.o.o.</izvorni_sadrzaj>
    <derivirana_varijabla naziv="DomainObject.Predmet.ProtustrankaFormated_1">  REGENERATOR d.o.o.</derivirana_varijabla>
  </DomainObject.Predmet.ProtustrankaFormated>
  <DomainObject.Predmet.ProtustrankaFormatedOIB>
    <izvorni_sadrzaj>  REGENERATOR d.o.o., OIB 09005227415</izvorni_sadrzaj>
    <derivirana_varijabla naziv="DomainObject.Predmet.ProtustrankaFormatedOIB_1">  REGENERATOR d.o.o., OIB 09005227415</derivirana_varijabla>
  </DomainObject.Predmet.ProtustrankaFormatedOIB>
  <DomainObject.Predmet.ProtustrankaFormatedWithAdress>
    <izvorni_sadrzaj> REGENERATOR d.o.o., Ulica Matije Gupca 30, 10290 Hrebine</izvorni_sadrzaj>
    <derivirana_varijabla naziv="DomainObject.Predmet.ProtustrankaFormatedWithAdress_1"> REGENERATOR d.o.o., Ulica Matije Gupca 30, 10290 Hrebine</derivirana_varijabla>
  </DomainObject.Predmet.ProtustrankaFormatedWithAdress>
  <DomainObject.Predmet.ProtustrankaFormatedWithAdressOIB>
    <izvorni_sadrzaj> REGENERATOR d.o.o., OIB 09005227415, Ulica Matije Gupca 30, 10290 Hrebine</izvorni_sadrzaj>
    <derivirana_varijabla naziv="DomainObject.Predmet.ProtustrankaFormatedWithAdressOIB_1"> REGENERATOR d.o.o., OIB 09005227415, Ulica Matije Gupca 30, 10290 Hrebine</derivirana_varijabla>
  </DomainObject.Predmet.ProtustrankaFormatedWithAdressOIB>
  <DomainObject.Predmet.ProtustrankaWithAdress>
    <izvorni_sadrzaj>REGENERATOR d.o.o. Ulica Matije Gupca 30, 10290 Hrebine</izvorni_sadrzaj>
    <derivirana_varijabla naziv="DomainObject.Predmet.ProtustrankaWithAdress_1">REGENERATOR d.o.o. Ulica Matije Gupca 30, 10290 Hrebine</derivirana_varijabla>
  </DomainObject.Predmet.ProtustrankaWithAdress>
  <DomainObject.Predmet.ProtustrankaWithAdressOIB>
    <izvorni_sadrzaj>REGENERATOR d.o.o., OIB 09005227415, Ulica Matije Gupca 30, 10290 Hrebine</izvorni_sadrzaj>
    <derivirana_varijabla naziv="DomainObject.Predmet.ProtustrankaWithAdressOIB_1">REGENERATOR d.o.o., OIB 09005227415, Ulica Matije Gupca 30, 10290 Hrebine</derivirana_varijabla>
  </DomainObject.Predmet.ProtustrankaWithAdressOIB>
  <DomainObject.Predmet.ProtustrankaNazivFormated>
    <izvorni_sadrzaj>REGENERATOR d.o.o.</izvorni_sadrzaj>
    <derivirana_varijabla naziv="DomainObject.Predmet.ProtustrankaNazivFormated_1">REGENERATOR d.o.o.</derivirana_varijabla>
  </DomainObject.Predmet.ProtustrankaNazivFormated>
  <DomainObject.Predmet.ProtustrankaNazivFormatedOIB>
    <izvorni_sadrzaj>REGENERATOR d.o.o., OIB 09005227415</izvorni_sadrzaj>
    <derivirana_varijabla naziv="DomainObject.Predmet.ProtustrankaNazivFormatedOIB_1">REGENERATOR d.o.o., OIB 09005227415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REGENERATOR d.o.o.</item>
    </izvorni_sadrzaj>
    <derivirana_varijabla naziv="DomainObject.Predmet.ProtuStrankaListFormated_1">
      <item>REGENERATOR d.o.o.</item>
    </derivirana_varijabla>
  </DomainObject.Predmet.ProtuStrankaListFormated>
  <DomainObject.Predmet.ProtuStrankaListFormatedOIB>
    <izvorni_sadrzaj>
      <item>REGENERATOR d.o.o., OIB 09005227415</item>
    </izvorni_sadrzaj>
    <derivirana_varijabla naziv="DomainObject.Predmet.ProtuStrankaListFormatedOIB_1">
      <item>REGENERATOR d.o.o., OIB 09005227415</item>
    </derivirana_varijabla>
  </DomainObject.Predmet.ProtuStrankaListFormatedOIB>
  <DomainObject.Predmet.ProtuStrankaListFormatedWithAdress>
    <izvorni_sadrzaj>
      <item>REGENERATOR d.o.o., Ulica Matije Gupca 30, 10290 Hrebine</item>
    </izvorni_sadrzaj>
    <derivirana_varijabla naziv="DomainObject.Predmet.ProtuStrankaListFormatedWithAdress_1">
      <item>REGENERATOR d.o.o., Ulica Matije Gupca 30, 10290 Hrebine</item>
    </derivirana_varijabla>
  </DomainObject.Predmet.ProtuStrankaListFormatedWithAdress>
  <DomainObject.Predmet.ProtuStrankaListFormatedWithAdressOIB>
    <izvorni_sadrzaj>
      <item>REGENERATOR d.o.o., OIB 09005227415, Ulica Matije Gupca 30, 10290 Hrebine</item>
    </izvorni_sadrzaj>
    <derivirana_varijabla naziv="DomainObject.Predmet.ProtuStrankaListFormatedWithAdressOIB_1">
      <item>REGENERATOR d.o.o., OIB 09005227415, Ulica Matije Gupca 30, 10290 Hrebine</item>
    </derivirana_varijabla>
  </DomainObject.Predmet.ProtuStrankaListFormatedWithAdressOIB>
  <DomainObject.Predmet.ProtuStrankaListNazivFormated>
    <izvorni_sadrzaj>
      <item>REGENERATOR d.o.o.</item>
    </izvorni_sadrzaj>
    <derivirana_varijabla naziv="DomainObject.Predmet.ProtuStrankaListNazivFormated_1">
      <item>REGENERATOR d.o.o.</item>
    </derivirana_varijabla>
  </DomainObject.Predmet.ProtuStrankaListNazivFormated>
  <DomainObject.Predmet.ProtuStrankaListNazivFormatedOIB>
    <izvorni_sadrzaj>
      <item>REGENERATOR d.o.o., OIB 09005227415</item>
    </izvorni_sadrzaj>
    <derivirana_varijabla naziv="DomainObject.Predmet.ProtuStrankaListNazivFormatedOIB_1">
      <item>REGENERATOR d.o.o., OIB 09005227415</item>
    </derivirana_varijabla>
  </DomainObject.Predmet.ProtuStrankaListNazivFormatedOIB>
  <DomainObject.Predmet.OstaliListFormated>
    <izvorni_sadrzaj>
      <item>Mihaela Mikec</item>
    </izvorni_sadrzaj>
    <derivirana_varijabla naziv="DomainObject.Predmet.OstaliListFormated_1">
      <item>Mihaela Mikec</item>
    </derivirana_varijabla>
  </DomainObject.Predmet.OstaliListFormated>
  <DomainObject.Predmet.OstaliListFormatedOIB>
    <izvorni_sadrzaj>
      <item>Mihaela Mikec, OIB 17897973444</item>
    </izvorni_sadrzaj>
    <derivirana_varijabla naziv="DomainObject.Predmet.OstaliListFormatedOIB_1">
      <item>Mihaela Mikec, OIB 17897973444</item>
    </derivirana_varijabla>
  </DomainObject.Predmet.OstaliListFormatedOIB>
  <DomainObject.Predmet.OstaliListFormatedWithAdress>
    <izvorni_sadrzaj>
      <item>Mihaela Mikec, Matije Gupca 30, 10290 Hrebine</item>
    </izvorni_sadrzaj>
    <derivirana_varijabla naziv="DomainObject.Predmet.OstaliListFormatedWithAdress_1">
      <item>Mihaela Mikec, Matije Gupca 30, 10290 Hrebine</item>
    </derivirana_varijabla>
  </DomainObject.Predmet.OstaliListFormatedWithAdress>
  <DomainObject.Predmet.OstaliListFormatedWithAdressOIB>
    <izvorni_sadrzaj>
      <item>Mihaela Mikec, OIB 17897973444, Matije Gupca 30, 10290 Hrebine</item>
    </izvorni_sadrzaj>
    <derivirana_varijabla naziv="DomainObject.Predmet.OstaliListFormatedWithAdressOIB_1">
      <item>Mihaela Mikec, OIB 17897973444, Matije Gupca 30, 10290 Hrebine</item>
    </derivirana_varijabla>
  </DomainObject.Predmet.OstaliListFormatedWithAdressOIB>
  <DomainObject.Predmet.OstaliListNazivFormated>
    <izvorni_sadrzaj>
      <item>Mihaela Mikec</item>
    </izvorni_sadrzaj>
    <derivirana_varijabla naziv="DomainObject.Predmet.OstaliListNazivFormated_1">
      <item>Mihaela Mikec</item>
    </derivirana_varijabla>
  </DomainObject.Predmet.OstaliListNazivFormated>
  <DomainObject.Predmet.OstaliListNazivFormatedOIB>
    <izvorni_sadrzaj>
      <item>Mihaela Mikec, OIB 17897973444</item>
    </izvorni_sadrzaj>
    <derivirana_varijabla naziv="DomainObject.Predmet.OstaliListNazivFormatedOIB_1">
      <item>Mihaela Mikec, OIB 17897973444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REGENERATOR d.o.o.</izvorni_sadrzaj>
    <derivirana_varijabla naziv="DomainObject.Predmet.ProtustrankaIDrugi_1">REGENERATOR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REGENERATOR d.o.o., OIB 09005227415, Ulica Matije Gupca 30, 10290 Hrebine</izvorni_sadrzaj>
    <derivirana_varijabla naziv="DomainObject.Predmet.ProtustrankaIDrugiAdressOIB_1">REGENERATOR d.o.o., OIB 09005227415, Ulica Matije Gupca 30, 10290 Hrebine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REGENERATOR d.o.o.</item>
      <item>Mihaela Mikec</item>
    </izvorni_sadrzaj>
    <derivirana_varijabla naziv="DomainObject.Predmet.SudioniciListNaziv_1">
      <item>FINA Regionalni centar Zagreb</item>
      <item>REGENERATOR d.o.o.</item>
      <item>Mihaela Mikec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REGENERATOR d.o.o., OIB 09005227415, Ulica Matije Gupca 30,10290 Hrebine</item>
      <item>Mihaela Mikec, OIB 17897973444, Matije Gupca 30,10290 Hrebine</item>
    </izvorni_sadrzaj>
    <derivirana_varijabla naziv="DomainObject.Predmet.SudioniciListAdressOIB_1">
      <item>FINA Regionalni centar Zagreb, OIB 85821130368, Trg svibanjskih žrtava 1995. br.1,10000 Zagreb</item>
      <item>REGENERATOR d.o.o., OIB 09005227415, Ulica Matije Gupca 30,10290 Hrebine</item>
      <item>Mihaela Mikec, OIB 17897973444, Matije Gupca 30,10290 Hrebine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09005227415</item>
      <item>, OIB 17897973444</item>
    </izvorni_sadrzaj>
    <derivirana_varijabla naziv="DomainObject.Predmet.SudioniciListNazivOIB_1">
      <item>, OIB 85821130368</item>
      <item>, OIB 09005227415</item>
      <item>, OIB 17897973444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2757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2016-07-29T08:22:00Z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2016-08-30T07:49:00Z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