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9f6d5" w14:paraId="fd9f6d5" w:rsidRDefault="00140E3E" w:rsidP="00607973" w:rsidR="00140E3E">
      <w:pPr>
        <w15:collapsed w:val="false"/>
      </w:pPr>
      <w:bookmarkStart w:name="_GoBack" w:id="0"/>
      <w:bookmarkEnd w:id="0"/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2E11B4">
        <w:t>8</w:t>
      </w:r>
      <w:r w:rsidR="00FD368A">
        <w:t>090</w:t>
      </w:r>
      <w:r w:rsidR="002E11B4">
        <w:t>/</w:t>
      </w:r>
      <w:r w:rsidR="00767684">
        <w:t>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B3C30">
        <w:t>1</w:t>
      </w:r>
      <w:r w:rsidR="000B3BDD">
        <w:t>1</w:t>
      </w:r>
      <w:r w:rsidR="0080271E">
        <w:t>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EE1F61" w:rsidP="00FD368A" w:rsidR="00FD368A">
      <w:pPr>
        <w:jc w:val="both"/>
      </w:pPr>
      <w:r>
        <w:t>I</w:t>
      </w:r>
      <w:r w:rsidR="00C537B2">
        <w:t xml:space="preserve">     </w:t>
      </w:r>
      <w:r w:rsidR="00361F1A">
        <w:t xml:space="preserve">Za dužnika </w:t>
      </w:r>
      <w:r w:rsidR="00FD368A">
        <w:t>UDRUGA KOZARI BOK ZAGREB, Zagreb, Kozar bok IX, Odvojak 11 OIB 69094188333.</w:t>
      </w:r>
    </w:p>
    <w:p w:rsidRDefault="0068712D" w:rsidP="00322A8D" w:rsidR="0068712D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6A3E98">
        <w:t>2.320,08</w:t>
      </w:r>
      <w:r w:rsidR="003A6C0F">
        <w:t xml:space="preserve"> </w:t>
      </w:r>
      <w:r w:rsidR="00E97637">
        <w:t>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5B3C30">
        <w:t>1</w:t>
      </w:r>
      <w:r w:rsidR="000B3BDD">
        <w:t>1</w:t>
      </w:r>
      <w:r w:rsidR="0080271E">
        <w:t>. veljače</w:t>
      </w:r>
      <w:r w:rsidR="00361F1A">
        <w:t xml:space="preserve"> 2016.</w:t>
      </w:r>
    </w:p>
    <w:p w:rsidRDefault="000C0C22" w:rsidP="00CF23FE" w:rsidR="006A3E98" w:rsidRPr="003D78D9">
      <w:pPr>
        <w:jc w:val="center"/>
      </w:pPr>
      <w:r>
        <w:t xml:space="preserve">                                                                                        </w:t>
      </w:r>
      <w:r w:rsidR="007C06E5">
        <w:t xml:space="preserve">                                                                                        </w:t>
      </w:r>
      <w:r w:rsidR="004914D6">
        <w:t xml:space="preserve">                                                                                        </w:t>
      </w:r>
      <w:r w:rsidR="00D47D42">
        <w:t xml:space="preserve">                                                                                        </w:t>
      </w:r>
      <w:r w:rsidR="00196692">
        <w:t xml:space="preserve">                                                                                        </w:t>
      </w:r>
      <w:r w:rsidR="0065757B">
        <w:t xml:space="preserve">                                                                                        </w:t>
      </w:r>
      <w:r w:rsidR="000B3BDD">
        <w:t xml:space="preserve">                                                                                        </w:t>
      </w:r>
      <w:r w:rsidR="00C65C3E">
        <w:t xml:space="preserve">                                                                                        </w:t>
      </w:r>
      <w:r w:rsidR="00C65C3E">
        <w:tab/>
      </w:r>
      <w:r w:rsidR="00C65C3E">
        <w:tab/>
      </w:r>
      <w:r w:rsidR="00C65C3E">
        <w:tab/>
      </w:r>
      <w:r w:rsidR="00C65C3E">
        <w:tab/>
      </w:r>
      <w:r w:rsidR="00C65C3E">
        <w:tab/>
      </w:r>
      <w:r w:rsidR="00C65C3E">
        <w:tab/>
      </w:r>
      <w:r w:rsidR="00C40FC0">
        <w:t xml:space="preserve"> </w:t>
      </w:r>
      <w:r w:rsidR="006A3E98">
        <w:t xml:space="preserve">                                                                                        </w:t>
      </w:r>
      <w:r w:rsidR="006A3E98">
        <w:tab/>
      </w:r>
      <w:r w:rsidR="006A3E98">
        <w:tab/>
      </w:r>
      <w:r w:rsidR="006A3E98">
        <w:tab/>
      </w:r>
      <w:r w:rsidR="006A3E98">
        <w:tab/>
      </w:r>
      <w:r w:rsidR="006A3E98">
        <w:tab/>
      </w:r>
      <w:r w:rsidR="006A3E98">
        <w:tab/>
      </w:r>
      <w:r w:rsidR="006A3E98">
        <w:tab/>
      </w:r>
      <w:r w:rsidR="006A3E98" w:rsidRPr="003D78D9">
        <w:t xml:space="preserve">SUDAC: </w:t>
      </w:r>
    </w:p>
    <w:p w:rsidRDefault="006A3E98" w:rsidP="00CF23FE" w:rsidR="006A3E98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6A3E98" w:rsidP="00CF23FE" w:rsidR="006A3E98">
      <w:pPr>
        <w:jc w:val="both"/>
      </w:pPr>
      <w:r>
        <w:t xml:space="preserve">                                                                                  </w:t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, </w:t>
      </w:r>
      <w:proofErr w:type="spellStart"/>
      <w:r>
        <w:t>ovl</w:t>
      </w:r>
      <w:proofErr w:type="spellEnd"/>
      <w:r>
        <w:t>. službenik:</w:t>
      </w:r>
    </w:p>
    <w:p w:rsidRDefault="006A3E98" w:rsidP="00CF23FE" w:rsidR="006A3E98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6A3E98" w:rsidP="00B95577" w:rsidR="006A3E98" w:rsidRPr="003D78D9"/>
    <w:p w:rsidRDefault="00C40FC0" w:rsidP="006A3E98" w:rsidR="00FD368A">
      <w:pPr>
        <w:jc w:val="center"/>
      </w:pPr>
      <w:r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90832">
        <w:t xml:space="preserve">                                                                                        </w:t>
      </w:r>
      <w:r w:rsidR="00690832">
        <w:tab/>
      </w:r>
      <w:r w:rsidR="00690832">
        <w:tab/>
      </w:r>
      <w:r w:rsidR="00690832">
        <w:tab/>
      </w:r>
      <w:r w:rsidR="00690832">
        <w:tab/>
      </w:r>
      <w:r w:rsidR="00690832">
        <w:tab/>
      </w:r>
      <w:r w:rsidR="00690832">
        <w:tab/>
      </w:r>
    </w:p>
    <w:p w:rsidRDefault="00FD368A" w:rsidP="00FD368A" w:rsidR="00FD368A" w:rsidRPr="003D78D9">
      <w:pPr>
        <w:jc w:val="both"/>
      </w:pPr>
    </w:p>
    <w:p w:rsidRDefault="00C40FC0" w:rsidP="00690832" w:rsidR="00C40FC0">
      <w:pPr>
        <w:jc w:val="center"/>
      </w:pPr>
    </w:p>
    <w:p w:rsidRDefault="00093153" w:rsidP="00093153" w:rsidR="00093153" w:rsidRPr="003D78D9">
      <w:pPr>
        <w:jc w:val="both"/>
      </w:pPr>
    </w:p>
    <w:p w:rsidRDefault="007D3B1F" w:rsidP="00C40FC0" w:rsidR="007D3B1F">
      <w:pPr>
        <w:jc w:val="center"/>
      </w:pPr>
    </w:p>
    <w:p w:rsidRDefault="00EE1F61" w:rsidP="00EE1F61" w:rsidR="00EE1F61" w:rsidRPr="003D78D9">
      <w:pPr>
        <w:jc w:val="both"/>
      </w:pPr>
    </w:p>
    <w:p w:rsidRDefault="00A2177F" w:rsidP="00EE1F61" w:rsidR="00EE1F61" w:rsidRPr="003D78D9">
      <w:pPr>
        <w:jc w:val="center"/>
      </w:pPr>
      <w:r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E1F61">
        <w:t xml:space="preserve">                                                                                        </w:t>
      </w:r>
      <w:r w:rsidR="00EE1F61">
        <w:tab/>
      </w:r>
      <w:r w:rsidR="00EE1F61">
        <w:tab/>
      </w:r>
      <w:r w:rsidR="00EE1F61">
        <w:tab/>
      </w:r>
      <w:r w:rsidR="00EE1F61">
        <w:tab/>
      </w:r>
      <w:r w:rsidR="00EE1F61">
        <w:tab/>
      </w:r>
      <w:r w:rsidR="00EE1F61">
        <w:tab/>
      </w:r>
      <w:r w:rsidR="00EE1F61">
        <w:tab/>
      </w:r>
    </w:p>
    <w:p w:rsidRDefault="00EE1F61" w:rsidP="00B95577" w:rsidR="00EE1F61" w:rsidRPr="003D78D9"/>
    <w:p w:rsidRDefault="00A2177F" w:rsidP="00EE1F61" w:rsidR="00A2177F">
      <w:pPr>
        <w:jc w:val="center"/>
      </w:pPr>
    </w:p>
    <w:p w:rsidRDefault="00A701F0" w:rsidP="00A701F0" w:rsidR="00A701F0">
      <w:pPr>
        <w:pStyle w:val="Odlomakpopisa"/>
        <w:jc w:val="both"/>
      </w:pPr>
    </w:p>
    <w:p w:rsidRDefault="00A701F0" w:rsidP="00CF23FE" w:rsidR="00A701F0">
      <w:pPr>
        <w:jc w:val="both"/>
      </w:pPr>
    </w:p>
    <w:p w:rsidRDefault="00A701F0" w:rsidP="00A701F0" w:rsidR="00A701F0" w:rsidRPr="003D78D9">
      <w:pPr>
        <w:jc w:val="both"/>
      </w:pPr>
    </w:p>
    <w:p w:rsidRDefault="00A2177F" w:rsidP="00B95577" w:rsidR="00A2177F" w:rsidRPr="003D78D9"/>
    <w:p w:rsidRDefault="00C65C3E" w:rsidP="00A2177F" w:rsidR="00C65C3E">
      <w:pPr>
        <w:jc w:val="center"/>
      </w:pPr>
      <w:r>
        <w:t xml:space="preserve"> </w:t>
      </w:r>
    </w:p>
    <w:p w:rsidRDefault="003C63F2" w:rsidP="003C63F2" w:rsidR="003C63F2" w:rsidRPr="003D78D9">
      <w:pPr>
        <w:jc w:val="both"/>
      </w:pPr>
    </w:p>
    <w:p w:rsidRDefault="000B3BDD" w:rsidP="00C65C3E" w:rsidR="000B3BDD">
      <w:pPr>
        <w:ind w:left="4956"/>
        <w:jc w:val="center"/>
      </w:pPr>
    </w:p>
    <w:p w:rsidRDefault="001F3C60" w:rsidP="001F3C60" w:rsidR="001F3C60" w:rsidRPr="003D78D9">
      <w:pPr>
        <w:jc w:val="both"/>
      </w:pPr>
    </w:p>
    <w:p w:rsidRDefault="0065757B" w:rsidP="000B3BDD" w:rsidR="0065757B">
      <w:pPr>
        <w:ind w:left="4248"/>
        <w:jc w:val="center"/>
      </w:pPr>
    </w:p>
    <w:p w:rsidRDefault="0065757B" w:rsidP="00B95577" w:rsidR="0065757B" w:rsidRPr="003D78D9"/>
    <w:p w:rsidRDefault="00146C78" w:rsidP="00CF23FE" w:rsidR="00146C78">
      <w:pPr>
        <w:jc w:val="both"/>
      </w:pPr>
    </w:p>
    <w:p w:rsidRDefault="00146C78" w:rsidP="00146C78" w:rsidR="00146C78" w:rsidRPr="003D78D9">
      <w:pPr>
        <w:jc w:val="both"/>
      </w:pPr>
    </w:p>
    <w:p w:rsidRDefault="00196692" w:rsidP="00B95577" w:rsidR="00196692" w:rsidRPr="003D78D9"/>
    <w:p w:rsidRDefault="00D47D42" w:rsidP="00196692" w:rsidR="00D47D42">
      <w:pPr>
        <w:ind w:left="4248"/>
        <w:jc w:val="center"/>
      </w:pPr>
    </w:p>
    <w:p w:rsidRDefault="004914D6" w:rsidP="00D47D42" w:rsidR="004914D6">
      <w:pPr>
        <w:ind w:left="4248"/>
        <w:jc w:val="center"/>
      </w:pPr>
    </w:p>
    <w:p w:rsidRDefault="007C06E5" w:rsidP="00B95577" w:rsidR="007C06E5" w:rsidRPr="003D78D9"/>
    <w:p w:rsidRDefault="000C0C22" w:rsidP="007C06E5" w:rsidR="000C0C22">
      <w:pPr>
        <w:jc w:val="center"/>
      </w:pPr>
    </w:p>
    <w:p w:rsidRDefault="00BF600B" w:rsidP="00BF600B" w:rsidR="00BF600B" w:rsidRPr="003D78D9">
      <w:pPr>
        <w:jc w:val="both"/>
      </w:pPr>
    </w:p>
    <w:p w:rsidRDefault="000C0C22" w:rsidP="00B95577" w:rsidR="000C0C22" w:rsidRPr="003D78D9"/>
    <w:p w:rsidRDefault="002377DE" w:rsidP="00525CCB" w:rsidR="002377DE">
      <w:pPr>
        <w:jc w:val="center"/>
      </w:pPr>
    </w:p>
    <w:p w:rsidRDefault="00C93975" w:rsidP="002377DE" w:rsidR="002377DE" w:rsidRPr="003D78D9">
      <w:pPr>
        <w:jc w:val="center"/>
      </w:pPr>
      <w:r>
        <w:t xml:space="preserve">                                                                                        </w:t>
      </w:r>
      <w:r w:rsidR="008D020C">
        <w:t xml:space="preserve">                                                                                        </w:t>
      </w:r>
      <w:r w:rsidR="006D2A38">
        <w:t xml:space="preserve">                                                                                        </w:t>
      </w:r>
      <w:r w:rsidR="00D82813">
        <w:t xml:space="preserve">                                                                                        </w:t>
      </w:r>
      <w:r w:rsidR="003A6C0F">
        <w:t xml:space="preserve">                                                                                        </w:t>
      </w:r>
      <w:r w:rsidR="00E27196">
        <w:t xml:space="preserve">                                                                                        </w:t>
      </w:r>
      <w:r w:rsidR="00B70FFC">
        <w:t xml:space="preserve">                                                                                        </w:t>
      </w:r>
      <w:r w:rsidR="00485B22">
        <w:t xml:space="preserve">                                                                                        </w:t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A75D1C">
        <w:t xml:space="preserve">                                                                                        </w:t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2377DE">
        <w:t xml:space="preserve">                                                                                        </w:t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</w:p>
    <w:p w:rsidRDefault="002377DE" w:rsidP="00B95577" w:rsidR="002377DE" w:rsidRPr="003D78D9"/>
    <w:p w:rsidRDefault="00A75D1C" w:rsidP="002377DE" w:rsidR="00A75D1C">
      <w:pPr>
        <w:jc w:val="center"/>
      </w:pPr>
    </w:p>
    <w:p w:rsidRDefault="005903DA" w:rsidP="00CF23FE" w:rsidR="005903DA">
      <w:pPr>
        <w:jc w:val="both"/>
      </w:pPr>
    </w:p>
    <w:p w:rsidRDefault="005903DA" w:rsidP="005903DA" w:rsidR="005903DA" w:rsidRPr="003D78D9">
      <w:pPr>
        <w:jc w:val="both"/>
      </w:pPr>
    </w:p>
    <w:p w:rsidRDefault="00A75D1C" w:rsidP="00B95577" w:rsidR="00A75D1C" w:rsidRPr="003D78D9"/>
    <w:p w:rsidRDefault="00485B22" w:rsidP="00A75D1C" w:rsidR="00485B22">
      <w:pPr>
        <w:jc w:val="center"/>
      </w:pPr>
    </w:p>
    <w:p w:rsidRDefault="001A3013" w:rsidP="001A3013" w:rsidR="001A3013">
      <w:pPr>
        <w:pStyle w:val="Odlomakpopisa"/>
        <w:jc w:val="both"/>
      </w:pPr>
    </w:p>
    <w:p w:rsidRDefault="001A3013" w:rsidP="00CF23FE" w:rsidR="001A3013">
      <w:pPr>
        <w:jc w:val="both"/>
      </w:pPr>
    </w:p>
    <w:p w:rsidRDefault="001A3013" w:rsidP="001A3013" w:rsidR="001A3013" w:rsidRPr="003D78D9">
      <w:pPr>
        <w:jc w:val="both"/>
      </w:pPr>
    </w:p>
    <w:p w:rsidRDefault="00485B22" w:rsidP="00B95577" w:rsidR="00485B22" w:rsidRPr="003D78D9"/>
    <w:p w:rsidRDefault="00006EC3" w:rsidP="00006EC3" w:rsidR="00006EC3">
      <w:pPr>
        <w:pStyle w:val="Odlomakpopisa"/>
        <w:jc w:val="both"/>
      </w:pPr>
    </w:p>
    <w:p w:rsidRDefault="00006EC3" w:rsidP="00006EC3" w:rsidR="00006EC3" w:rsidRPr="003D78D9">
      <w:pPr>
        <w:jc w:val="both"/>
      </w:pPr>
    </w:p>
    <w:p w:rsidRDefault="00E27196" w:rsidP="00B70FFC" w:rsidR="00E27196">
      <w:pPr>
        <w:ind w:left="4248"/>
        <w:jc w:val="center"/>
      </w:pPr>
    </w:p>
    <w:p w:rsidRDefault="00067660" w:rsidP="00067660" w:rsidR="00067660" w:rsidRPr="003D78D9">
      <w:pPr>
        <w:jc w:val="both"/>
      </w:pPr>
    </w:p>
    <w:p w:rsidRDefault="00E27196" w:rsidP="00B95577" w:rsidR="00E27196" w:rsidRPr="003D78D9"/>
    <w:p w:rsidRDefault="003A6C0F" w:rsidP="00E27196" w:rsidR="003A6C0F">
      <w:pPr>
        <w:ind w:left="4956"/>
        <w:jc w:val="center"/>
      </w:pPr>
    </w:p>
    <w:p w:rsidRDefault="00F43770" w:rsidP="00CF23FE" w:rsidR="00F43770">
      <w:pPr>
        <w:jc w:val="both"/>
      </w:pPr>
    </w:p>
    <w:p w:rsidRDefault="00F43770" w:rsidP="00F43770" w:rsidR="00F43770" w:rsidRPr="003D78D9">
      <w:pPr>
        <w:jc w:val="both"/>
      </w:pPr>
    </w:p>
    <w:p w:rsidRDefault="003A6C0F" w:rsidP="00B95577" w:rsidR="003A6C0F" w:rsidRPr="003D78D9"/>
    <w:p w:rsidRDefault="00D82813" w:rsidP="003A6C0F" w:rsidR="00D82813">
      <w:pPr>
        <w:ind w:left="4248"/>
        <w:jc w:val="center"/>
      </w:pPr>
    </w:p>
    <w:p w:rsidRDefault="007F11AB" w:rsidP="007F11AB" w:rsidR="007F11AB">
      <w:pPr>
        <w:jc w:val="both"/>
      </w:pPr>
    </w:p>
    <w:p w:rsidRDefault="007F11AB" w:rsidP="007F11AB" w:rsidR="007F11AB" w:rsidRPr="003D78D9">
      <w:pPr>
        <w:jc w:val="both"/>
      </w:pPr>
    </w:p>
    <w:p w:rsidRDefault="00D82813" w:rsidP="00B95577" w:rsidR="00D82813" w:rsidRPr="003D78D9"/>
    <w:p w:rsidRDefault="006D2A38" w:rsidP="00D82813" w:rsidR="006D2A38">
      <w:pPr>
        <w:ind w:left="4956"/>
        <w:jc w:val="center"/>
      </w:pPr>
    </w:p>
    <w:p w:rsidRDefault="001B16A3" w:rsidP="00CF23FE" w:rsidR="001B16A3">
      <w:pPr>
        <w:jc w:val="both"/>
      </w:pPr>
    </w:p>
    <w:p w:rsidRDefault="001B16A3" w:rsidP="001B16A3" w:rsidR="001B16A3" w:rsidRPr="003D78D9">
      <w:pPr>
        <w:jc w:val="both"/>
      </w:pPr>
    </w:p>
    <w:p w:rsidRDefault="006D2A38" w:rsidP="00B95577" w:rsidR="006D2A38" w:rsidRPr="003D78D9"/>
    <w:p w:rsidRDefault="008D020C" w:rsidP="006D2A38" w:rsidR="008D020C">
      <w:pPr>
        <w:ind w:left="4248"/>
        <w:jc w:val="center"/>
      </w:pPr>
    </w:p>
    <w:p w:rsidRDefault="006D2A38" w:rsidP="001E5C11" w:rsidR="006D2A38">
      <w:pPr>
        <w:jc w:val="both"/>
      </w:pPr>
    </w:p>
    <w:p w:rsidRDefault="006D2A38" w:rsidP="00CF23FE" w:rsidR="006D2A38">
      <w:pPr>
        <w:jc w:val="both"/>
      </w:pPr>
    </w:p>
    <w:p w:rsidRDefault="006D2A38" w:rsidP="006D2A38" w:rsidR="006D2A38" w:rsidRPr="003D78D9">
      <w:pPr>
        <w:jc w:val="both"/>
      </w:pPr>
    </w:p>
    <w:p w:rsidRDefault="00C93975" w:rsidP="008D020C" w:rsidR="00C93975">
      <w:pPr>
        <w:jc w:val="center"/>
      </w:pPr>
    </w:p>
    <w:p w:rsidRDefault="00075271" w:rsidP="00CF23FE" w:rsidR="00075271">
      <w:pPr>
        <w:jc w:val="both"/>
      </w:pPr>
    </w:p>
    <w:p w:rsidRDefault="00075271" w:rsidP="00075271" w:rsidR="00075271" w:rsidRPr="003D78D9">
      <w:pPr>
        <w:jc w:val="both"/>
      </w:pPr>
    </w:p>
    <w:p w:rsidRDefault="00C93975" w:rsidP="00B95577" w:rsidR="00C93975" w:rsidRPr="003D78D9"/>
    <w:p w:rsidRDefault="001E36DF" w:rsidP="001E36DF" w:rsidR="001E36DF">
      <w:pPr>
        <w:jc w:val="center"/>
      </w:pPr>
    </w:p>
    <w:p w:rsidRDefault="001E36DF" w:rsidP="001E36DF" w:rsidR="001E36DF">
      <w:pPr>
        <w:jc w:val="both"/>
      </w:pPr>
    </w:p>
    <w:p w:rsidRDefault="002868E6" w:rsidP="00316394" w:rsidR="00316394" w:rsidRPr="003D78D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D403E">
        <w:t xml:space="preserve">                                                                                        </w:t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</w:p>
    <w:p w:rsidRDefault="009D403E" w:rsidP="00CF23FE" w:rsidR="009D403E" w:rsidRPr="003D78D9">
      <w:pPr>
        <w:jc w:val="both"/>
      </w:pPr>
    </w:p>
    <w:p w:rsidRDefault="009D403E" w:rsidP="00B95577" w:rsidR="009D403E" w:rsidRPr="003D78D9"/>
    <w:p w:rsidRDefault="002868E6" w:rsidP="009D403E" w:rsidR="002868E6">
      <w:pPr>
        <w:jc w:val="center"/>
      </w:pPr>
    </w:p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6EC3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660"/>
    <w:rsid w:val="00067781"/>
    <w:rsid w:val="00075271"/>
    <w:rsid w:val="00076CEA"/>
    <w:rsid w:val="000771E7"/>
    <w:rsid w:val="00083E56"/>
    <w:rsid w:val="00086650"/>
    <w:rsid w:val="000866FD"/>
    <w:rsid w:val="00087C90"/>
    <w:rsid w:val="00093153"/>
    <w:rsid w:val="00096B4E"/>
    <w:rsid w:val="000A2B7F"/>
    <w:rsid w:val="000A32AD"/>
    <w:rsid w:val="000A3ADF"/>
    <w:rsid w:val="000A6B7A"/>
    <w:rsid w:val="000A71F9"/>
    <w:rsid w:val="000A759B"/>
    <w:rsid w:val="000B1382"/>
    <w:rsid w:val="000B3BDD"/>
    <w:rsid w:val="000C0C22"/>
    <w:rsid w:val="000C3DA1"/>
    <w:rsid w:val="000D3D7E"/>
    <w:rsid w:val="000D4D4D"/>
    <w:rsid w:val="000D5210"/>
    <w:rsid w:val="000D6E67"/>
    <w:rsid w:val="000D7C06"/>
    <w:rsid w:val="000E3FC7"/>
    <w:rsid w:val="000E6F6B"/>
    <w:rsid w:val="000F3AA1"/>
    <w:rsid w:val="000F6BA9"/>
    <w:rsid w:val="000F7AD4"/>
    <w:rsid w:val="00102BDC"/>
    <w:rsid w:val="001111AF"/>
    <w:rsid w:val="00111A45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78"/>
    <w:rsid w:val="00146CD6"/>
    <w:rsid w:val="0014722F"/>
    <w:rsid w:val="001577E4"/>
    <w:rsid w:val="00161A9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95A8F"/>
    <w:rsid w:val="00196692"/>
    <w:rsid w:val="001A2D24"/>
    <w:rsid w:val="001A3013"/>
    <w:rsid w:val="001A5D1F"/>
    <w:rsid w:val="001A616B"/>
    <w:rsid w:val="001A7795"/>
    <w:rsid w:val="001B16A3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36DF"/>
    <w:rsid w:val="001E7C3B"/>
    <w:rsid w:val="001F05AC"/>
    <w:rsid w:val="001F0C1F"/>
    <w:rsid w:val="001F1881"/>
    <w:rsid w:val="001F3C60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377DE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868E6"/>
    <w:rsid w:val="00292131"/>
    <w:rsid w:val="0029275C"/>
    <w:rsid w:val="002A098A"/>
    <w:rsid w:val="002A271C"/>
    <w:rsid w:val="002A3294"/>
    <w:rsid w:val="002A3E6A"/>
    <w:rsid w:val="002B3E4D"/>
    <w:rsid w:val="002C152A"/>
    <w:rsid w:val="002C2053"/>
    <w:rsid w:val="002C4336"/>
    <w:rsid w:val="002C4DED"/>
    <w:rsid w:val="002D231A"/>
    <w:rsid w:val="002D5187"/>
    <w:rsid w:val="002D6087"/>
    <w:rsid w:val="002E0389"/>
    <w:rsid w:val="002E11B4"/>
    <w:rsid w:val="002F305C"/>
    <w:rsid w:val="00300BAC"/>
    <w:rsid w:val="00300E91"/>
    <w:rsid w:val="00300E97"/>
    <w:rsid w:val="00300EBC"/>
    <w:rsid w:val="0030121C"/>
    <w:rsid w:val="003022D4"/>
    <w:rsid w:val="00305E07"/>
    <w:rsid w:val="00310645"/>
    <w:rsid w:val="00311B19"/>
    <w:rsid w:val="003123B5"/>
    <w:rsid w:val="003134BC"/>
    <w:rsid w:val="00314514"/>
    <w:rsid w:val="003151F4"/>
    <w:rsid w:val="003161D5"/>
    <w:rsid w:val="003162CC"/>
    <w:rsid w:val="00316394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8352B"/>
    <w:rsid w:val="003901AA"/>
    <w:rsid w:val="00391575"/>
    <w:rsid w:val="00393AE4"/>
    <w:rsid w:val="00395506"/>
    <w:rsid w:val="003968F8"/>
    <w:rsid w:val="003A0FF4"/>
    <w:rsid w:val="003A31C8"/>
    <w:rsid w:val="003A3304"/>
    <w:rsid w:val="003A4A42"/>
    <w:rsid w:val="003A4FBF"/>
    <w:rsid w:val="003A5729"/>
    <w:rsid w:val="003A5AE9"/>
    <w:rsid w:val="003A6C0F"/>
    <w:rsid w:val="003B0305"/>
    <w:rsid w:val="003B1B4D"/>
    <w:rsid w:val="003B302B"/>
    <w:rsid w:val="003B3AE5"/>
    <w:rsid w:val="003B6DD3"/>
    <w:rsid w:val="003B7BBC"/>
    <w:rsid w:val="003C63F2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376C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85B22"/>
    <w:rsid w:val="004914D6"/>
    <w:rsid w:val="00491AB1"/>
    <w:rsid w:val="004954F2"/>
    <w:rsid w:val="004A0F64"/>
    <w:rsid w:val="004A146A"/>
    <w:rsid w:val="004A2A9A"/>
    <w:rsid w:val="004B33CC"/>
    <w:rsid w:val="004B406D"/>
    <w:rsid w:val="004B5E7D"/>
    <w:rsid w:val="004C2F1D"/>
    <w:rsid w:val="004E5EC1"/>
    <w:rsid w:val="004E5FC3"/>
    <w:rsid w:val="004F2517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5CC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03DA"/>
    <w:rsid w:val="0059603F"/>
    <w:rsid w:val="00596B42"/>
    <w:rsid w:val="005A2044"/>
    <w:rsid w:val="005B014F"/>
    <w:rsid w:val="005B3C30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40C7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5757B"/>
    <w:rsid w:val="00660A80"/>
    <w:rsid w:val="00677268"/>
    <w:rsid w:val="006776F8"/>
    <w:rsid w:val="00677F38"/>
    <w:rsid w:val="00683FB9"/>
    <w:rsid w:val="0068712D"/>
    <w:rsid w:val="00687ABB"/>
    <w:rsid w:val="00690832"/>
    <w:rsid w:val="00693D1C"/>
    <w:rsid w:val="0069472B"/>
    <w:rsid w:val="006958C6"/>
    <w:rsid w:val="006A17E1"/>
    <w:rsid w:val="006A193E"/>
    <w:rsid w:val="006A1FC5"/>
    <w:rsid w:val="006A22CF"/>
    <w:rsid w:val="006A3E98"/>
    <w:rsid w:val="006A4BD6"/>
    <w:rsid w:val="006A5D64"/>
    <w:rsid w:val="006A5DAB"/>
    <w:rsid w:val="006B037E"/>
    <w:rsid w:val="006B2B1D"/>
    <w:rsid w:val="006B337A"/>
    <w:rsid w:val="006C0093"/>
    <w:rsid w:val="006C116B"/>
    <w:rsid w:val="006C2119"/>
    <w:rsid w:val="006C7BAA"/>
    <w:rsid w:val="006D2A38"/>
    <w:rsid w:val="006D32DE"/>
    <w:rsid w:val="006E45B4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33B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A7AEE"/>
    <w:rsid w:val="007B3890"/>
    <w:rsid w:val="007B4092"/>
    <w:rsid w:val="007C06E5"/>
    <w:rsid w:val="007C1EA6"/>
    <w:rsid w:val="007C2363"/>
    <w:rsid w:val="007C53CD"/>
    <w:rsid w:val="007C6B24"/>
    <w:rsid w:val="007D3B1F"/>
    <w:rsid w:val="007D4B13"/>
    <w:rsid w:val="007D63FA"/>
    <w:rsid w:val="007E2111"/>
    <w:rsid w:val="007E3CB3"/>
    <w:rsid w:val="007E501E"/>
    <w:rsid w:val="007E7F13"/>
    <w:rsid w:val="007E7FD8"/>
    <w:rsid w:val="007F11AB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50B3E"/>
    <w:rsid w:val="0085449C"/>
    <w:rsid w:val="00856583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020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0975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58FD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96056"/>
    <w:rsid w:val="009A70CD"/>
    <w:rsid w:val="009C00E6"/>
    <w:rsid w:val="009C04C5"/>
    <w:rsid w:val="009C1696"/>
    <w:rsid w:val="009C1C3B"/>
    <w:rsid w:val="009C1ED2"/>
    <w:rsid w:val="009C6D30"/>
    <w:rsid w:val="009D0114"/>
    <w:rsid w:val="009D2A4A"/>
    <w:rsid w:val="009D314D"/>
    <w:rsid w:val="009D403E"/>
    <w:rsid w:val="009D5E2E"/>
    <w:rsid w:val="009E11C2"/>
    <w:rsid w:val="009E370A"/>
    <w:rsid w:val="009E4C2C"/>
    <w:rsid w:val="009E772E"/>
    <w:rsid w:val="009F4CD3"/>
    <w:rsid w:val="00A00702"/>
    <w:rsid w:val="00A05680"/>
    <w:rsid w:val="00A122AC"/>
    <w:rsid w:val="00A16D86"/>
    <w:rsid w:val="00A16E68"/>
    <w:rsid w:val="00A16F4A"/>
    <w:rsid w:val="00A21501"/>
    <w:rsid w:val="00A2177F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01F0"/>
    <w:rsid w:val="00A71764"/>
    <w:rsid w:val="00A75C8E"/>
    <w:rsid w:val="00A75D1C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1AC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0FFC"/>
    <w:rsid w:val="00B71EB6"/>
    <w:rsid w:val="00B76A42"/>
    <w:rsid w:val="00B86588"/>
    <w:rsid w:val="00B902ED"/>
    <w:rsid w:val="00B94A79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D6319"/>
    <w:rsid w:val="00BF1811"/>
    <w:rsid w:val="00BF600B"/>
    <w:rsid w:val="00BF6343"/>
    <w:rsid w:val="00BF7ABA"/>
    <w:rsid w:val="00C058C9"/>
    <w:rsid w:val="00C05A72"/>
    <w:rsid w:val="00C06CBF"/>
    <w:rsid w:val="00C104AD"/>
    <w:rsid w:val="00C10821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0FC0"/>
    <w:rsid w:val="00C43EBF"/>
    <w:rsid w:val="00C4533D"/>
    <w:rsid w:val="00C4738E"/>
    <w:rsid w:val="00C47C1E"/>
    <w:rsid w:val="00C51214"/>
    <w:rsid w:val="00C5339E"/>
    <w:rsid w:val="00C53552"/>
    <w:rsid w:val="00C537B2"/>
    <w:rsid w:val="00C57F52"/>
    <w:rsid w:val="00C639F9"/>
    <w:rsid w:val="00C64C0F"/>
    <w:rsid w:val="00C65016"/>
    <w:rsid w:val="00C65C3E"/>
    <w:rsid w:val="00C65CDC"/>
    <w:rsid w:val="00C72883"/>
    <w:rsid w:val="00C72BA6"/>
    <w:rsid w:val="00C8479D"/>
    <w:rsid w:val="00C86BA8"/>
    <w:rsid w:val="00C90D44"/>
    <w:rsid w:val="00C91C65"/>
    <w:rsid w:val="00C9397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47D42"/>
    <w:rsid w:val="00D54350"/>
    <w:rsid w:val="00D55987"/>
    <w:rsid w:val="00D57AC9"/>
    <w:rsid w:val="00D8098B"/>
    <w:rsid w:val="00D81D5C"/>
    <w:rsid w:val="00D82813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558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27196"/>
    <w:rsid w:val="00E314B3"/>
    <w:rsid w:val="00E32F8B"/>
    <w:rsid w:val="00E36663"/>
    <w:rsid w:val="00E44BAB"/>
    <w:rsid w:val="00E509DC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97637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1F61"/>
    <w:rsid w:val="00EE3BE3"/>
    <w:rsid w:val="00EE5B40"/>
    <w:rsid w:val="00EE64D7"/>
    <w:rsid w:val="00EF1EBA"/>
    <w:rsid w:val="00EF5953"/>
    <w:rsid w:val="00F015F5"/>
    <w:rsid w:val="00F0424A"/>
    <w:rsid w:val="00F052A8"/>
    <w:rsid w:val="00F06098"/>
    <w:rsid w:val="00F075FA"/>
    <w:rsid w:val="00F07B89"/>
    <w:rsid w:val="00F07FC9"/>
    <w:rsid w:val="00F10C44"/>
    <w:rsid w:val="00F12B23"/>
    <w:rsid w:val="00F252AB"/>
    <w:rsid w:val="00F311D0"/>
    <w:rsid w:val="00F33540"/>
    <w:rsid w:val="00F340FF"/>
    <w:rsid w:val="00F35EB7"/>
    <w:rsid w:val="00F36893"/>
    <w:rsid w:val="00F37875"/>
    <w:rsid w:val="00F37B78"/>
    <w:rsid w:val="00F4085D"/>
    <w:rsid w:val="00F41DA4"/>
    <w:rsid w:val="00F43770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451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368A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7A7AEE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7A7AEE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7A7AEE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7A7AEE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76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66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1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5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9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39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560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441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933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77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73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646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413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743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12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93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4604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197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9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41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725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632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253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021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922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85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765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795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352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320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79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990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3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770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787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36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17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064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4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71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16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83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59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958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8090</izvorni_sadrzaj>
    <derivirana_varijabla naziv="DomainObject.Predmet.Broj_1">8090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St-8090/2015</izvorni_sadrzaj>
    <derivirana_varijabla naziv="DomainObject.Predmet.OznakaBroj_1">St-8090/2015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KOZARI BOK ZAGREB</izvorni_sadrzaj>
    <derivirana_varijabla naziv="DomainObject.Predmet.ProtustrankaFormated_1">  UDRUGA KOZARI BOK ZAGREB</derivirana_varijabla>
  </DomainObject.Predmet.ProtustrankaFormated>
  <DomainObject.Predmet.ProtustrankaFormatedOIB>
    <izvorni_sadrzaj>  UDRUGA KOZARI BOK ZAGREB, OIB 69094188333</izvorni_sadrzaj>
    <derivirana_varijabla naziv="DomainObject.Predmet.ProtustrankaFormatedOIB_1">  UDRUGA KOZARI BOK ZAGREB, OIB 69094188333</derivirana_varijabla>
  </DomainObject.Predmet.ProtustrankaFormatedOIB>
  <DomainObject.Predmet.ProtustrankaFormatedWithAdress>
    <izvorni_sadrzaj> UDRUGA KOZARI BOK ZAGREB, Kozari Bok IX. Odvojak 11, 10000 Zagreb</izvorni_sadrzaj>
    <derivirana_varijabla naziv="DomainObject.Predmet.ProtustrankaFormatedWithAdress_1"> UDRUGA KOZARI BOK ZAGREB, Kozari Bok IX. Odvojak 11, 10000 Zagreb</derivirana_varijabla>
  </DomainObject.Predmet.ProtustrankaFormatedWithAdress>
  <DomainObject.Predmet.ProtustrankaFormatedWithAdressOIB>
    <izvorni_sadrzaj> UDRUGA KOZARI BOK ZAGREB, OIB 69094188333, Kozari Bok IX. Odvojak 11, 10000 Zagreb</izvorni_sadrzaj>
    <derivirana_varijabla naziv="DomainObject.Predmet.ProtustrankaFormatedWithAdressOIB_1"> UDRUGA KOZARI BOK ZAGREB, OIB 69094188333, Kozari Bok IX. Odvojak 11, 10000 Zagreb</derivirana_varijabla>
  </DomainObject.Predmet.ProtustrankaFormatedWithAdressOIB>
  <DomainObject.Predmet.ProtustrankaWithAdress>
    <izvorni_sadrzaj>UDRUGA KOZARI BOK ZAGREB Kozari Bok IX. Odvojak 11, 10000 Zagreb</izvorni_sadrzaj>
    <derivirana_varijabla naziv="DomainObject.Predmet.ProtustrankaWithAdress_1">UDRUGA KOZARI BOK ZAGREB Kozari Bok IX. Odvojak 11, 10000 Zagreb</derivirana_varijabla>
  </DomainObject.Predmet.ProtustrankaWithAdress>
  <DomainObject.Predmet.ProtustrankaWithAdressOIB>
    <izvorni_sadrzaj>UDRUGA KOZARI BOK ZAGREB, OIB 69094188333, Kozari Bok IX. Odvojak 11, 10000 Zagreb</izvorni_sadrzaj>
    <derivirana_varijabla naziv="DomainObject.Predmet.ProtustrankaWithAdressOIB_1">UDRUGA KOZARI BOK ZAGREB, OIB 69094188333, Kozari Bok IX. Odvojak 11, 10000 Zagreb</derivirana_varijabla>
  </DomainObject.Predmet.ProtustrankaWithAdressOIB>
  <DomainObject.Predmet.ProtustrankaNazivFormated>
    <izvorni_sadrzaj>UDRUGA KOZARI BOK ZAGREB</izvorni_sadrzaj>
    <derivirana_varijabla naziv="DomainObject.Predmet.ProtustrankaNazivFormated_1">UDRUGA KOZARI BOK ZAGREB</derivirana_varijabla>
  </DomainObject.Predmet.ProtustrankaNazivFormated>
  <DomainObject.Predmet.ProtustrankaNazivFormatedOIB>
    <izvorni_sadrzaj>UDRUGA KOZARI BOK ZAGREB, OIB 69094188333</izvorni_sadrzaj>
    <derivirana_varijabla naziv="DomainObject.Predmet.ProtustrankaNazivFormatedOIB_1">UDRUGA KOZARI BOK ZAGREB, OIB 69094188333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KOZARI BOK ZAGREB</item>
    </izvorni_sadrzaj>
    <derivirana_varijabla naziv="DomainObject.Predmet.ProtuStrankaListFormated_1">
      <item>UDRUGA KOZARI BOK ZAGREB</item>
    </derivirana_varijabla>
  </DomainObject.Predmet.ProtuStrankaListFormated>
  <DomainObject.Predmet.ProtuStrankaListFormatedOIB>
    <izvorni_sadrzaj>
      <item>UDRUGA KOZARI BOK ZAGREB, OIB 69094188333</item>
    </izvorni_sadrzaj>
    <derivirana_varijabla naziv="DomainObject.Predmet.ProtuStrankaListFormatedOIB_1">
      <item>UDRUGA KOZARI BOK ZAGREB, OIB 69094188333</item>
    </derivirana_varijabla>
  </DomainObject.Predmet.ProtuStrankaListFormatedOIB>
  <DomainObject.Predmet.ProtuStrankaListFormatedWithAdress>
    <izvorni_sadrzaj>
      <item>UDRUGA KOZARI BOK ZAGREB, Kozari Bok IX. Odvojak 11, 10000 Zagreb</item>
    </izvorni_sadrzaj>
    <derivirana_varijabla naziv="DomainObject.Predmet.ProtuStrankaListFormatedWithAdress_1">
      <item>UDRUGA KOZARI BOK ZAGREB, Kozari Bok IX. Odvojak 11, 10000 Zagreb</item>
    </derivirana_varijabla>
  </DomainObject.Predmet.ProtuStrankaListFormatedWithAdress>
  <DomainObject.Predmet.ProtuStrankaListFormatedWithAdressOIB>
    <izvorni_sadrzaj>
      <item>UDRUGA KOZARI BOK ZAGREB, OIB 69094188333, Kozari Bok IX. Odvojak 11, 10000 Zagreb</item>
    </izvorni_sadrzaj>
    <derivirana_varijabla naziv="DomainObject.Predmet.ProtuStrankaListFormatedWithAdressOIB_1">
      <item>UDRUGA KOZARI BOK ZAGREB, OIB 69094188333, Kozari Bok IX. Odvojak 11, 10000 Zagreb</item>
    </derivirana_varijabla>
  </DomainObject.Predmet.ProtuStrankaListFormatedWithAdressOIB>
  <DomainObject.Predmet.ProtuStrankaListNazivFormated>
    <izvorni_sadrzaj>
      <item>UDRUGA KOZARI BOK ZAGREB</item>
    </izvorni_sadrzaj>
    <derivirana_varijabla naziv="DomainObject.Predmet.ProtuStrankaListNazivFormated_1">
      <item>UDRUGA KOZARI BOK ZAGREB</item>
    </derivirana_varijabla>
  </DomainObject.Predmet.ProtuStrankaListNazivFormated>
  <DomainObject.Predmet.ProtuStrankaListNazivFormatedOIB>
    <izvorni_sadrzaj>
      <item>UDRUGA KOZARI BOK ZAGREB, OIB 69094188333</item>
    </izvorni_sadrzaj>
    <derivirana_varijabla naziv="DomainObject.Predmet.ProtuStrankaListNazivFormatedOIB_1">
      <item>UDRUGA KOZARI BOK ZAGREB, OIB 69094188333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KOZARI BOK ZAGREB</izvorni_sadrzaj>
    <derivirana_varijabla naziv="DomainObject.Predmet.ProtustrankaIDrugi_1">UDRUGA KOZARI BOK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KOZARI BOK ZAGREB, OIB 69094188333, Kozari Bok IX. Odvojak 11, 10000 Zagreb</izvorni_sadrzaj>
    <derivirana_varijabla naziv="DomainObject.Predmet.ProtustrankaIDrugiAdressOIB_1">UDRUGA KOZARI BOK ZAGREB, OIB 69094188333, Kozari Bok IX. Odvojak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KOZARI BOK ZAGREB</item>
    </izvorni_sadrzaj>
    <derivirana_varijabla naziv="DomainObject.Predmet.SudioniciListNaziv_1">
      <item>FINA Regionalni centar Zagreb</item>
      <item>UDRUGA KOZARI BOK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KOZARI BOK ZAGREB, OIB 69094188333, Kozari Bok IX. Odvojak 11,10000 Zagreb</item>
    </izvorni_sadrzaj>
    <derivirana_varijabla naziv="DomainObject.Predmet.SudioniciListAdressOIB_1">
      <item>FINA Regionalni centar Zagreb, OIB 85821130368, Trg svibanjskih žrtava 1995. 1,10000 Zagreb</item>
      <item>UDRUGA KOZARI BOK ZAGREB, OIB 69094188333, Kozari Bok IX. Odvojak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69094188333</item>
    </izvorni_sadrzaj>
    <derivirana_varijabla naziv="DomainObject.Predmet.SudioniciListNazivOIB_1">
      <item>, OIB 85821130368</item>
      <item>, OIB 69094188333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6E1659-A80C-4002-95EC-FD2A70515D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243</properties:Words>
  <properties:Characters>1324</properties:Characters>
  <properties:Lines>207</properties:Lines>
  <properties:Paragraphs>18</properties:Paragraphs>
  <properties:TotalTime>588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2016-02-11T09:16:00Z</cp:lastPrinted>
  <dcterms:modified xmlns:xsi="http://www.w3.org/2001/XMLSchema-instance" xsi:type="dcterms:W3CDTF">2016-02-11T09:17:00Z</dcterms:modified>
  <cp:revision>213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