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9ba9" w14:paraId="9e09ba9" w:rsidRDefault="007929AF" w:rsidP="007929AF" w:rsidR="007929A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29AF" w:rsidP="007929AF" w:rsidR="007929A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929AF" w:rsidP="007929AF" w:rsidR="007929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929AF" w:rsidP="007929AF" w:rsidR="007929A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929AF" w:rsidP="007929AF" w:rsidR="007929A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929AF" w:rsidP="007929AF" w:rsidR="007929A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929AF" w:rsidP="007929AF" w:rsidR="007929AF" w:rsidRPr="005D578C">
      <w:pPr>
        <w:jc w:val="center"/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929AF" w:rsidP="007929AF" w:rsidR="007929AF" w:rsidRPr="005D578C">
      <w:pPr>
        <w:rPr>
          <w:rFonts w:cs="Times New Roman" w:eastAsia="Times New Roman"/>
          <w:szCs w:val="24"/>
        </w:rPr>
      </w:pPr>
    </w:p>
    <w:p w:rsidRDefault="007929AF" w:rsidP="007929AF" w:rsidR="007929A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ROBERT GRADNJA j. d. o. o. Žbandaj, Žbandaj 94, OIB </w:t>
      </w:r>
      <w:r w:rsidRPr="007929AF">
        <w:rPr>
          <w:rFonts w:cs="Times New Roman" w:eastAsia="Times New Roman"/>
          <w:szCs w:val="24"/>
        </w:rPr>
        <w:t>50092357425</w:t>
      </w:r>
      <w:r>
        <w:rPr>
          <w:rFonts w:cs="Times New Roman" w:eastAsia="Times New Roman"/>
          <w:szCs w:val="24"/>
        </w:rPr>
        <w:t xml:space="preserve">, MBS </w:t>
      </w:r>
      <w:r w:rsidRPr="007929AF">
        <w:rPr>
          <w:rFonts w:cs="Times New Roman" w:eastAsia="Times New Roman"/>
          <w:szCs w:val="24"/>
        </w:rPr>
        <w:t>130064467</w:t>
      </w:r>
      <w:r>
        <w:rPr>
          <w:rFonts w:cs="Times New Roman" w:eastAsia="Times New Roman"/>
          <w:szCs w:val="24"/>
        </w:rPr>
        <w:t xml:space="preserve">, </w:t>
      </w:r>
      <w:r w:rsidR="009F24D9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2018.</w:t>
      </w:r>
    </w:p>
    <w:p w:rsidRDefault="007929AF" w:rsidP="007929AF" w:rsidR="007929AF" w:rsidRPr="005D578C">
      <w:pPr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929AF" w:rsidP="007929AF" w:rsidR="007929AF" w:rsidRPr="005D578C">
      <w:pPr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ROBERT GRADNJA j. d. o. o. Žbandaj, Žbandaj 94, OIB </w:t>
      </w:r>
      <w:r w:rsidRPr="007929AF">
        <w:rPr>
          <w:rFonts w:cs="Times New Roman" w:eastAsia="Times New Roman"/>
          <w:szCs w:val="24"/>
        </w:rPr>
        <w:t>50092357425</w:t>
      </w:r>
      <w:r>
        <w:rPr>
          <w:rFonts w:cs="Times New Roman" w:eastAsia="Times New Roman"/>
          <w:szCs w:val="24"/>
        </w:rPr>
        <w:t xml:space="preserve">, MBS </w:t>
      </w:r>
      <w:r w:rsidRPr="007929AF">
        <w:rPr>
          <w:rFonts w:cs="Times New Roman" w:eastAsia="Times New Roman"/>
          <w:szCs w:val="24"/>
        </w:rPr>
        <w:t>130064467</w:t>
      </w:r>
      <w:r>
        <w:rPr>
          <w:rFonts w:cs="Times New Roman" w:eastAsia="Times New Roman"/>
          <w:szCs w:val="24"/>
        </w:rPr>
        <w:t>.</w:t>
      </w:r>
    </w:p>
    <w:p w:rsidRDefault="007929AF" w:rsidP="007929AF" w:rsidR="007929AF" w:rsidRPr="005D578C">
      <w:pPr>
        <w:rPr>
          <w:rFonts w:cs="Times New Roman" w:eastAsia="Times New Roman"/>
          <w:szCs w:val="24"/>
        </w:rPr>
      </w:pPr>
    </w:p>
    <w:p w:rsidRDefault="007929AF" w:rsidP="007929AF" w:rsidR="007929AF" w:rsidRPr="0093084A">
      <w:pPr>
        <w:ind w:firstLine="708"/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II. </w:t>
      </w:r>
      <w:r w:rsidRPr="0093084A">
        <w:rPr>
          <w:rFonts w:cs="Times New Roman" w:eastAsia="Times New Roman"/>
          <w:szCs w:val="20"/>
        </w:rPr>
        <w:t xml:space="preserve">Za stečajnog upravitelja imenuje se </w:t>
      </w:r>
      <w:r>
        <w:t>Marina Mamić iz Zagreba, Kruge 9, OIB 12021589075.</w:t>
      </w:r>
    </w:p>
    <w:p w:rsidRDefault="007929AF" w:rsidP="007929AF" w:rsidR="007929AF">
      <w:pPr>
        <w:rPr>
          <w:rFonts w:cs="Times New Roman" w:eastAsia="Times New Roman"/>
          <w:szCs w:val="20"/>
        </w:rPr>
      </w:pPr>
    </w:p>
    <w:p w:rsidRDefault="007929AF" w:rsidP="007929AF" w:rsidR="007929A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ROBERT GRADNJA j. d. o. o. Žbandaj, Žbandaj 94, OIB </w:t>
      </w:r>
      <w:r w:rsidRPr="007929AF">
        <w:rPr>
          <w:rFonts w:cs="Times New Roman" w:eastAsia="Times New Roman"/>
          <w:szCs w:val="24"/>
        </w:rPr>
        <w:t>50092357425</w:t>
      </w:r>
      <w:r>
        <w:rPr>
          <w:rFonts w:cs="Times New Roman" w:eastAsia="Times New Roman"/>
          <w:szCs w:val="24"/>
        </w:rPr>
        <w:t xml:space="preserve">, MBS </w:t>
      </w:r>
      <w:r w:rsidRPr="007929AF">
        <w:rPr>
          <w:rFonts w:cs="Times New Roman" w:eastAsia="Times New Roman"/>
          <w:szCs w:val="24"/>
        </w:rPr>
        <w:t>130064467</w:t>
      </w:r>
      <w:r>
        <w:rPr>
          <w:rFonts w:cs="Times New Roman" w:eastAsia="Times New Roman"/>
          <w:szCs w:val="24"/>
        </w:rPr>
        <w:t>.</w:t>
      </w:r>
    </w:p>
    <w:p w:rsidRDefault="007929AF" w:rsidP="007929AF" w:rsidR="007929AF">
      <w:pPr>
        <w:ind w:firstLine="709"/>
        <w:rPr>
          <w:rFonts w:cs="Times New Roman" w:eastAsia="Times New Roman"/>
          <w:szCs w:val="24"/>
        </w:rPr>
      </w:pPr>
    </w:p>
    <w:p w:rsidRDefault="007929AF" w:rsidP="007929AF" w:rsidR="007929A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ROBERT GRADNJA j. d. o. o. Žbandaj, Žbandaj 94, OIB </w:t>
      </w:r>
      <w:r w:rsidRPr="007929AF">
        <w:rPr>
          <w:rFonts w:cs="Times New Roman" w:eastAsia="Times New Roman"/>
          <w:szCs w:val="24"/>
        </w:rPr>
        <w:t>50092357425</w:t>
      </w:r>
      <w:r>
        <w:rPr>
          <w:rFonts w:cs="Times New Roman" w:eastAsia="Times New Roman"/>
          <w:szCs w:val="24"/>
        </w:rPr>
        <w:t xml:space="preserve">, MBS </w:t>
      </w:r>
      <w:r w:rsidRPr="007929AF">
        <w:rPr>
          <w:rFonts w:cs="Times New Roman" w:eastAsia="Times New Roman"/>
          <w:szCs w:val="24"/>
        </w:rPr>
        <w:t>130064467</w:t>
      </w:r>
      <w:r>
        <w:rPr>
          <w:rFonts w:cs="Times New Roman" w:eastAsia="Times New Roman"/>
        </w:rPr>
        <w:t>.</w:t>
      </w:r>
    </w:p>
    <w:p w:rsidRDefault="007929AF" w:rsidP="007929AF" w:rsidR="007929AF" w:rsidRPr="005D578C">
      <w:pPr>
        <w:ind w:firstLine="709"/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929AF" w:rsidP="007929AF" w:rsidR="007929AF">
      <w:pPr>
        <w:ind w:firstLine="708"/>
        <w:rPr>
          <w:rFonts w:cs="Times New Roman" w:eastAsia="Times New Roman"/>
          <w:szCs w:val="24"/>
        </w:rPr>
      </w:pPr>
    </w:p>
    <w:p w:rsidRDefault="007929AF" w:rsidP="007929AF" w:rsidR="007929A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veljače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ROBERT GRADNJA j. d. o. o. Žbandaj.</w:t>
      </w:r>
    </w:p>
    <w:p w:rsidRDefault="007929AF" w:rsidP="007929AF" w:rsidR="007929A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8. veljače 2018. imao neizvršene osnove za plaćanje u neprekinutom razdoblju od 120 dana u ukupnom iznosu 18.117,89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veljače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St-46/2018-3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929AF" w:rsidP="007929AF" w:rsidR="007929A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929AF" w:rsidP="007929AF" w:rsidR="007929A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929AF" w:rsidP="007929AF" w:rsidR="007929AF" w:rsidRPr="005D578C">
      <w:pPr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F24D9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929AF" w:rsidP="007929AF" w:rsidR="007929AF">
      <w:pPr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929AF" w:rsidP="007929AF" w:rsidR="007929A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C23D0D">
        <w:rPr>
          <w:rFonts w:cs="Times New Roman" w:eastAsia="Times New Roman"/>
          <w:szCs w:val="24"/>
        </w:rPr>
        <w:t xml:space="preserve">, v. r. </w:t>
      </w:r>
    </w:p>
    <w:p w:rsidRDefault="007929AF" w:rsidP="007929AF" w:rsidR="007929AF">
      <w:pPr>
        <w:jc w:val="left"/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jc w:val="left"/>
        <w:rPr>
          <w:rFonts w:cs="Times New Roman" w:eastAsia="Times New Roman"/>
          <w:szCs w:val="24"/>
        </w:rPr>
      </w:pPr>
    </w:p>
    <w:p w:rsidRDefault="007929AF" w:rsidP="007929AF" w:rsidR="007929A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929AF" w:rsidP="007929AF" w:rsidR="007929A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929AF" w:rsidP="007929AF" w:rsidR="00792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929AF" w:rsidP="007929AF" w:rsidR="007929AF">
      <w:pPr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rPr>
          <w:rFonts w:cs="Times New Roman" w:eastAsia="Times New Roman"/>
          <w:szCs w:val="24"/>
        </w:rPr>
      </w:pPr>
    </w:p>
    <w:p w:rsidRDefault="007929AF" w:rsidP="007929AF" w:rsidR="007929A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929AF" w:rsidP="007929AF" w:rsidR="00792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929AF" w:rsidP="007929AF" w:rsidR="00792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ROBERT GRADNJA j. d. o. o. Žbandaj, Žbandaj 94</w:t>
      </w:r>
      <w:r>
        <w:rPr>
          <w:rFonts w:cs="Times New Roman" w:eastAsia="Times New Roman"/>
        </w:rPr>
        <w:t>,</w:t>
      </w:r>
    </w:p>
    <w:p w:rsidRDefault="007929AF" w:rsidP="007929AF" w:rsidR="007929A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7929AF" w:rsidP="007929AF" w:rsidR="00792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929AF" w:rsidP="007929AF" w:rsidR="007929AF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Pr="0093084A">
        <w:t>Marina Mamić iz Zagreba, Kruge 9</w:t>
      </w:r>
      <w:r>
        <w:t>,</w:t>
      </w:r>
    </w:p>
    <w:p w:rsidRDefault="007929AF" w:rsidP="007929AF" w:rsidR="007929A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929AF" w:rsidP="007929AF" w:rsidR="00792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929AF" w:rsidP="007929AF" w:rsidR="007929A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929AF" w:rsidP="007929AF" w:rsidR="007929AF"/>
    <w:p w:rsidRDefault="007929AF" w:rsidP="007929AF" w:rsidR="007929AF"/>
    <w:p w:rsidRDefault="007929AF" w:rsidP="007929AF" w:rsidR="007929AF"/>
    <w:p w:rsidRDefault="00C23D0D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9AF" w:rsidP="007929AF" w:rsidR="007929AF">
      <w:r>
        <w:separator/>
      </w:r>
    </w:p>
  </w:endnote>
  <w:endnote w:id="0" w:type="continuationSeparator">
    <w:p w:rsidRDefault="007929AF" w:rsidP="007929AF" w:rsidR="00792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9AF" w:rsidP="007929AF" w:rsidR="007929AF">
      <w:r>
        <w:separator/>
      </w:r>
    </w:p>
  </w:footnote>
  <w:footnote w:id="0" w:type="continuationSeparator">
    <w:p w:rsidRDefault="007929AF" w:rsidP="007929AF" w:rsidR="007929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4D9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23D0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7929AF">
      <w:rPr>
        <w:szCs w:val="24"/>
      </w:rPr>
      <w:t>12</w:t>
    </w:r>
    <w:r>
      <w:rPr>
        <w:szCs w:val="24"/>
      </w:rPr>
      <w:t xml:space="preserve"> St-</w:t>
    </w:r>
    <w:r w:rsidR="007929AF">
      <w:rPr>
        <w:szCs w:val="24"/>
      </w:rPr>
      <w:t>46</w:t>
    </w:r>
    <w:r>
      <w:rPr>
        <w:szCs w:val="24"/>
      </w:rPr>
      <w:t>/2018-4</w:t>
    </w:r>
  </w:p>
  <w:p w:rsidRDefault="00C23D0D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9AF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St-46/2018-4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A1A"/>
    <w:rsid w:val="000C1B8E"/>
    <w:rsid w:val="002A0151"/>
    <w:rsid w:val="0047136B"/>
    <w:rsid w:val="00561B59"/>
    <w:rsid w:val="007929AF"/>
    <w:rsid w:val="00965430"/>
    <w:rsid w:val="009F24D9"/>
    <w:rsid w:val="00AF4A1A"/>
    <w:rsid w:val="00C2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29A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9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929A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29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29A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29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29A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D0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23D0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23D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23D0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29A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9A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929A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29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29A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929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29A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3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D0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23D0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23D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23D0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GRADNJA j.d.o.o. ŽBANDAJ</izvorni_sadrzaj>
    <derivirana_varijabla naziv="DomainObject.Predmet.ProtustrankaFormated_1">  ROBERT GRADNJA j.d.o.o. ŽBANDAJ</derivirana_varijabla>
  </DomainObject.Predmet.ProtustrankaFormated>
  <DomainObject.Predmet.ProtustrankaFormatedOIB>
    <izvorni_sadrzaj>  ROBERT GRADNJA j.d.o.o. ŽBANDAJ, OIB 50092357425</izvorni_sadrzaj>
    <derivirana_varijabla naziv="DomainObject.Predmet.ProtustrankaFormatedOIB_1">  ROBERT GRADNJA j.d.o.o. ŽBANDAJ, OIB 50092357425</derivirana_varijabla>
  </DomainObject.Predmet.ProtustrankaFormatedOIB>
  <DomainObject.Predmet.ProtustrankaFormatedWithAdress>
    <izvorni_sadrzaj> ROBERT GRADNJA j.d.o.o. ŽBANDAJ, Žbandaj 94, 52440 Žbandaj</izvorni_sadrzaj>
    <derivirana_varijabla naziv="DomainObject.Predmet.ProtustrankaFormatedWithAdress_1"> ROBERT GRADNJA j.d.o.o. ŽBANDAJ, Žbandaj 94, 52440 Žbandaj</derivirana_varijabla>
  </DomainObject.Predmet.ProtustrankaFormatedWithAdress>
  <DomainObject.Predmet.ProtustrankaFormatedWithAdressOIB>
    <izvorni_sadrzaj> ROBERT GRADNJA j.d.o.o. ŽBANDAJ, OIB 50092357425, Žbandaj 94, 52440 Žbandaj</izvorni_sadrzaj>
    <derivirana_varijabla naziv="DomainObject.Predmet.ProtustrankaFormatedWithAdressOIB_1"> ROBERT GRADNJA j.d.o.o. ŽBANDAJ, OIB 50092357425, Žbandaj 94, 52440 Žbandaj</derivirana_varijabla>
  </DomainObject.Predmet.ProtustrankaFormatedWithAdressOIB>
  <DomainObject.Predmet.ProtustrankaWithAdress>
    <izvorni_sadrzaj>ROBERT GRADNJA j.d.o.o. ŽBANDAJ Žbandaj 94, 52440 Žbandaj</izvorni_sadrzaj>
    <derivirana_varijabla naziv="DomainObject.Predmet.ProtustrankaWithAdress_1">ROBERT GRADNJA j.d.o.o. ŽBANDAJ Žbandaj 94, 52440 Žbandaj</derivirana_varijabla>
  </DomainObject.Predmet.ProtustrankaWithAdress>
  <DomainObject.Predmet.ProtustrankaWithAdressOIB>
    <izvorni_sadrzaj>ROBERT GRADNJA j.d.o.o. ŽBANDAJ, OIB 50092357425, Žbandaj 94, 52440 Žbandaj</izvorni_sadrzaj>
    <derivirana_varijabla naziv="DomainObject.Predmet.ProtustrankaWithAdressOIB_1">ROBERT GRADNJA j.d.o.o. ŽBANDAJ, OIB 50092357425, Žbandaj 94, 52440 Žbandaj</derivirana_varijabla>
  </DomainObject.Predmet.ProtustrankaWithAdressOIB>
  <DomainObject.Predmet.ProtustrankaNazivFormated>
    <izvorni_sadrzaj>ROBERT GRADNJA j.d.o.o. ŽBANDAJ</izvorni_sadrzaj>
    <derivirana_varijabla naziv="DomainObject.Predmet.ProtustrankaNazivFormated_1">ROBERT GRADNJA j.d.o.o. ŽBANDAJ</derivirana_varijabla>
  </DomainObject.Predmet.ProtustrankaNazivFormated>
  <DomainObject.Predmet.ProtustrankaNazivFormatedOIB>
    <izvorni_sadrzaj>ROBERT GRADNJA j.d.o.o. ŽBANDAJ, OIB 50092357425</izvorni_sadrzaj>
    <derivirana_varijabla naziv="DomainObject.Predmet.ProtustrankaNazivFormatedOIB_1">ROBERT GRADNJA j.d.o.o. ŽBANDAJ, OIB 50092357425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18117.89</izvorni_sadrzaj>
    <derivirana_varijabla naziv="DomainObject.Predmet.TrenutnaVrijednost_1">18117.89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ROBERT GRADNJA j.d.o.o. ŽBANDAJ</item>
    </izvorni_sadrzaj>
    <derivirana_varijabla naziv="DomainObject.Predmet.ProtuStrankaListFormated_1">
      <item>ROBERT GRADNJA j.d.o.o. ŽBANDAJ</item>
    </derivirana_varijabla>
  </DomainObject.Predmet.ProtuStrankaListFormated>
  <DomainObject.Predmet.ProtuStrankaListFormatedOIB>
    <izvorni_sadrzaj>
      <item>ROBERT GRADNJA j.d.o.o. ŽBANDAJ, OIB 50092357425</item>
    </izvorni_sadrzaj>
    <derivirana_varijabla naziv="DomainObject.Predmet.ProtuStrankaListFormatedOIB_1">
      <item>ROBERT GRADNJA j.d.o.o. ŽBANDAJ, OIB 50092357425</item>
    </derivirana_varijabla>
  </DomainObject.Predmet.ProtuStrankaListFormatedOIB>
  <DomainObject.Predmet.ProtuStrankaListFormatedWithAdress>
    <izvorni_sadrzaj>
      <item>ROBERT GRADNJA j.d.o.o. ŽBANDAJ, Žbandaj 94, 52440 Žbandaj</item>
    </izvorni_sadrzaj>
    <derivirana_varijabla naziv="DomainObject.Predmet.ProtuStrankaListFormatedWithAdress_1">
      <item>ROBERT GRADNJA j.d.o.o. ŽBANDAJ, Žbandaj 94, 52440 Žbandaj</item>
    </derivirana_varijabla>
  </DomainObject.Predmet.ProtuStrankaListFormatedWithAdress>
  <DomainObject.Predmet.ProtuStrankaListFormatedWithAdressOIB>
    <izvorni_sadrzaj>
      <item>ROBERT GRADNJA j.d.o.o. ŽBANDAJ, OIB 50092357425, Žbandaj 94, 52440 Žbandaj</item>
    </izvorni_sadrzaj>
    <derivirana_varijabla naziv="DomainObject.Predmet.ProtuStrankaListFormatedWithAdressOIB_1">
      <item>ROBERT GRADNJA j.d.o.o. ŽBANDAJ, OIB 50092357425, Žbandaj 94, 52440 Žbandaj</item>
    </derivirana_varijabla>
  </DomainObject.Predmet.ProtuStrankaListFormatedWithAdressOIB>
  <DomainObject.Predmet.ProtuStrankaListNazivFormated>
    <izvorni_sadrzaj>
      <item>ROBERT GRADNJA j.d.o.o. ŽBANDAJ</item>
    </izvorni_sadrzaj>
    <derivirana_varijabla naziv="DomainObject.Predmet.ProtuStrankaListNazivFormated_1">
      <item>ROBERT GRADNJA j.d.o.o. ŽBANDAJ</item>
    </derivirana_varijabla>
  </DomainObject.Predmet.ProtuStrankaListNazivFormated>
  <DomainObject.Predmet.ProtuStrankaListNazivFormatedOIB>
    <izvorni_sadrzaj>
      <item>ROBERT GRADNJA j.d.o.o. ŽBANDAJ, OIB 50092357425</item>
    </izvorni_sadrzaj>
    <derivirana_varijabla naziv="DomainObject.Predmet.ProtuStrankaListNazivFormatedOIB_1">
      <item>ROBERT GRADNJA j.d.o.o. ŽBANDAJ, OIB 50092357425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ROBERT GRADNJA j.d.o.o. ŽBANDAJ</izvorni_sadrzaj>
    <derivirana_varijabla naziv="DomainObject.Predmet.ProtustrankaIDrugi_1">ROBERT GRADNJA j.d.o.o. ŽBANDAJ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ROBERT GRADNJA j.d.o.o. ŽBANDAJ, OIB 50092357425, Žbandaj 94, 52440 Žbandaj</izvorni_sadrzaj>
    <derivirana_varijabla naziv="DomainObject.Predmet.ProtustrankaIDrugiAdressOIB_1">ROBERT GRADNJA j.d.o.o. ŽBANDAJ, OIB 50092357425, Žbandaj 94,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ROBERT GRADNJA j.d.o.o. ŽBANDAJ</item>
    </izvorni_sadrzaj>
    <derivirana_varijabla naziv="DomainObject.Predmet.SudioniciListNaziv_1">
      <item>FINANCIJSKA AGENCIJA, RC RIJEKA, PODRUŽNICA PULA, PULA</item>
      <item>ROBERT GRADNJA j.d.o.o. ŽBANDAJ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ROBERT GRADNJA j.d.o.o. ŽBANDAJ, OIB 50092357425, Žbandaj 94,52440 Žbandaj</item>
    </izvorni_sadrzaj>
    <derivirana_varijabla naziv="DomainObject.Predmet.SudioniciListAdressOIB_1">
      <item>FINANCIJSKA AGENCIJA, RC RIJEKA, PODRUŽNICA PULA, PULA, OIB 85821130368, Giardini 5,52100 Pula</item>
      <item>ROBERT GRADNJA j.d.o.o. ŽBANDAJ, OIB 50092357425, Žbandaj 94,52440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50092357425</item>
    </izvorni_sadrzaj>
    <derivirana_varijabla naziv="DomainObject.Predmet.SudioniciListNazivOIB_1">
      <item>, OIB 85821130368</item>
      <item>, OIB 50092357425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3618</properties:Characters>
  <properties:Lines>87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2018-05-11T08:00:00Z</dcterms:created>
  <dc:creator>Morena Brajuha</dc:creator>
  <dc:description/>
  <cp:keywords/>
  <cp:lastModifiedBy>Morena Brajuha</cp:lastModifiedBy>
  <cp:lastPrinted>2018-05-15T07:36:00Z</cp:lastPrinted>
  <dcterms:modified xmlns:xsi="http://www.w3.org/2001/XMLSchema-instance" xsi:type="dcterms:W3CDTF">2018-05-15T07:36:00Z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(St-46-18 Robert gradnja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