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cb2f" w14:paraId="855cb2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4521">
        <w:rPr>
          <w:rFonts w:hAnsi="Times New Roman" w:ascii="Times New Roman"/>
        </w:rPr>
        <w:t xml:space="preserve">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ED32FC">
        <w:rPr>
          <w:rFonts w:hAnsi="Times New Roman" w:ascii="Times New Roman"/>
        </w:rPr>
        <w:t>2779/17-26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D32F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ED32F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5E34D4" w:rsidRPr="005E34D4">
        <w:rPr>
          <w:rFonts w:hAnsi="Times New Roman" w:ascii="Times New Roman"/>
        </w:rPr>
        <w:t>Trgovački sud u Zagrebu, Stalna služba</w:t>
      </w:r>
      <w:r w:rsidR="00ED32FC">
        <w:rPr>
          <w:rFonts w:hAnsi="Times New Roman" w:ascii="Times New Roman"/>
        </w:rPr>
        <w:t xml:space="preserve"> u Karlovcu</w:t>
      </w:r>
      <w:r w:rsidR="005E34D4" w:rsidRPr="005E34D4">
        <w:rPr>
          <w:rFonts w:hAnsi="Times New Roman" w:ascii="Times New Roman"/>
        </w:rPr>
        <w:t xml:space="preserve">, po sucu Vesni Fundurulić Perišin, </w:t>
      </w:r>
      <w:r w:rsidR="00CB0A72">
        <w:rPr>
          <w:rFonts w:hAnsi="Times New Roman" w:ascii="Times New Roman"/>
        </w:rPr>
        <w:t xml:space="preserve">u predstečajnom postupku nad </w:t>
      </w:r>
      <w:r w:rsidR="005E34D4" w:rsidRPr="005E34D4">
        <w:rPr>
          <w:rFonts w:hAnsi="Times New Roman" w:ascii="Times New Roman"/>
        </w:rPr>
        <w:t>dužnik</w:t>
      </w:r>
      <w:r w:rsidR="00CB0A72">
        <w:rPr>
          <w:rFonts w:hAnsi="Times New Roman" w:ascii="Times New Roman"/>
        </w:rPr>
        <w:t>om</w:t>
      </w:r>
      <w:r w:rsidR="005E34D4" w:rsidRPr="005E34D4">
        <w:rPr>
          <w:rFonts w:hAnsi="Times New Roman" w:ascii="Times New Roman"/>
        </w:rPr>
        <w:t xml:space="preserve"> </w:t>
      </w:r>
      <w:r w:rsidR="00ED32FC" w:rsidRPr="00ED32FC">
        <w:rPr>
          <w:rFonts w:hAnsi="Times New Roman" w:ascii="Times New Roman"/>
        </w:rPr>
        <w:t>SYNERGOS EKO d.o.o., Zagreb, Vrbanićeva 37/1, OIB: 06001672370, zastupan po punomoćniku Stipi Grubišiću, odvjetniku iz Zagreba, Ulica grada Vukovara 269a</w:t>
      </w:r>
      <w:r w:rsidR="00827499">
        <w:rPr>
          <w:rFonts w:hAnsi="Times New Roman" w:ascii="Times New Roman"/>
        </w:rPr>
        <w:t xml:space="preserve">, </w:t>
      </w:r>
      <w:r w:rsidR="00CB0A72">
        <w:rPr>
          <w:rFonts w:hAnsi="Times New Roman" w:ascii="Times New Roman"/>
        </w:rPr>
        <w:t>odlučujući o nagradi povjerenika</w:t>
      </w:r>
      <w:r w:rsidRPr="00733BA9">
        <w:rPr>
          <w:rFonts w:hAnsi="Times New Roman" w:ascii="Times New Roman"/>
        </w:rPr>
        <w:t xml:space="preserve">, </w:t>
      </w:r>
      <w:r w:rsidR="00ED32FC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5976F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ED32FC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ED32FC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E26A6" w:rsidP="007E26A6" w:rsidR="00CB0A72" w:rsidRPr="007E26A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CB0A72" w:rsidRPr="007E26A6">
        <w:rPr>
          <w:rFonts w:hAnsi="Times New Roman" w:ascii="Times New Roman"/>
        </w:rPr>
        <w:t xml:space="preserve">Povjereniku predstečajne nagodbe </w:t>
      </w:r>
      <w:r w:rsidR="00ED32FC" w:rsidRPr="007E26A6">
        <w:rPr>
          <w:rFonts w:hAnsi="Times New Roman" w:ascii="Times New Roman"/>
        </w:rPr>
        <w:t>Biserka Šmit-Sabolić, Kutina, Crkvena 26, OIB: 63081779137</w:t>
      </w:r>
      <w:r w:rsidR="00822E5B" w:rsidRPr="007E26A6">
        <w:rPr>
          <w:rFonts w:hAnsi="Times New Roman" w:ascii="Times New Roman"/>
        </w:rPr>
        <w:t xml:space="preserve">, određuje se </w:t>
      </w:r>
      <w:r w:rsidR="00CB0A72" w:rsidRPr="007E26A6">
        <w:rPr>
          <w:rFonts w:hAnsi="Times New Roman" w:ascii="Times New Roman"/>
        </w:rPr>
        <w:t xml:space="preserve">za poslove obavljene u predstečajnom postupku nagrada u iznosu od </w:t>
      </w:r>
      <w:r w:rsidR="00ED32FC" w:rsidRPr="007E26A6">
        <w:rPr>
          <w:rFonts w:hAnsi="Times New Roman" w:ascii="Times New Roman"/>
        </w:rPr>
        <w:t>4.050,00</w:t>
      </w:r>
      <w:r w:rsidR="00CB0A72" w:rsidRPr="007E26A6">
        <w:rPr>
          <w:rFonts w:hAnsi="Times New Roman" w:ascii="Times New Roman"/>
        </w:rPr>
        <w:t xml:space="preserve"> kn bruto. </w:t>
      </w:r>
    </w:p>
    <w:p w:rsidRDefault="00CB0A72" w:rsidP="00822E5B" w:rsidR="00CB0A72">
      <w:pPr>
        <w:jc w:val="both"/>
        <w:rPr>
          <w:rFonts w:hAnsi="Times New Roman" w:ascii="Times New Roman"/>
        </w:rPr>
      </w:pPr>
    </w:p>
    <w:p w:rsidRDefault="007E26A6" w:rsidP="007E26A6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ED32FC" w:rsidRPr="00ED32FC">
        <w:rPr>
          <w:rFonts w:hAnsi="Times New Roman" w:ascii="Times New Roman"/>
        </w:rPr>
        <w:t xml:space="preserve">Nalaže se računovodstvu suda da iz uplaćenog predujma za </w:t>
      </w:r>
      <w:r w:rsidR="00ED32FC">
        <w:rPr>
          <w:rFonts w:hAnsi="Times New Roman" w:ascii="Times New Roman"/>
        </w:rPr>
        <w:t xml:space="preserve">pokriće troškova predstečajnog </w:t>
      </w:r>
      <w:r w:rsidR="00ED32FC" w:rsidRPr="00ED32FC">
        <w:rPr>
          <w:rFonts w:hAnsi="Times New Roman" w:ascii="Times New Roman"/>
        </w:rPr>
        <w:t>postupka izvrši ispl</w:t>
      </w:r>
      <w:r w:rsidR="00FD548C">
        <w:rPr>
          <w:rFonts w:hAnsi="Times New Roman" w:ascii="Times New Roman"/>
        </w:rPr>
        <w:t xml:space="preserve">atu iznosa navedenog pod točkom </w:t>
      </w:r>
      <w:r w:rsidR="00ED32FC" w:rsidRPr="00ED32FC">
        <w:rPr>
          <w:rFonts w:hAnsi="Times New Roman" w:ascii="Times New Roman"/>
        </w:rPr>
        <w:t>1</w:t>
      </w:r>
      <w:r w:rsidR="00FD548C">
        <w:rPr>
          <w:rFonts w:hAnsi="Times New Roman" w:ascii="Times New Roman"/>
        </w:rPr>
        <w:t xml:space="preserve">. </w:t>
      </w:r>
      <w:r w:rsidR="00ED32FC">
        <w:rPr>
          <w:rFonts w:hAnsi="Times New Roman" w:ascii="Times New Roman"/>
        </w:rPr>
        <w:t>povjereniku predstečajne nagodbe</w:t>
      </w:r>
      <w:r w:rsidR="00ED32FC" w:rsidRPr="00ED32FC">
        <w:rPr>
          <w:rFonts w:hAnsi="Times New Roman" w:ascii="Times New Roman"/>
        </w:rPr>
        <w:t xml:space="preserve"> Biserka Šmit-Sabolić, Kutina, Crkvena 26, OIB: 63081779137, na račun koji se vodi kod </w:t>
      </w:r>
      <w:r w:rsidR="00ED32FC">
        <w:rPr>
          <w:rFonts w:hAnsi="Times New Roman" w:ascii="Times New Roman"/>
        </w:rPr>
        <w:t>OTP BANKA d.d.</w:t>
      </w:r>
      <w:r w:rsidR="00ED32FC" w:rsidRPr="00ED32FC">
        <w:rPr>
          <w:rFonts w:hAnsi="Times New Roman" w:ascii="Times New Roman"/>
        </w:rPr>
        <w:t>, IBAN:HR</w:t>
      </w:r>
      <w:r w:rsidR="00ED32FC">
        <w:rPr>
          <w:rFonts w:hAnsi="Times New Roman" w:ascii="Times New Roman"/>
        </w:rPr>
        <w:t>0924070003105112869.</w:t>
      </w:r>
    </w:p>
    <w:p w:rsidRDefault="00ED32FC" w:rsidP="00ED32FC" w:rsidR="00ED32FC" w:rsidRPr="0087203A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3863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D32FC">
        <w:rPr>
          <w:rFonts w:hAnsi="Times New Roman" w:ascii="Times New Roman"/>
        </w:rPr>
        <w:t>2779/17</w:t>
      </w:r>
      <w:r w:rsidR="00D4568B">
        <w:rPr>
          <w:rFonts w:hAnsi="Times New Roman" w:ascii="Times New Roman"/>
        </w:rPr>
        <w:t xml:space="preserve"> od </w:t>
      </w:r>
      <w:r w:rsidR="00ED32FC">
        <w:rPr>
          <w:rFonts w:hAnsi="Times New Roman" w:ascii="Times New Roman"/>
        </w:rPr>
        <w:t>31</w:t>
      </w:r>
      <w:r w:rsidR="005B14F8">
        <w:rPr>
          <w:rFonts w:hAnsi="Times New Roman" w:ascii="Times New Roman"/>
        </w:rPr>
        <w:t xml:space="preserve">. </w:t>
      </w:r>
      <w:r w:rsidR="00ED32FC">
        <w:rPr>
          <w:rFonts w:hAnsi="Times New Roman" w:ascii="Times New Roman"/>
        </w:rPr>
        <w:t>listopada</w:t>
      </w:r>
      <w:r w:rsidR="00972DB2">
        <w:rPr>
          <w:rFonts w:hAnsi="Times New Roman" w:ascii="Times New Roman"/>
        </w:rPr>
        <w:t xml:space="preserve"> 201</w:t>
      </w:r>
      <w:r w:rsidR="00ED32FC">
        <w:rPr>
          <w:rFonts w:hAnsi="Times New Roman" w:ascii="Times New Roman"/>
        </w:rPr>
        <w:t>7</w:t>
      </w:r>
      <w:r w:rsidR="00972DB2">
        <w:rPr>
          <w:rFonts w:hAnsi="Times New Roman" w:ascii="Times New Roman"/>
        </w:rPr>
        <w:t>.,</w:t>
      </w:r>
      <w:r w:rsidR="003863D1">
        <w:rPr>
          <w:rFonts w:hAnsi="Times New Roman" w:ascii="Times New Roman"/>
        </w:rPr>
        <w:t xml:space="preserve"> kojim je otvoren predstečajni postupak nad dužnikom, </w:t>
      </w:r>
      <w:r w:rsidR="00ED32FC" w:rsidRPr="00ED32FC">
        <w:rPr>
          <w:rFonts w:hAnsi="Times New Roman" w:ascii="Times New Roman"/>
        </w:rPr>
        <w:t>Biserka Šmit-Sabolić</w:t>
      </w:r>
      <w:r w:rsidR="003863D1">
        <w:rPr>
          <w:rFonts w:hAnsi="Times New Roman" w:ascii="Times New Roman"/>
        </w:rPr>
        <w:t xml:space="preserve"> iz </w:t>
      </w:r>
      <w:r w:rsidR="00ED32FC">
        <w:rPr>
          <w:rFonts w:hAnsi="Times New Roman" w:ascii="Times New Roman"/>
        </w:rPr>
        <w:t>Kutine</w:t>
      </w:r>
      <w:r w:rsidR="003863D1">
        <w:rPr>
          <w:rFonts w:hAnsi="Times New Roman" w:ascii="Times New Roman"/>
        </w:rPr>
        <w:t xml:space="preserve">, imenovana je za povjerenika predstečajnog postupka. </w:t>
      </w:r>
    </w:p>
    <w:p w:rsidRDefault="003863D1" w:rsidP="00972DB2" w:rsidR="003863D1">
      <w:pPr>
        <w:jc w:val="both"/>
        <w:rPr>
          <w:rFonts w:hAnsi="Times New Roman" w:ascii="Times New Roman"/>
        </w:rPr>
      </w:pPr>
    </w:p>
    <w:p w:rsidRDefault="003863D1" w:rsidP="00972DB2" w:rsidR="003863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848C8">
        <w:rPr>
          <w:rFonts w:hAnsi="Times New Roman" w:ascii="Times New Roman"/>
        </w:rPr>
        <w:t xml:space="preserve">Nakon ročišta održanog </w:t>
      </w:r>
      <w:r w:rsidR="00ED32FC">
        <w:rPr>
          <w:rFonts w:hAnsi="Times New Roman" w:ascii="Times New Roman"/>
        </w:rPr>
        <w:t>26</w:t>
      </w:r>
      <w:r w:rsidR="00E848C8">
        <w:rPr>
          <w:rFonts w:hAnsi="Times New Roman" w:ascii="Times New Roman"/>
        </w:rPr>
        <w:t>. veljače 201</w:t>
      </w:r>
      <w:r w:rsidR="00ED32FC">
        <w:rPr>
          <w:rFonts w:hAnsi="Times New Roman" w:ascii="Times New Roman"/>
        </w:rPr>
        <w:t>8</w:t>
      </w:r>
      <w:r w:rsidR="00E848C8">
        <w:rPr>
          <w:rFonts w:hAnsi="Times New Roman" w:ascii="Times New Roman"/>
        </w:rPr>
        <w:t xml:space="preserve">., za glasovanje o planu restrukturiranja, sud je </w:t>
      </w:r>
      <w:r w:rsidR="00ED32FC">
        <w:rPr>
          <w:rFonts w:hAnsi="Times New Roman" w:ascii="Times New Roman"/>
        </w:rPr>
        <w:t>26</w:t>
      </w:r>
      <w:r w:rsidR="00E848C8">
        <w:rPr>
          <w:rFonts w:hAnsi="Times New Roman" w:ascii="Times New Roman"/>
        </w:rPr>
        <w:t>. veljače 201</w:t>
      </w:r>
      <w:r w:rsidR="00ED32FC">
        <w:rPr>
          <w:rFonts w:hAnsi="Times New Roman" w:ascii="Times New Roman"/>
        </w:rPr>
        <w:t>8</w:t>
      </w:r>
      <w:r w:rsidR="00E848C8">
        <w:rPr>
          <w:rFonts w:hAnsi="Times New Roman" w:ascii="Times New Roman"/>
        </w:rPr>
        <w:t xml:space="preserve">., donio rješenje o potvrdi predstečajnog sporazuma. </w:t>
      </w:r>
    </w:p>
    <w:p w:rsidRDefault="00E848C8" w:rsidP="00972DB2" w:rsidR="00E848C8">
      <w:pPr>
        <w:jc w:val="both"/>
        <w:rPr>
          <w:rFonts w:hAnsi="Times New Roman" w:ascii="Times New Roman"/>
        </w:rPr>
      </w:pPr>
    </w:p>
    <w:p w:rsidRDefault="00E848C8" w:rsidP="00972DB2" w:rsidR="00EA09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3. st. 1.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</w:t>
      </w:r>
      <w:r w:rsidR="003831C2">
        <w:rPr>
          <w:rFonts w:hAnsi="Times New Roman" w:ascii="Times New Roman"/>
        </w:rPr>
        <w:t xml:space="preserve"> – dalje Uredba</w:t>
      </w:r>
      <w:r w:rsidR="00D4568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>propisano je da povjereniku predstečajnog postupka pripada</w:t>
      </w:r>
      <w:r w:rsidR="003831C2">
        <w:rPr>
          <w:rFonts w:hAnsi="Times New Roman" w:ascii="Times New Roman"/>
        </w:rPr>
        <w:t xml:space="preserve"> pravo na jednokratnu nagradu</w:t>
      </w:r>
      <w:r>
        <w:rPr>
          <w:rFonts w:hAnsi="Times New Roman" w:ascii="Times New Roman"/>
        </w:rPr>
        <w:t xml:space="preserve"> </w:t>
      </w:r>
      <w:r w:rsidR="003831C2">
        <w:rPr>
          <w:rFonts w:hAnsi="Times New Roman" w:ascii="Times New Roman"/>
        </w:rPr>
        <w:t xml:space="preserve">za poslove obavljene u predstečajnom postupku u iznosu od 3.000,00 kn do 20.000,00 kn, te je st. 2. istog čl. propisano da nagradu povjereniku predstečajnog postupka određuje sud vodeći računa o složenosti poslova koje je obavio. Stavkom 3. čl. 3. Uredbe određeno je da je dužnik obveznik isplate nagrade iz st. 1. ovog članka. </w:t>
      </w:r>
      <w:r w:rsidR="00EA09CD">
        <w:rPr>
          <w:rFonts w:hAnsi="Times New Roman" w:ascii="Times New Roman"/>
        </w:rPr>
        <w:t xml:space="preserve">Odredbom čl. 15. Uredbe propisano je da su svi iznosi koji se primjenjuju u Uredbi bruto iznosi, tj. iznosi prije odbitka pripadajućih doprinosa iz osnovice, poreza ili drugih naknada. </w:t>
      </w:r>
    </w:p>
    <w:p w:rsidRDefault="00262294" w:rsidP="00972DB2" w:rsidR="00262294">
      <w:pPr>
        <w:jc w:val="both"/>
        <w:rPr>
          <w:rFonts w:hAnsi="Times New Roman" w:ascii="Times New Roman"/>
        </w:rPr>
      </w:pPr>
    </w:p>
    <w:p w:rsidRDefault="00262294" w:rsidP="00972DB2" w:rsidR="009630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Sud je pri određivanju nagrade povjereniku uzeo u obzir složenost ovog postupka</w:t>
      </w:r>
      <w:r w:rsidR="0022681F">
        <w:rPr>
          <w:rFonts w:hAnsi="Times New Roman" w:ascii="Times New Roman"/>
        </w:rPr>
        <w:t xml:space="preserve">, odnosno broj vjerovnika čije su tražbine prijavljene, a o kojima se povjerenik očitovao, te je ista sudjelovala </w:t>
      </w:r>
      <w:r w:rsidR="00963042">
        <w:rPr>
          <w:rFonts w:hAnsi="Times New Roman" w:ascii="Times New Roman"/>
        </w:rPr>
        <w:t xml:space="preserve">na ročištu radi ispitivanja tražbina i ročištu za glasovanje o planu restrukturiranja, a za vrijeme trajanja postupka ispitivala poslovanje dužnika, nadzirala financijsko poslovanje, te obavljala druge poslove sukladno odredbi čl. 24. Stečajnog zakona ("Narodne novine" broj 71/15). </w:t>
      </w:r>
    </w:p>
    <w:p w:rsidRDefault="00963042" w:rsidP="00972DB2" w:rsidR="00963042">
      <w:pPr>
        <w:jc w:val="both"/>
        <w:rPr>
          <w:rFonts w:hAnsi="Times New Roman" w:ascii="Times New Roman"/>
        </w:rPr>
      </w:pPr>
    </w:p>
    <w:p w:rsidRDefault="00963042" w:rsidP="00972DB2" w:rsidR="009630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Cijeneći sve navedeno, sud nalazi da povjereniku predstečajnog postupka pripada pravo na jednokratnu nagradu za poslove obavljene u ovom postupku u iznosu od </w:t>
      </w:r>
      <w:r w:rsidR="009E48FC">
        <w:rPr>
          <w:rFonts w:hAnsi="Times New Roman" w:ascii="Times New Roman"/>
        </w:rPr>
        <w:t>4.05</w:t>
      </w:r>
      <w:r>
        <w:rPr>
          <w:rFonts w:hAnsi="Times New Roman" w:ascii="Times New Roman"/>
        </w:rPr>
        <w:t xml:space="preserve">0,00 kn bruto, slijedom čega je odlučeno kao u izreci.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E48FC">
        <w:rPr>
          <w:rFonts w:hAnsi="Times New Roman" w:ascii="Times New Roman"/>
        </w:rPr>
        <w:t>28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976FA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9E48F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17110">
        <w:rPr>
          <w:rFonts w:hAnsi="Times New Roman" w:ascii="Times New Roman"/>
        </w:rPr>
        <w:t>, v.r.</w:t>
      </w:r>
    </w:p>
    <w:p w:rsidRDefault="00F17110" w:rsidP="005808FA" w:rsidR="00F17110">
      <w:pPr>
        <w:jc w:val="right"/>
        <w:rPr>
          <w:rFonts w:hAnsi="Times New Roman" w:ascii="Times New Roman"/>
        </w:rPr>
      </w:pPr>
    </w:p>
    <w:p w:rsidRDefault="00F17110" w:rsidP="005808FA" w:rsidR="00F171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17110" w:rsidP="005808FA" w:rsidR="00F171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17110" w:rsidP="005808FA" w:rsidR="00F171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 Livaja</w:t>
      </w:r>
    </w:p>
    <w:p w:rsidRDefault="00963042" w:rsidP="005808FA" w:rsidR="00963042">
      <w:pPr>
        <w:jc w:val="right"/>
        <w:rPr>
          <w:rFonts w:hAnsi="Times New Roman" w:ascii="Times New Roman"/>
        </w:rPr>
      </w:pPr>
    </w:p>
    <w:p w:rsidRDefault="00963042" w:rsidP="005808FA" w:rsidR="00963042">
      <w:pPr>
        <w:jc w:val="right"/>
        <w:rPr>
          <w:rFonts w:hAnsi="Times New Roman" w:ascii="Times New Roman"/>
        </w:rPr>
      </w:pPr>
    </w:p>
    <w:p w:rsidRDefault="00DA56AD" w:rsidP="00E3202B" w:rsidR="00DA56AD">
      <w:pPr>
        <w:jc w:val="both"/>
        <w:rPr>
          <w:rFonts w:hAnsi="Times New Roman" w:ascii="Times New Roman"/>
        </w:rPr>
      </w:pPr>
    </w:p>
    <w:p w:rsidRDefault="00186E0A" w:rsidP="00E3202B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E3202B" w:rsidR="00186E0A">
      <w:pPr>
        <w:ind w:firstLine="708"/>
        <w:jc w:val="both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F17110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0A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2A188F" w:rsidRPr="002A188F">
          <w:rPr>
            <w:rFonts w:hAnsi="Times New Roman" w:ascii="Times New Roman"/>
          </w:rPr>
          <w:t>3  St-2779/17-26</w:t>
        </w:r>
      </w:p>
      <w:p w:rsidRDefault="006E00AE" w:rsidR="0060670C">
        <w:pPr>
          <w:pStyle w:val="Zaglavlje"/>
          <w:jc w:val="center"/>
        </w:pPr>
      </w:p>
    </w:sdtContent>
  </w:sdt>
  <w:p w:rsidRDefault="006E00A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6651707D"/>
    <w:multiLevelType w:val="hybridMultilevel"/>
    <w:tmpl w:val="DAD0DEA4"/>
    <w:lvl w:tplc="034A68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893A51"/>
    <w:multiLevelType w:val="hybridMultilevel"/>
    <w:tmpl w:val="F51E0778"/>
    <w:lvl w:tplc="3B6ACF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4521"/>
    <w:rsid w:val="00185C08"/>
    <w:rsid w:val="00186E0A"/>
    <w:rsid w:val="0019399D"/>
    <w:rsid w:val="001951F8"/>
    <w:rsid w:val="001A1A01"/>
    <w:rsid w:val="001A3469"/>
    <w:rsid w:val="001B48C1"/>
    <w:rsid w:val="001B6B85"/>
    <w:rsid w:val="001C1992"/>
    <w:rsid w:val="001D312D"/>
    <w:rsid w:val="001F5FCE"/>
    <w:rsid w:val="00200FA9"/>
    <w:rsid w:val="00210978"/>
    <w:rsid w:val="00210B7B"/>
    <w:rsid w:val="002138AB"/>
    <w:rsid w:val="002207BD"/>
    <w:rsid w:val="002246F6"/>
    <w:rsid w:val="0022538C"/>
    <w:rsid w:val="0022681F"/>
    <w:rsid w:val="00240DB6"/>
    <w:rsid w:val="002519A8"/>
    <w:rsid w:val="00262294"/>
    <w:rsid w:val="002775D1"/>
    <w:rsid w:val="00277787"/>
    <w:rsid w:val="00277D1E"/>
    <w:rsid w:val="00292270"/>
    <w:rsid w:val="002A188F"/>
    <w:rsid w:val="002D485F"/>
    <w:rsid w:val="002D609A"/>
    <w:rsid w:val="003114E0"/>
    <w:rsid w:val="003422B3"/>
    <w:rsid w:val="00362CCF"/>
    <w:rsid w:val="003831C2"/>
    <w:rsid w:val="003863D1"/>
    <w:rsid w:val="00395F7D"/>
    <w:rsid w:val="003A6A61"/>
    <w:rsid w:val="003A7D08"/>
    <w:rsid w:val="003B636E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76FA"/>
    <w:rsid w:val="005A22E1"/>
    <w:rsid w:val="005B14F8"/>
    <w:rsid w:val="005C1FAA"/>
    <w:rsid w:val="005C3DA6"/>
    <w:rsid w:val="005C7798"/>
    <w:rsid w:val="005E34D4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6A3C"/>
    <w:rsid w:val="006D50C3"/>
    <w:rsid w:val="006E00AE"/>
    <w:rsid w:val="007050E4"/>
    <w:rsid w:val="007230A2"/>
    <w:rsid w:val="00733BA9"/>
    <w:rsid w:val="0075117E"/>
    <w:rsid w:val="0076181A"/>
    <w:rsid w:val="00771B72"/>
    <w:rsid w:val="00775029"/>
    <w:rsid w:val="007E26A6"/>
    <w:rsid w:val="007F50E6"/>
    <w:rsid w:val="00803B13"/>
    <w:rsid w:val="00813D04"/>
    <w:rsid w:val="00822E5B"/>
    <w:rsid w:val="00827435"/>
    <w:rsid w:val="00827499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0A93"/>
    <w:rsid w:val="008A2687"/>
    <w:rsid w:val="008A641E"/>
    <w:rsid w:val="008A6EFC"/>
    <w:rsid w:val="008B284A"/>
    <w:rsid w:val="00902C6B"/>
    <w:rsid w:val="00913898"/>
    <w:rsid w:val="009449DB"/>
    <w:rsid w:val="00963042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8FC"/>
    <w:rsid w:val="00A15F4F"/>
    <w:rsid w:val="00A1637D"/>
    <w:rsid w:val="00A1760B"/>
    <w:rsid w:val="00A265B2"/>
    <w:rsid w:val="00A70719"/>
    <w:rsid w:val="00A71AFB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2236E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1F88"/>
    <w:rsid w:val="00C577A0"/>
    <w:rsid w:val="00C57A22"/>
    <w:rsid w:val="00C623C1"/>
    <w:rsid w:val="00C71C51"/>
    <w:rsid w:val="00C84EE2"/>
    <w:rsid w:val="00C90F88"/>
    <w:rsid w:val="00CB0A72"/>
    <w:rsid w:val="00CD03A5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202B"/>
    <w:rsid w:val="00E35DA4"/>
    <w:rsid w:val="00E56607"/>
    <w:rsid w:val="00E5782A"/>
    <w:rsid w:val="00E64B06"/>
    <w:rsid w:val="00E65224"/>
    <w:rsid w:val="00E848C8"/>
    <w:rsid w:val="00EA09CD"/>
    <w:rsid w:val="00EC1FC2"/>
    <w:rsid w:val="00ED32FC"/>
    <w:rsid w:val="00EE219B"/>
    <w:rsid w:val="00F115F0"/>
    <w:rsid w:val="00F17110"/>
    <w:rsid w:val="00F215B8"/>
    <w:rsid w:val="00F32434"/>
    <w:rsid w:val="00F75C06"/>
    <w:rsid w:val="00F910F0"/>
    <w:rsid w:val="00FB77B4"/>
    <w:rsid w:val="00FD548C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1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1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St-2779/2017-26</izvorni_sadrzaj>
    <derivirana_varijabla naziv="DomainObject.Oznaka_1">St-2779/2017-26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2018.</izvorni_sadrzaj>
    <derivirana_varijabla naziv="DomainObject.Predmet.DatumRjesavanja_1">27.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St-2779/2017</izvorni_sadrzaj>
    <derivirana_varijabla naziv="DomainObject.Predmet.OznakaBroj_1">St-2779/2017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SYNERGOS EKO d.o.o. zastupanog po punomoćniku STIPE GRUBIŠIĆ</izvorni_sadrzaj>
    <derivirana_varijabla naziv="DomainObject.Predmet.ProtustrankaFormated_1">  SYNERGOS EKO d.o.o. zastupanog po punomoćniku STIPE GRUBIŠIĆ</derivirana_varijabla>
  </DomainObject.Predmet.ProtustrankaFormated>
  <DomainObject.Predmet.ProtustrankaFormatedOIB>
    <izvorni_sadrzaj>  SYNERGOS EKO d.o.o., OIB 06001672370 zastupanog po punomoćniku STIPE GRUBIŠIĆ</izvorni_sadrzaj>
    <derivirana_varijabla naziv="DomainObject.Predmet.ProtustrankaFormatedOIB_1">  SYNERGOS EKO d.o.o., OIB 06001672370 zastupanog po punomoćniku STIPE GRUBIŠIĆ</derivirana_varijabla>
  </DomainObject.Predmet.ProtustrankaFormatedOIB>
  <DomainObject.Predmet.ProtustrankaFormatedWithAdress>
    <izvorni_sadrzaj> SYNERGOS EKO d.o.o., Vrbanićeva 37/1, 10000 Zagreb zastupanog po punomoćniku STIPE GRUBIŠIĆ</izvorni_sadrzaj>
    <derivirana_varijabla naziv="DomainObject.Predmet.ProtustrankaFormatedWithAdress_1"> SYNERGOS EKO d.o.o., Vrbanićeva 37/1, 10000 Zagreb zastupanog po punomoćniku STIPE GRUBIŠIĆ</derivirana_varijabla>
  </DomainObject.Predmet.ProtustrankaFormatedWithAdress>
  <DomainObject.Predmet.ProtustrankaFormatedWithAdressOIB>
    <izvorni_sadrzaj> SYNERGOS EKO d.o.o., OIB 06001672370, Vrbanićeva 37/1, 10000 Zagreb zastupanog po punomoćniku STIPE GRUBIŠIĆ</izvorni_sadrzaj>
    <derivirana_varijabla naziv="DomainObject.Predmet.ProtustrankaFormatedWithAdressOIB_1"> SYNERGOS EKO d.o.o., OIB 06001672370, Vrbanićeva 37/1, 10000 Zagreb zastupanog po punomoćniku STIPE GRUBIŠIĆ</derivirana_varijabla>
  </DomainObject.Predmet.ProtustrankaFormatedWithAdressOIB>
  <DomainObject.Predmet.ProtustrankaWithAdress>
    <izvorni_sadrzaj>SYNERGOS EKO d.o.o. Vrbanićeva 37/1, 10000 Zagreb</izvorni_sadrzaj>
    <derivirana_varijabla naziv="DomainObject.Predmet.ProtustrankaWithAdress_1">SYNERGOS EKO d.o.o. Vrbanićeva 37/1, 10000 Zagreb</derivirana_varijabla>
  </DomainObject.Predmet.ProtustrankaWithAdress>
  <DomainObject.Predmet.ProtustrankaWithAdressOIB>
    <izvorni_sadrzaj>SYNERGOS EKO d.o.o., OIB 06001672370, Vrbanićeva 37/1, 10000 Zagreb</izvorni_sadrzaj>
    <derivirana_varijabla naziv="DomainObject.Predmet.ProtustrankaWithAdressOIB_1">SYNERGOS EKO d.o.o., OIB 06001672370, Vrbanićeva 37/1, 10000 Zagreb</derivirana_varijabla>
  </DomainObject.Predmet.ProtustrankaWithAdressOIB>
  <DomainObject.Predmet.ProtustrankaNazivFormated>
    <izvorni_sadrzaj>SYNERGOS EKO d.o.o.</izvorni_sadrzaj>
    <derivirana_varijabla naziv="DomainObject.Predmet.ProtustrankaNazivFormated_1">SYNERGOS EKO d.o.o.</derivirana_varijabla>
  </DomainObject.Predmet.ProtustrankaNazivFormated>
  <DomainObject.Predmet.ProtustrankaNazivFormatedOIB>
    <izvorni_sadrzaj>SYNERGOS EKO d.o.o., OIB 06001672370</izvorni_sadrzaj>
    <derivirana_varijabla naziv="DomainObject.Predmet.ProtustrankaNazivFormatedOIB_1">SYNERGOS EKO d.o.o., OIB 06001672370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SYNERGOS EKO d.o.o.</izvorni_sadrzaj>
    <derivirana_varijabla naziv="DomainObject.Predmet.StrankaFormated_1">  SYNERGOS EKO d.o.o.</derivirana_varijabla>
  </DomainObject.Predmet.StrankaFormated>
  <DomainObject.Predmet.StrankaFormatedOIB>
    <izvorni_sadrzaj>  SYNERGOS EKO d.o.o., OIB 06001672370</izvorni_sadrzaj>
    <derivirana_varijabla naziv="DomainObject.Predmet.StrankaFormatedOIB_1">  SYNERGOS EKO d.o.o., OIB 06001672370</derivirana_varijabla>
  </DomainObject.Predmet.StrankaFormatedOIB>
  <DomainObject.Predmet.StrankaFormatedWithAdress>
    <izvorni_sadrzaj> SYNERGOS EKO d.o.o., Vrbanićeva 37/1, 10000 Zagreb</izvorni_sadrzaj>
    <derivirana_varijabla naziv="DomainObject.Predmet.StrankaFormatedWithAdress_1"> SYNERGOS EKO d.o.o., Vrbanićeva 37/1, 10000 Zagreb</derivirana_varijabla>
  </DomainObject.Predmet.StrankaFormatedWithAdress>
  <DomainObject.Predmet.StrankaFormatedWithAdressOIB>
    <izvorni_sadrzaj> SYNERGOS EKO d.o.o., OIB 06001672370, Vrbanićeva 37/1, 10000 Zagreb</izvorni_sadrzaj>
    <derivirana_varijabla naziv="DomainObject.Predmet.StrankaFormatedWithAdressOIB_1"> SYNERGOS EKO d.o.o., OIB 06001672370, Vrbanićeva 37/1, 10000 Zagreb</derivirana_varijabla>
  </DomainObject.Predmet.StrankaFormatedWithAdressOIB>
  <DomainObject.Predmet.StrankaWithAdress>
    <izvorni_sadrzaj>SYNERGOS EKO d.o.o. Vrbanićeva 37/1,10000 Zagreb</izvorni_sadrzaj>
    <derivirana_varijabla naziv="DomainObject.Predmet.StrankaWithAdress_1">SYNERGOS EKO d.o.o. Vrbanićeva 37/1,10000 Zagreb</derivirana_varijabla>
  </DomainObject.Predmet.StrankaWithAdress>
  <DomainObject.Predmet.StrankaWithAdressOIB>
    <izvorni_sadrzaj>SYNERGOS EKO d.o.o., OIB 06001672370, Vrbanićeva 37/1,10000 Zagreb</izvorni_sadrzaj>
    <derivirana_varijabla naziv="DomainObject.Predmet.StrankaWithAdressOIB_1">SYNERGOS EKO d.o.o., OIB 06001672370, Vrbanićeva 37/1,10000 Zagreb</derivirana_varijabla>
  </DomainObject.Predmet.StrankaWithAdressOIB>
  <DomainObject.Predmet.StrankaNazivFormated>
    <izvorni_sadrzaj>SYNERGOS EKO d.o.o.</izvorni_sadrzaj>
    <derivirana_varijabla naziv="DomainObject.Predmet.StrankaNazivFormated_1">SYNERGOS EKO d.o.o.</derivirana_varijabla>
  </DomainObject.Predmet.StrankaNazivFormated>
  <DomainObject.Predmet.StrankaNazivFormatedOIB>
    <izvorni_sadrzaj>SYNERGOS EKO d.o.o., OIB 06001672370</izvorni_sadrzaj>
    <derivirana_varijabla naziv="DomainObject.Predmet.StrankaNazivFormatedOIB_1">SYNERGOS EKO d.o.o., OIB 06001672370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SYNERGOS EKO d.o.o.</item>
    </izvorni_sadrzaj>
    <derivirana_varijabla naziv="DomainObject.Predmet.StrankaListFormated_1">
      <item>SYNERGOS EKO d.o.o.</item>
    </derivirana_varijabla>
  </DomainObject.Predmet.StrankaListFormated>
  <DomainObject.Predmet.StrankaListFormatedOIB>
    <izvorni_sadrzaj>
      <item>SYNERGOS EKO d.o.o., OIB 06001672370</item>
    </izvorni_sadrzaj>
    <derivirana_varijabla naziv="DomainObject.Predmet.StrankaListFormatedOIB_1">
      <item>SYNERGOS EKO d.o.o., OIB 06001672370</item>
    </derivirana_varijabla>
  </DomainObject.Predmet.StrankaListFormatedOIB>
  <DomainObject.Predmet.StrankaListFormatedWithAdress>
    <izvorni_sadrzaj>
      <item>SYNERGOS EKO d.o.o., Vrbanićeva 37/1, 10000 Zagreb</item>
    </izvorni_sadrzaj>
    <derivirana_varijabla naziv="DomainObject.Predmet.StrankaListFormatedWithAdress_1">
      <item>SYNERGOS EKO d.o.o., Vrbanićeva 37/1, 10000 Zagreb</item>
    </derivirana_varijabla>
  </DomainObject.Predmet.StrankaListFormatedWithAdress>
  <DomainObject.Predmet.StrankaListFormatedWithAdressOIB>
    <izvorni_sadrzaj>
      <item>SYNERGOS EKO d.o.o., OIB 06001672370, Vrbanićeva 37/1, 10000 Zagreb</item>
    </izvorni_sadrzaj>
    <derivirana_varijabla naziv="DomainObject.Predmet.StrankaListFormatedWithAdressOIB_1">
      <item>SYNERGOS EKO d.o.o., OIB 06001672370, Vrbanićeva 37/1, 10000 Zagreb</item>
    </derivirana_varijabla>
  </DomainObject.Predmet.StrankaListFormatedWithAdressOIB>
  <DomainObject.Predmet.StrankaListNazivFormated>
    <izvorni_sadrzaj>
      <item>SYNERGOS EKO d.o.o.</item>
    </izvorni_sadrzaj>
    <derivirana_varijabla naziv="DomainObject.Predmet.StrankaListNazivFormated_1">
      <item>SYNERGOS EKO d.o.o.</item>
    </derivirana_varijabla>
  </DomainObject.Predmet.StrankaListNazivFormated>
  <DomainObject.Predmet.StrankaListNazivFormatedOIB>
    <izvorni_sadrzaj>
      <item>SYNERGOS EKO d.o.o., OIB 06001672370</item>
    </izvorni_sadrzaj>
    <derivirana_varijabla naziv="DomainObject.Predmet.StrankaListNazivFormatedOIB_1">
      <item>SYNERGOS EKO d.o.o., OIB 06001672370</item>
    </derivirana_varijabla>
  </DomainObject.Predmet.StrankaListNazivFormatedOIB>
  <DomainObject.Predmet.ProtuStrankaListFormated>
    <izvorni_sadrzaj>
      <item>SYNERGOS EKO d.o.o. zastupanog po punomoćniku STIPE GRUBIŠIĆ</item>
    </izvorni_sadrzaj>
    <derivirana_varijabla naziv="DomainObject.Predmet.ProtuStrankaListFormated_1">
      <item>SYNERGOS EKO d.o.o. zastupanog po punomoćniku STIPE GRUBIŠIĆ</item>
    </derivirana_varijabla>
  </DomainObject.Predmet.ProtuStrankaListFormated>
  <DomainObject.Predmet.ProtuStrankaListFormatedOIB>
    <izvorni_sadrzaj>
      <item>SYNERGOS EKO d.o.o., OIB 06001672370 zastupanog po punomoćniku STIPE GRUBIŠIĆ</item>
    </izvorni_sadrzaj>
    <derivirana_varijabla naziv="DomainObject.Predmet.ProtuStrankaListFormatedOIB_1">
      <item>SYNERGOS EKO d.o.o., OIB 06001672370 zastupanog po punomoćniku STIPE GRUBIŠIĆ</item>
    </derivirana_varijabla>
  </DomainObject.Predmet.ProtuStrankaListFormatedOIB>
  <DomainObject.Predmet.ProtuStrankaListFormatedWithAdress>
    <izvorni_sadrzaj>
      <item>SYNERGOS EKO d.o.o., Vrbanićeva 37/1, 10000 Zagreb zastupanog po punomoćniku STIPE GRUBIŠIĆ</item>
    </izvorni_sadrzaj>
    <derivirana_varijabla naziv="DomainObject.Predmet.ProtuStrankaListFormatedWithAdress_1">
      <item>SYNERGOS EKO d.o.o., Vrbanićeva 37/1, 10000 Zagreb zastupanog po punomoćniku STIPE GRUBIŠIĆ</item>
    </derivirana_varijabla>
  </DomainObject.Predmet.ProtuStrankaListFormatedWithAdress>
  <DomainObject.Predmet.ProtuStrankaListFormatedWithAdressOIB>
    <izvorni_sadrzaj>
      <item>SYNERGOS EKO d.o.o., OIB 06001672370, Vrbanićeva 37/1, 10000 Zagreb zastupanog po punomoćniku STIPE GRUBIŠIĆ</item>
    </izvorni_sadrzaj>
    <derivirana_varijabla naziv="DomainObject.Predmet.ProtuStrankaListFormatedWithAdressOIB_1">
      <item>SYNERGOS EKO d.o.o., OIB 06001672370, Vrbanićeva 37/1, 10000 Zagreb zastupanog po punomoćniku STIPE GRUBIŠIĆ</item>
    </derivirana_varijabla>
  </DomainObject.Predmet.ProtuStrankaListFormatedWithAdressOIB>
  <DomainObject.Predmet.ProtuStrankaListNazivFormated>
    <izvorni_sadrzaj>
      <item>SYNERGOS EKO d.o.o.</item>
    </izvorni_sadrzaj>
    <derivirana_varijabla naziv="DomainObject.Predmet.ProtuStrankaListNazivFormated_1">
      <item>SYNERGOS EKO d.o.o.</item>
    </derivirana_varijabla>
  </DomainObject.Predmet.ProtuStrankaListNazivFormated>
  <DomainObject.Predmet.ProtuStrankaListNazivFormatedOIB>
    <izvorni_sadrzaj>
      <item>SYNERGOS EKO d.o.o., OIB 06001672370</item>
    </izvorni_sadrzaj>
    <derivirana_varijabla naziv="DomainObject.Predmet.ProtuStrankaListNazivFormatedOIB_1">
      <item>SYNERGOS EKO d.o.o., OIB 06001672370</item>
    </derivirana_varijabla>
  </DomainObject.Predmet.ProtuStrankaListNazivFormatedOIB>
  <DomainObject.Predmet.OstaliListFormated>
    <izvorni_sadrzaj>
      <item>STIPE GRUBIŠIĆ punomoćnik sudionika u postupku SYNERGOS EKO d.o.o.</item>
    </izvorni_sadrzaj>
    <derivirana_varijabla naziv="DomainObject.Predmet.OstaliListFormated_1">
      <item>STIPE GRUBIŠIĆ punomoćnik sudionika u postupku SYNERGOS EKO d.o.o.</item>
    </derivirana_varijabla>
  </DomainObject.Predmet.OstaliListFormated>
  <DomainObject.Predmet.OstaliListFormatedOIB>
    <izvorni_sadrzaj>
      <item>STIPE GRUBIŠIĆ punomoćnik sudionika u postupku SYNERGOS EKO d.o.o.</item>
    </izvorni_sadrzaj>
    <derivirana_varijabla naziv="DomainObject.Predmet.OstaliListFormatedOIB_1">
      <item>STIPE GRUBIŠIĆ punomoćnik sudionika u postupku SYNERGOS EKO d.o.o.</item>
    </derivirana_varijabla>
  </DomainObject.Predmet.OstaliListFormatedOIB>
  <DomainObject.Predmet.OstaliListFormatedWithAdress>
    <izvorni_sadrzaj>
      <item>STIPE GRUBIŠIĆ, Ul.grada Vukovara 269g, 10000 Zagreb punomoćnik sudionika u postupku SYNERGOS EKO d.o.o.</item>
    </izvorni_sadrzaj>
    <derivirana_varijabla naziv="DomainObject.Predmet.OstaliListFormatedWithAdress_1">
      <item>STIPE GRUBIŠIĆ, Ul.grada Vukovara 269g, 10000 Zagreb punomoćnik sudionika u postupku SYNERGOS EKO d.o.o.</item>
    </derivirana_varijabla>
  </DomainObject.Predmet.OstaliListFormatedWithAdress>
  <DomainObject.Predmet.OstaliListFormatedWithAdressOIB>
    <izvorni_sadrzaj>
      <item>STIPE GRUBIŠIĆ, Ul.grada Vukovara 269g, 10000 Zagreb punomoćnik sudionika u postupku SYNERGOS EKO d.o.o.</item>
    </izvorni_sadrzaj>
    <derivirana_varijabla naziv="DomainObject.Predmet.OstaliListFormatedWithAdressOIB_1">
      <item>STIPE GRUBIŠIĆ, Ul.grada Vukovara 269g, 10000 Zagreb punomoćnik sudionika u postupku SYNERGOS EKO d.o.o.</item>
    </derivirana_varijabla>
  </DomainObject.Predmet.OstaliListFormatedWithAdressOIB>
  <DomainObject.Predmet.OstaliListNazivFormated>
    <izvorni_sadrzaj>
      <item>STIPE GRUBIŠIĆ</item>
    </izvorni_sadrzaj>
    <derivirana_varijabla naziv="DomainObject.Predmet.OstaliListNazivFormated_1">
      <item>STIPE GRUBIŠIĆ</item>
    </derivirana_varijabla>
  </DomainObject.Predmet.OstaliListNazivFormated>
  <DomainObject.Predmet.OstaliListNazivFormatedOIB>
    <izvorni_sadrzaj>
      <item>STIPE GRUBIŠIĆ</item>
    </izvorni_sadrzaj>
    <derivirana_varijabla naziv="DomainObject.Predmet.OstaliListNazivFormatedOIB_1">
      <item>STIPE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St-2779/2017-26</izvorni_sadrzaj>
    <derivirana_varijabla naziv="DomainObject.PoslovniBrojDokumenta_1">St-2779/2017-26</derivirana_varijabla>
  </DomainObject.PoslovniBrojDokumenta>
  <DomainObject.Predmet.StrankaIDrugi>
    <izvorni_sadrzaj>SYNERGOS EKO d.o.o.</izvorni_sadrzaj>
    <derivirana_varijabla naziv="DomainObject.Predmet.StrankaIDrugi_1">SYNERGOS EKO d.o.o.</derivirana_varijabla>
  </DomainObject.Predmet.StrankaIDrugi>
  <DomainObject.Predmet.ProtustrankaIDrugi>
    <izvorni_sadrzaj>SYNERGOS EKO d.o.o.</izvorni_sadrzaj>
    <derivirana_varijabla naziv="DomainObject.Predmet.ProtustrankaIDrugi_1">SYNERGOS EKO d.o.o.</derivirana_varijabla>
  </DomainObject.Predmet.ProtustrankaIDrugi>
  <DomainObject.Predmet.StrankaIDrugiAdressOIB>
    <izvorni_sadrzaj>SYNERGOS EKO d.o.o., OIB 06001672370, Vrbanićeva 37/1, 10000 Zagreb</izvorni_sadrzaj>
    <derivirana_varijabla naziv="DomainObject.Predmet.StrankaIDrugiAdressOIB_1">SYNERGOS EKO d.o.o., OIB 06001672370, Vrbanićeva 37/1, 10000 Zagreb</derivirana_varijabla>
  </DomainObject.Predmet.StrankaIDrugiAdressOIB>
  <DomainObject.Predmet.ProtustrankaIDrugiAdressOIB>
    <izvorni_sadrzaj>SYNERGOS EKO d.o.o., OIB 06001672370, Vrbanićeva 37/1, 10000 Zagreb</izvorni_sadrzaj>
    <derivirana_varijabla naziv="DomainObject.Predmet.ProtustrankaIDrugiAdressOIB_1">SYNERGOS EKO d.o.o., OIB 06001672370, Vrbanićeva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St-2779/2017-24</izvorni_sadrzaj>
    <derivirana_varijabla naziv="DomainObject.Predmet.OdlukaRjesenje.Oznaka_1">St-2779/2017-24</derivirana_varijabla>
  </DomainObject.Predmet.OdlukaRjesenje.Oznaka>
  <DomainObject.Predmet.SudioniciListNaziv>
    <izvorni_sadrzaj>
      <item>SYNERGOS EKO d.o.o.</item>
      <item>SYNERGOS EKO d.o.o.</item>
      <item>STIPE GRUBIŠIĆ</item>
    </izvorni_sadrzaj>
    <derivirana_varijabla naziv="DomainObject.Predmet.SudioniciListNaziv_1">
      <item>SYNERGOS EKO d.o.o.</item>
      <item>SYNERGOS EKO d.o.o.</item>
      <item>STIPE GRUBIŠIĆ</item>
    </derivirana_varijabla>
  </DomainObject.Predmet.SudioniciListNaziv>
  <DomainObject.Predmet.SudioniciListAdressOIB>
    <izvorni_sadrzaj>
      <item>SYNERGOS EKO d.o.o., OIB 06001672370, Vrbanićeva 37/1,10000 Zagreb</item>
      <item>SYNERGOS EKO d.o.o., OIB 06001672370, Vrbanićeva 37/1,10000 Zagreb</item>
      <item>STIPE GRUBIŠIĆ, Ul.grada Vukovara 269g,10000 Zagreb</item>
    </izvorni_sadrzaj>
    <derivirana_varijabla naziv="DomainObject.Predmet.SudioniciListAdressOIB_1">
      <item>SYNERGOS EKO d.o.o., OIB 06001672370, Vrbanićeva 37/1,10000 Zagreb</item>
      <item>SYNERGOS EKO d.o.o., OIB 06001672370, Vrbanićeva 37/1,10000 Zagreb</item>
      <item>STIPE GRUBIŠIĆ, Ul.grada Vukovara 269g,10000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06001672370</item>
      <item>, OIB 06001672370</item>
      <item>, OIB null</item>
    </izvorni_sadrzaj>
    <derivirana_varijabla naziv="DomainObject.Predmet.SudioniciListNazivOIB_1">
      <item>, OIB 06001672370</item>
      <item>, OIB 06001672370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CAEDF-5E97-4C8C-A628-2FFB2E765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2665</properties:Characters>
  <properties:Lines>73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2018-02-28T10:57:00Z</dcterms:created>
  <dc:creator>Gordana Grčić</dc:creator>
  <cp:lastModifiedBy>Žana Livaja</cp:lastModifiedBy>
  <cp:lastPrinted>2017-02-24T09:51:00Z</cp:lastPrinted>
  <dcterms:modified xmlns:xsi="http://www.w3.org/2001/XMLSchema-instance" xsi:type="dcterms:W3CDTF">2018-02-28T12:01:00Z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St-2779/2017-26 / Odluka - Rješenje - određivanje nagrade povjereniku (Rješenje --St-2779-17--.docx)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