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fd5b" w14:paraId="f53fd5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725A0">
        <w:rPr>
          <w:sz w:val="24"/>
        </w:rPr>
        <w:t>4048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E1079F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725A0">
        <w:rPr>
          <w:sz w:val="24"/>
          <w:szCs w:val="24"/>
          <w:lang w:val="pt-BR"/>
        </w:rPr>
        <w:t xml:space="preserve">WATERTECH j.d.o.o., </w:t>
      </w:r>
      <w:r w:rsidR="008440C0">
        <w:rPr>
          <w:sz w:val="24"/>
          <w:szCs w:val="24"/>
          <w:lang w:val="pt-BR"/>
        </w:rPr>
        <w:t xml:space="preserve">Zagreb, XI Podbrežje 3, OIB: </w:t>
      </w:r>
      <w:proofErr w:type="spellStart"/>
      <w:r w:rsidR="00646833" w:rsidRPr="00646833">
        <w:rPr>
          <w:sz w:val="24"/>
          <w:szCs w:val="24"/>
        </w:rPr>
        <w:t>71231468777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41233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B430A4">
        <w:rPr>
          <w:sz w:val="24"/>
          <w:szCs w:val="24"/>
          <w:lang w:val="pt-BR"/>
        </w:rPr>
        <w:t xml:space="preserve">WATERTECH j.d.o.o., Zagreb, XI Podbrežje 3, OIB: </w:t>
      </w:r>
      <w:r w:rsidR="00B430A4" w:rsidRPr="00646833">
        <w:rPr>
          <w:sz w:val="24"/>
          <w:szCs w:val="24"/>
        </w:rPr>
        <w:t>71231468777</w:t>
      </w:r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53AAB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E1079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1079F" w:rsidP="00E1079F" w:rsidR="00E1079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1079F" w:rsidP="00E1079F" w:rsidR="00E1079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E1079F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088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743C"/>
    <w:rsid w:val="00D70237"/>
    <w:rsid w:val="00D70FCA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079F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0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0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0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0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0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0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0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0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St-4048/2016-2</izvorni_sadrzaj>
    <derivirana_varijabla naziv="DomainObject.Oznaka_1">St-4048/2016-2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St-4048/2016-2</izvorni_sadrzaj>
    <derivirana_varijabla naziv="DomainObject.PoslovniBrojDokumenta_1">St-4048/2016-2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</izvorni_sadrzaj>
    <derivirana_varijabla naziv="DomainObject.Predmet.SudioniciListNaziv_1">
      <item>FINA Regionalni centar Zagreb</item>
      <item>Watertech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</izvorni_sadrzaj>
    <derivirana_varijabla naziv="DomainObject.Predmet.SudioniciListNazivOIB_1">
      <item>, OIB 85821130368</item>
      <item>, OIB 71231468777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1095</properties:Characters>
  <properties:Lines>37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2017-02-08T07:55:00Z</cp:lastPrinted>
  <dcterms:modified xmlns:xsi="http://www.w3.org/2001/XMLSchema-instance" xsi:type="dcterms:W3CDTF">2017-02-08T07:55:00Z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