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72fe" w14:paraId="32372fe" w:rsidRDefault="00C66D6B" w:rsidP="00C66D6B" w:rsidR="00C66D6B" w:rsidRPr="001171A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9518B8">
        <w:rPr>
          <w:rFonts w:hAnsi="Times New Roman" w:ascii="Times New Roman"/>
          <w:sz w:val="24"/>
          <w:szCs w:val="24"/>
        </w:rPr>
        <w:t xml:space="preserve">6 </w:t>
      </w:r>
      <w:r>
        <w:rPr>
          <w:rFonts w:hAnsi="Times New Roman" w:ascii="Times New Roman"/>
          <w:sz w:val="24"/>
          <w:szCs w:val="24"/>
        </w:rPr>
        <w:t>St-</w:t>
      </w:r>
      <w:r w:rsidR="009518B8">
        <w:rPr>
          <w:rFonts w:hAnsi="Times New Roman" w:ascii="Times New Roman"/>
          <w:sz w:val="24"/>
          <w:szCs w:val="24"/>
        </w:rPr>
        <w:t>331/17-</w:t>
      </w:r>
      <w:r w:rsidR="00FA6814">
        <w:rPr>
          <w:rFonts w:hAnsi="Times New Roman" w:ascii="Times New Roman"/>
          <w:sz w:val="24"/>
          <w:szCs w:val="24"/>
        </w:rPr>
        <w:t>65</w:t>
      </w:r>
    </w:p>
    <w:p w:rsidRDefault="00F07DFD" w:rsidP="00F07DFD" w:rsidR="00F07DFD">
      <w:r>
        <w:rPr>
          <w:rStyle w:val="Naglaeno"/>
        </w:rPr>
        <w:t xml:space="preserve">             </w:t>
      </w:r>
      <w:r w:rsidR="009518B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DFD" w:rsidP="00F07DFD" w:rsidR="00F07DFD" w:rsidRPr="00D21A2C"/>
    <w:p w:rsidRDefault="00F07DFD" w:rsidP="00F07DFD" w:rsidR="00F07D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7DFD" w:rsidP="00F07DFD" w:rsidR="00F07D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7DFD" w:rsidP="00F07DFD" w:rsidR="004E7FB2" w:rsidRPr="00F07D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E7FB2" w:rsidP="004E7FB2" w:rsidR="004E7FB2">
      <w:pPr>
        <w:jc w:val="center"/>
      </w:pPr>
      <w:r>
        <w:t>R E P U B L I K A  H R V A T S K A</w:t>
      </w:r>
    </w:p>
    <w:p w:rsidRDefault="004E7FB2" w:rsidP="004E7FB2" w:rsidR="004E7FB2"/>
    <w:p w:rsidRDefault="004E7FB2" w:rsidP="004E7FB2" w:rsidR="004E7FB2" w:rsidRPr="0013209D">
      <w:pPr>
        <w:jc w:val="center"/>
      </w:pPr>
      <w:r w:rsidRPr="0013209D">
        <w:t>R J E Š E N J E</w:t>
      </w:r>
    </w:p>
    <w:p w:rsidRDefault="004E7FB2" w:rsidP="004E7FB2" w:rsidR="004E7FB2" w:rsidRPr="0013209D"/>
    <w:p w:rsidRDefault="004E7FB2" w:rsidP="004E7FB2" w:rsidR="004E7FB2">
      <w:pPr>
        <w:rPr>
          <w:b/>
        </w:rPr>
      </w:pPr>
    </w:p>
    <w:p w:rsidRDefault="004E7FB2" w:rsidP="004E7FB2" w:rsidR="004E7FB2">
      <w:pPr>
        <w:jc w:val="both"/>
      </w:pPr>
      <w:r>
        <w:tab/>
        <w:t>Trgovački sud u Osijeku, po stečajno</w:t>
      </w:r>
      <w:r w:rsidR="009518B8">
        <w:t>j sutkinji</w:t>
      </w:r>
      <w:r>
        <w:t xml:space="preserve"> Nadi Roso, </w:t>
      </w:r>
      <w:r w:rsidRPr="00A82800">
        <w:t>u stečajnom postupku nad dužnikom</w:t>
      </w:r>
      <w:r w:rsidRPr="00F4212B">
        <w:t xml:space="preserve"> </w:t>
      </w:r>
      <w:r w:rsidR="009518B8">
        <w:rPr>
          <w:b/>
        </w:rPr>
        <w:t>TEŽIŠTE d.o.o. za građevinske radove, trgovinu i usluge „u stečaju“, Osijek, Gajev trg 3, OIB: 37503342573, MBS: 030058544</w:t>
      </w:r>
      <w:r w:rsidRPr="00F4212B">
        <w:t>,</w:t>
      </w:r>
      <w:r>
        <w:t xml:space="preserve"> dana </w:t>
      </w:r>
      <w:r w:rsidR="009518B8">
        <w:t>14. rujna 2018. g.</w:t>
      </w:r>
      <w:r>
        <w:t>,</w:t>
      </w:r>
    </w:p>
    <w:p w:rsidRDefault="00F07DFD" w:rsidP="00F07DFD" w:rsidR="004011EC">
      <w:pPr>
        <w:tabs>
          <w:tab w:pos="3930" w:val="left"/>
        </w:tabs>
        <w:jc w:val="both"/>
      </w:pPr>
      <w:r>
        <w:tab/>
      </w:r>
    </w:p>
    <w:p w:rsidRDefault="004E7FB2" w:rsidP="004B741D" w:rsidR="004E7FB2">
      <w:pPr>
        <w:jc w:val="both"/>
      </w:pPr>
    </w:p>
    <w:p w:rsidRDefault="004B741D" w:rsidP="004E7FB2" w:rsidR="004B741D">
      <w:pPr>
        <w:jc w:val="center"/>
      </w:pPr>
      <w:r w:rsidRPr="0013209D">
        <w:t>r i j e š i o   j e</w:t>
      </w:r>
    </w:p>
    <w:p w:rsidRDefault="004E7FB2" w:rsidP="00FA6814" w:rsidR="004E7FB2"/>
    <w:p w:rsidRDefault="000C05B6" w:rsidP="004B741D" w:rsidR="000C05B6">
      <w:pPr>
        <w:pStyle w:val="Tijeloteksta"/>
      </w:pPr>
    </w:p>
    <w:p w:rsidRDefault="005B486F" w:rsidP="00F06636" w:rsidR="000C05B6">
      <w:pPr>
        <w:pStyle w:val="Tijeloteksta"/>
        <w:numPr>
          <w:ilvl w:val="0"/>
          <w:numId w:val="5"/>
        </w:numPr>
      </w:pPr>
      <w:r>
        <w:t>Posebno i</w:t>
      </w:r>
      <w:r w:rsidR="00F06636" w:rsidRPr="005F210B">
        <w:t xml:space="preserve">spitno ročište </w:t>
      </w:r>
      <w:r w:rsidR="00FA6814">
        <w:t>radi utvrđivanja tražbine protivnika pobijanja Težište</w:t>
      </w:r>
      <w:r w:rsidR="00BD2838">
        <w:t xml:space="preserve"> </w:t>
      </w:r>
      <w:r w:rsidR="00FA6814">
        <w:t xml:space="preserve">-Projekt d.o.o. </w:t>
      </w:r>
      <w:r w:rsidR="00F06636" w:rsidRPr="005F210B">
        <w:t xml:space="preserve">određuje se za </w:t>
      </w:r>
      <w:r w:rsidR="00FA6814">
        <w:t xml:space="preserve">dan </w:t>
      </w:r>
      <w:r w:rsidR="00FA6814">
        <w:rPr>
          <w:b/>
        </w:rPr>
        <w:t>11. listopad 2018. g. u 10,45 sati</w:t>
      </w:r>
      <w:r w:rsidR="00F06636" w:rsidRPr="005F210B">
        <w:t xml:space="preserve"> u sobi br. </w:t>
      </w:r>
      <w:r w:rsidR="00FA6814">
        <w:t>36</w:t>
      </w:r>
      <w:r w:rsidR="00F06636" w:rsidRPr="005F210B">
        <w:t xml:space="preserve">/II Trgovačkog suda u Osijeku, </w:t>
      </w:r>
      <w:r w:rsidR="00F06636">
        <w:t>Zagrebačka br. 2.</w:t>
      </w:r>
    </w:p>
    <w:p w:rsidRDefault="00EF5028" w:rsidP="00EF5028" w:rsidR="00EF5028">
      <w:pPr>
        <w:ind w:left="1080"/>
        <w:jc w:val="both"/>
      </w:pPr>
    </w:p>
    <w:p w:rsidRDefault="004E7FB2" w:rsidP="00EF5028" w:rsidR="004E7FB2">
      <w:pPr>
        <w:ind w:left="1080"/>
        <w:jc w:val="both"/>
      </w:pPr>
    </w:p>
    <w:p w:rsidRDefault="00EF5028" w:rsidP="00EF5028" w:rsidR="00EF5028">
      <w:pPr>
        <w:ind w:left="1080"/>
        <w:jc w:val="center"/>
      </w:pPr>
      <w:r>
        <w:t>Obrazloženje</w:t>
      </w:r>
    </w:p>
    <w:p w:rsidRDefault="00EF5028" w:rsidP="00EF5028" w:rsidR="00EF5028">
      <w:pPr>
        <w:ind w:left="1080"/>
        <w:jc w:val="center"/>
      </w:pPr>
    </w:p>
    <w:p w:rsidRDefault="00EF5028" w:rsidP="00EF5028" w:rsidR="00EF5028">
      <w:pPr>
        <w:ind w:left="1080"/>
        <w:jc w:val="center"/>
      </w:pPr>
    </w:p>
    <w:p w:rsidRDefault="00EF5028" w:rsidP="00F07DFD" w:rsidR="00C66D6B">
      <w:pPr>
        <w:ind w:firstLine="993"/>
        <w:jc w:val="both"/>
      </w:pPr>
      <w:r>
        <w:t xml:space="preserve">Podneskom od </w:t>
      </w:r>
      <w:r w:rsidR="00FA6814">
        <w:t xml:space="preserve">13. rujna 2018. g. stečajni upravitelj Bojan </w:t>
      </w:r>
      <w:proofErr w:type="spellStart"/>
      <w:r w:rsidR="00FA6814">
        <w:t>Sudarević</w:t>
      </w:r>
      <w:proofErr w:type="spellEnd"/>
      <w:r w:rsidR="00FA6814">
        <w:t xml:space="preserve"> iz Osijeka predložio je određivanje posebnog ispitnog ročišta navodeći da je protivnik pobijanja u parničnom postupku ovoga suda P-193/18 Težište</w:t>
      </w:r>
      <w:r w:rsidR="00BD2838">
        <w:t xml:space="preserve"> </w:t>
      </w:r>
      <w:r w:rsidR="00FA6814">
        <w:t>-</w:t>
      </w:r>
      <w:r w:rsidR="00BD2838">
        <w:t xml:space="preserve"> </w:t>
      </w:r>
      <w:r w:rsidR="00FA6814">
        <w:t xml:space="preserve">Projekt d.o.o. prijavio svoju tražbinu na temelju Presude u zakonom propisanom roku te predlaže određivanje posebnog ispitnog ročišta sukladno čl. 213 SZ. </w:t>
      </w:r>
    </w:p>
    <w:p w:rsidRDefault="004E7FB2" w:rsidP="004E7FB2" w:rsidR="004E7FB2">
      <w:pPr>
        <w:ind w:firstLine="708"/>
        <w:jc w:val="both"/>
      </w:pPr>
      <w:r>
        <w:t xml:space="preserve">Slijedom navedenog valjalo je sukladno čl. </w:t>
      </w:r>
      <w:r w:rsidR="00FA6814">
        <w:t>213</w:t>
      </w:r>
      <w:r>
        <w:t xml:space="preserve"> Stečajnog zakona („Narodne novine“ broj </w:t>
      </w:r>
      <w:r w:rsidR="00FA6814">
        <w:t xml:space="preserve">71/15 i 104/17) </w:t>
      </w:r>
      <w:r>
        <w:t xml:space="preserve"> riješiti kao u izreci.</w:t>
      </w:r>
    </w:p>
    <w:p w:rsidRDefault="004E7FB2" w:rsidP="00BD2838" w:rsidR="004E7FB2">
      <w:pPr>
        <w:jc w:val="both"/>
      </w:pPr>
    </w:p>
    <w:p w:rsidRDefault="004E7FB2" w:rsidP="00EF5028" w:rsidR="004E7FB2">
      <w:pPr>
        <w:ind w:firstLine="993"/>
        <w:jc w:val="both"/>
      </w:pPr>
    </w:p>
    <w:p w:rsidRDefault="00A82800" w:rsidP="00925039" w:rsidR="00A82800"/>
    <w:p w:rsidRDefault="001309A4" w:rsidP="00A82800" w:rsidR="007242CD">
      <w:pPr>
        <w:ind w:left="720"/>
        <w:jc w:val="center"/>
      </w:pPr>
      <w:r>
        <w:t>U Osijeku</w:t>
      </w:r>
      <w:r w:rsidR="005A1D35">
        <w:t xml:space="preserve"> </w:t>
      </w:r>
      <w:r w:rsidR="009518B8">
        <w:t>14. rujna 2018. g.</w:t>
      </w:r>
    </w:p>
    <w:p w:rsidRDefault="00094230" w:rsidP="00925039" w:rsidR="00094230">
      <w:pPr>
        <w:pStyle w:val="Tijeloteksta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4B741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2D63B3">
        <w:t xml:space="preserve">           </w:t>
      </w:r>
      <w:r w:rsidR="009518B8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2D63B3">
        <w:t xml:space="preserve">               </w:t>
      </w:r>
      <w:r w:rsidR="009518B8">
        <w:t xml:space="preserve">     </w:t>
      </w:r>
      <w:r w:rsidR="002D63B3">
        <w:t xml:space="preserve">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 w:rsidRPr="00BD2838">
      <w:pPr>
        <w:pStyle w:val="Tijeloteksta"/>
        <w:jc w:val="left"/>
      </w:pPr>
      <w:r w:rsidRPr="00BD2838">
        <w:t>DNA</w:t>
      </w:r>
      <w:r w:rsidR="004E7FB2" w:rsidRPr="00BD2838">
        <w:t>:</w:t>
      </w:r>
    </w:p>
    <w:p w:rsidRDefault="004E7FB2" w:rsidP="00B81E71" w:rsidR="00B81E71" w:rsidRPr="00BD2838">
      <w:pPr>
        <w:pStyle w:val="Tijeloteksta"/>
        <w:numPr>
          <w:ilvl w:val="0"/>
          <w:numId w:val="6"/>
        </w:numPr>
        <w:jc w:val="left"/>
      </w:pPr>
      <w:r w:rsidRPr="00BD2838">
        <w:t xml:space="preserve">st. uprav. </w:t>
      </w:r>
      <w:r w:rsidR="00BD2838" w:rsidRPr="00BD2838">
        <w:t xml:space="preserve">Bojan </w:t>
      </w:r>
      <w:proofErr w:type="spellStart"/>
      <w:r w:rsidR="00BD2838" w:rsidRPr="00BD2838">
        <w:t>Sudarević</w:t>
      </w:r>
      <w:proofErr w:type="spellEnd"/>
    </w:p>
    <w:p w:rsidRDefault="00BD2838" w:rsidP="00BD2838" w:rsidR="00AB111F" w:rsidRPr="00BD2838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D2838">
        <w:rPr>
          <w:rFonts w:hAnsi="Times New Roman" w:ascii="Times New Roman"/>
          <w:sz w:val="24"/>
          <w:szCs w:val="24"/>
        </w:rPr>
        <w:t xml:space="preserve">za Težište – Projekt d.o.o. pun. Dušanka </w:t>
      </w:r>
      <w:proofErr w:type="spellStart"/>
      <w:r w:rsidRPr="00BD2838">
        <w:rPr>
          <w:rFonts w:hAnsi="Times New Roman" w:ascii="Times New Roman"/>
          <w:sz w:val="24"/>
          <w:szCs w:val="24"/>
        </w:rPr>
        <w:t>Rušinović</w:t>
      </w:r>
      <w:proofErr w:type="spellEnd"/>
      <w:r w:rsidRPr="00BD2838">
        <w:rPr>
          <w:rFonts w:hAnsi="Times New Roman" w:ascii="Times New Roman"/>
          <w:sz w:val="24"/>
          <w:szCs w:val="24"/>
        </w:rPr>
        <w:t xml:space="preserve"> odvjetnica iz Zadra, Put Kotlara 38</w:t>
      </w:r>
    </w:p>
    <w:p w:rsidRDefault="00AB111F" w:rsidP="004E7FB2" w:rsidR="004E7FB2" w:rsidRPr="00BD2838">
      <w:pPr>
        <w:pStyle w:val="Tijeloteksta"/>
        <w:numPr>
          <w:ilvl w:val="0"/>
          <w:numId w:val="6"/>
        </w:numPr>
        <w:jc w:val="left"/>
      </w:pPr>
      <w:r w:rsidRPr="00BD2838">
        <w:t>e-</w:t>
      </w:r>
      <w:proofErr w:type="spellStart"/>
      <w:r w:rsidR="004E7FB2" w:rsidRPr="00BD2838">
        <w:t>ogl</w:t>
      </w:r>
      <w:proofErr w:type="spellEnd"/>
      <w:r w:rsidR="004E7FB2" w:rsidRPr="00BD2838">
        <w:t>. pl.</w:t>
      </w:r>
      <w:r w:rsidR="00BD2838">
        <w:t xml:space="preserve"> uz podnesak st. uprav. od 13.9.2018. g. – u spisu</w:t>
      </w:r>
    </w:p>
    <w:p w:rsidRDefault="004E7FB2" w:rsidP="004E7FB2" w:rsidR="004E7FB2" w:rsidRPr="00BD2838">
      <w:pPr>
        <w:pStyle w:val="Tijeloteksta"/>
        <w:numPr>
          <w:ilvl w:val="0"/>
          <w:numId w:val="6"/>
        </w:numPr>
        <w:jc w:val="left"/>
      </w:pPr>
      <w:r w:rsidRPr="00BD2838">
        <w:t>R-</w:t>
      </w:r>
      <w:r w:rsidR="00BD2838">
        <w:t>11.10.</w:t>
      </w:r>
    </w:p>
    <w:p w:rsidRDefault="000C20F1" w:rsidR="000C20F1" w:rsidRPr="00BD2838"/>
    <w:p w:rsidRDefault="002D5985" w:rsidR="002D5985" w:rsidRPr="00BD2838"/>
    <w:p w:rsidRDefault="002D5985" w:rsidR="002D5985"/>
    <w:p w:rsidRDefault="002D5985" w:rsidR="002D5985"/>
    <w:p w:rsidRDefault="002D5985" w:rsidR="002D5985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2D5985" w:rsidR="002D5985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8CC" w:rsidR="008528CC">
      <w:r>
        <w:separator/>
      </w:r>
    </w:p>
  </w:endnote>
  <w:endnote w:id="0" w:type="continuationSeparator">
    <w:p w:rsidRDefault="008528CC" w:rsidR="00852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8CC" w:rsidR="008528CC">
      <w:r>
        <w:separator/>
      </w:r>
    </w:p>
  </w:footnote>
  <w:footnote w:id="0" w:type="continuationSeparator">
    <w:p w:rsidRDefault="008528CC" w:rsidR="008528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0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26DED" w:rsidR="00E171A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9684F"/>
    <w:multiLevelType w:val="hybridMultilevel"/>
    <w:tmpl w:val="796C9FBC"/>
    <w:lvl w:tplc="7EAAE2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94230"/>
    <w:rsid w:val="000C05B6"/>
    <w:rsid w:val="000C20F1"/>
    <w:rsid w:val="000E414B"/>
    <w:rsid w:val="001309A4"/>
    <w:rsid w:val="0013209D"/>
    <w:rsid w:val="0016016C"/>
    <w:rsid w:val="00163019"/>
    <w:rsid w:val="0019752C"/>
    <w:rsid w:val="001A0170"/>
    <w:rsid w:val="001A6201"/>
    <w:rsid w:val="001B5E31"/>
    <w:rsid w:val="001B6C97"/>
    <w:rsid w:val="001E75FC"/>
    <w:rsid w:val="00201949"/>
    <w:rsid w:val="002142C7"/>
    <w:rsid w:val="00223C8E"/>
    <w:rsid w:val="00227471"/>
    <w:rsid w:val="0023122A"/>
    <w:rsid w:val="0028314C"/>
    <w:rsid w:val="00291B9C"/>
    <w:rsid w:val="002D5985"/>
    <w:rsid w:val="002D63B3"/>
    <w:rsid w:val="00313F98"/>
    <w:rsid w:val="00327B99"/>
    <w:rsid w:val="00366021"/>
    <w:rsid w:val="003857FD"/>
    <w:rsid w:val="003A301B"/>
    <w:rsid w:val="003E08E5"/>
    <w:rsid w:val="003E147C"/>
    <w:rsid w:val="004011EC"/>
    <w:rsid w:val="004806AD"/>
    <w:rsid w:val="00497410"/>
    <w:rsid w:val="004B741D"/>
    <w:rsid w:val="004E5065"/>
    <w:rsid w:val="004E7FB2"/>
    <w:rsid w:val="00500BBD"/>
    <w:rsid w:val="0055624C"/>
    <w:rsid w:val="00576EA0"/>
    <w:rsid w:val="005A1D35"/>
    <w:rsid w:val="005A3E5A"/>
    <w:rsid w:val="005B403D"/>
    <w:rsid w:val="005B486F"/>
    <w:rsid w:val="00607E75"/>
    <w:rsid w:val="006235FB"/>
    <w:rsid w:val="006A56C2"/>
    <w:rsid w:val="006C078C"/>
    <w:rsid w:val="006C6777"/>
    <w:rsid w:val="006D64E6"/>
    <w:rsid w:val="0071514F"/>
    <w:rsid w:val="007242CD"/>
    <w:rsid w:val="00725641"/>
    <w:rsid w:val="00745EEF"/>
    <w:rsid w:val="0074711B"/>
    <w:rsid w:val="0077725F"/>
    <w:rsid w:val="00795703"/>
    <w:rsid w:val="007C1241"/>
    <w:rsid w:val="008022DC"/>
    <w:rsid w:val="0080666F"/>
    <w:rsid w:val="00845777"/>
    <w:rsid w:val="008528CC"/>
    <w:rsid w:val="008737C5"/>
    <w:rsid w:val="0088379D"/>
    <w:rsid w:val="00891BF4"/>
    <w:rsid w:val="008D18F8"/>
    <w:rsid w:val="009001D6"/>
    <w:rsid w:val="00925039"/>
    <w:rsid w:val="00926DED"/>
    <w:rsid w:val="00935547"/>
    <w:rsid w:val="009518B8"/>
    <w:rsid w:val="00994095"/>
    <w:rsid w:val="00994E6B"/>
    <w:rsid w:val="009C13EB"/>
    <w:rsid w:val="00A025E8"/>
    <w:rsid w:val="00A07AC6"/>
    <w:rsid w:val="00A15670"/>
    <w:rsid w:val="00A402F9"/>
    <w:rsid w:val="00A511DC"/>
    <w:rsid w:val="00A82800"/>
    <w:rsid w:val="00A87884"/>
    <w:rsid w:val="00AB111F"/>
    <w:rsid w:val="00AB56F9"/>
    <w:rsid w:val="00B00E84"/>
    <w:rsid w:val="00B11A8F"/>
    <w:rsid w:val="00B32D98"/>
    <w:rsid w:val="00B81E71"/>
    <w:rsid w:val="00BC33DE"/>
    <w:rsid w:val="00BD2838"/>
    <w:rsid w:val="00BF5580"/>
    <w:rsid w:val="00C06C91"/>
    <w:rsid w:val="00C15361"/>
    <w:rsid w:val="00C66D6B"/>
    <w:rsid w:val="00C9197B"/>
    <w:rsid w:val="00CA5EA9"/>
    <w:rsid w:val="00CB7AB0"/>
    <w:rsid w:val="00CF4431"/>
    <w:rsid w:val="00D178DC"/>
    <w:rsid w:val="00D64559"/>
    <w:rsid w:val="00D743CD"/>
    <w:rsid w:val="00D85A5F"/>
    <w:rsid w:val="00D86163"/>
    <w:rsid w:val="00D90FF7"/>
    <w:rsid w:val="00DC7BF5"/>
    <w:rsid w:val="00DE58F9"/>
    <w:rsid w:val="00DF762A"/>
    <w:rsid w:val="00E1321F"/>
    <w:rsid w:val="00E171AF"/>
    <w:rsid w:val="00E317B5"/>
    <w:rsid w:val="00E430E2"/>
    <w:rsid w:val="00E45476"/>
    <w:rsid w:val="00E55AA4"/>
    <w:rsid w:val="00EA38A6"/>
    <w:rsid w:val="00EB3D75"/>
    <w:rsid w:val="00ED0232"/>
    <w:rsid w:val="00ED29D8"/>
    <w:rsid w:val="00EF5028"/>
    <w:rsid w:val="00EF5439"/>
    <w:rsid w:val="00F06636"/>
    <w:rsid w:val="00F07DFD"/>
    <w:rsid w:val="00F4212B"/>
    <w:rsid w:val="00F53C1D"/>
    <w:rsid w:val="00F618C3"/>
    <w:rsid w:val="00F61B56"/>
    <w:rsid w:val="00F76EF7"/>
    <w:rsid w:val="00F80660"/>
    <w:rsid w:val="00F83014"/>
    <w:rsid w:val="00F8686C"/>
    <w:rsid w:val="00FA6814"/>
    <w:rsid w:val="00FA6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Bezproreda" w:type="paragraph">
    <w:name w:val="No Spacing"/>
    <w:uiPriority w:val="1"/>
    <w:qFormat/>
    <w:rsid w:val="00C66D6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0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30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0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0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0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Bezproreda" w:type="paragraph">
    <w:name w:val="No Spacing"/>
    <w:uiPriority w:val="1"/>
    <w:qFormat/>
    <w:rsid w:val="00C66D6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0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30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0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0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0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B50B8-99FD-43BC-8D3C-6A1B7495D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251</properties:Words>
  <properties:Characters>1239</properties:Characters>
  <properties:Lines>102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2018-09-14T10:06:00Z</dcterms:created>
  <dc:creator>hermanj</dc:creator>
  <cp:lastModifiedBy>Danijela Sekulić</cp:lastModifiedBy>
  <cp:lastPrinted>2018-09-14T10:18:00Z</cp:lastPrinted>
  <dcterms:modified xmlns:xsi="http://www.w3.org/2001/XMLSchema-instance" xsi:type="dcterms:W3CDTF">2018-09-14T10:19:00Z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(POSEBNO ISPITNO -TEŽIŠTE.docx)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