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c309" w14:paraId="a9dc309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886F75" w:rsidRPr="00886F75">
        <w:t>ĐOVANA 1 d.o.o. PULA</w:t>
      </w:r>
      <w:r w:rsidR="0025102F">
        <w:t xml:space="preserve">, </w:t>
      </w:r>
      <w:r w:rsidR="00886F75">
        <w:t>Pula, Zagrebačka 20</w:t>
      </w:r>
      <w:r w:rsidR="009D2C55">
        <w:t xml:space="preserve">, </w:t>
      </w:r>
      <w:r w:rsidR="00886F75">
        <w:t xml:space="preserve">OIB: </w:t>
      </w:r>
      <w:r w:rsidR="00886F75" w:rsidRPr="00886F75">
        <w:t>98129155222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886F75" w:rsidRPr="00886F75">
        <w:t>ĐOVANA 1 d.o.o. PULA</w:t>
      </w:r>
      <w:r w:rsidR="00886F75">
        <w:t xml:space="preserve">, Pula, Zagrebačka 20, OIB: </w:t>
      </w:r>
      <w:r w:rsidR="00886F75" w:rsidRPr="00886F75">
        <w:t>98129155222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D2C55">
        <w:rPr>
          <w:b/>
          <w:lang w:val="pl-PL"/>
        </w:rPr>
        <w:t>14</w:t>
      </w:r>
      <w:r w:rsidR="00B17BB5" w:rsidRPr="0077472A">
        <w:rPr>
          <w:b/>
          <w:lang w:val="pl-PL"/>
        </w:rPr>
        <w:t xml:space="preserve">. </w:t>
      </w:r>
      <w:r w:rsidR="00832603">
        <w:rPr>
          <w:b/>
          <w:lang w:val="pl-PL"/>
        </w:rPr>
        <w:t>SRPANJ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D2C55">
        <w:rPr>
          <w:b/>
          <w:lang w:val="pl-PL"/>
        </w:rPr>
        <w:t>10</w:t>
      </w:r>
      <w:r w:rsidR="00502BCB">
        <w:rPr>
          <w:b/>
          <w:lang w:val="pl-PL"/>
        </w:rPr>
        <w:t>:</w:t>
      </w:r>
      <w:r w:rsidR="00C56F43">
        <w:rPr>
          <w:b/>
          <w:lang w:val="pl-PL"/>
        </w:rPr>
        <w:t>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886F75" w:rsidRPr="00886F75">
        <w:t>ĐOVANA 1 d.o.o. PULA</w:t>
      </w:r>
      <w:r w:rsidR="00886F75">
        <w:t xml:space="preserve">, Pula, Zagrebačka 20, OIB: </w:t>
      </w:r>
      <w:r w:rsidR="00886F75" w:rsidRPr="00886F75">
        <w:t>98129155222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C56F43">
        <w:rPr>
          <w:lang w:val="sv-SE"/>
        </w:rPr>
        <w:t>Afrim Agaj, Pomer, Pomer 339</w:t>
      </w:r>
      <w:r w:rsidR="00664851">
        <w:rPr>
          <w:lang w:val="sv-SE"/>
        </w:rPr>
        <w:t xml:space="preserve">. 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C56F43">
        <w:rPr>
          <w:lang w:val="sv-SE"/>
        </w:rPr>
        <w:t>Afrim Agaj, Pomer, Pomer 339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C56F43">
        <w:rPr>
          <w:lang w:val="sv-SE"/>
        </w:rPr>
        <w:t>Afrimu Agaju, Pomer, Pomer 339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664851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D21A5C">
        <w:t>30</w:t>
      </w:r>
      <w:r w:rsidR="003E00AF" w:rsidRPr="0077472A">
        <w:t xml:space="preserve">. </w:t>
      </w:r>
      <w:r w:rsidR="006663D6">
        <w:t>lipnja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396C13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886F75" w:rsidRPr="00886F75">
        <w:t>ĐOVANA 1 d.o.o. PULA</w:t>
      </w:r>
      <w:r w:rsidR="00886F75">
        <w:t xml:space="preserve">, Pula, Zagrebačka 20, OIB: </w:t>
      </w:r>
      <w:r w:rsidR="00886F75" w:rsidRPr="00886F75">
        <w:t>98129155222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D21A5C">
        <w:rPr>
          <w:lang w:val="sv-SE"/>
        </w:rPr>
        <w:t>Afrim Agaj, Pomer, Pomer 339</w:t>
      </w:r>
      <w:r w:rsidR="00664851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707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886F75">
          <w:t>Posl. broj: 4 St-883/2016-3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886F75">
      <w:t>883/2016-3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29A5"/>
    <w:rsid w:val="000E36A7"/>
    <w:rsid w:val="00103F51"/>
    <w:rsid w:val="00105774"/>
    <w:rsid w:val="00107DA9"/>
    <w:rsid w:val="00112D54"/>
    <w:rsid w:val="00134676"/>
    <w:rsid w:val="00174F01"/>
    <w:rsid w:val="00180AD8"/>
    <w:rsid w:val="00191D06"/>
    <w:rsid w:val="001945D1"/>
    <w:rsid w:val="001B537D"/>
    <w:rsid w:val="001E4FF6"/>
    <w:rsid w:val="001F3FE9"/>
    <w:rsid w:val="00204DEB"/>
    <w:rsid w:val="00216181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2F32FA"/>
    <w:rsid w:val="00315097"/>
    <w:rsid w:val="003157B1"/>
    <w:rsid w:val="00317FBA"/>
    <w:rsid w:val="003264FF"/>
    <w:rsid w:val="003266F0"/>
    <w:rsid w:val="00333A6A"/>
    <w:rsid w:val="003446D3"/>
    <w:rsid w:val="00395F29"/>
    <w:rsid w:val="00396C13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85407"/>
    <w:rsid w:val="004977C6"/>
    <w:rsid w:val="004B0907"/>
    <w:rsid w:val="004B56A9"/>
    <w:rsid w:val="004B6919"/>
    <w:rsid w:val="004E3CF5"/>
    <w:rsid w:val="004F327B"/>
    <w:rsid w:val="004F358F"/>
    <w:rsid w:val="0050060B"/>
    <w:rsid w:val="00502BCB"/>
    <w:rsid w:val="00506618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5D16"/>
    <w:rsid w:val="005672DD"/>
    <w:rsid w:val="00580787"/>
    <w:rsid w:val="00581279"/>
    <w:rsid w:val="0059183E"/>
    <w:rsid w:val="0059655A"/>
    <w:rsid w:val="005A0AE7"/>
    <w:rsid w:val="005D50EA"/>
    <w:rsid w:val="005E3EB7"/>
    <w:rsid w:val="005E434E"/>
    <w:rsid w:val="00603520"/>
    <w:rsid w:val="00604CEB"/>
    <w:rsid w:val="0061079D"/>
    <w:rsid w:val="00612593"/>
    <w:rsid w:val="00615190"/>
    <w:rsid w:val="00620365"/>
    <w:rsid w:val="006270B6"/>
    <w:rsid w:val="0063080B"/>
    <w:rsid w:val="00630C62"/>
    <w:rsid w:val="00664851"/>
    <w:rsid w:val="006663D6"/>
    <w:rsid w:val="006706ED"/>
    <w:rsid w:val="00672A0C"/>
    <w:rsid w:val="006841D7"/>
    <w:rsid w:val="00693F0F"/>
    <w:rsid w:val="00694363"/>
    <w:rsid w:val="006A66C3"/>
    <w:rsid w:val="006A71CF"/>
    <w:rsid w:val="006B3C3E"/>
    <w:rsid w:val="006C0F66"/>
    <w:rsid w:val="006F3AA2"/>
    <w:rsid w:val="00704476"/>
    <w:rsid w:val="00733E50"/>
    <w:rsid w:val="00744319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44FE0"/>
    <w:rsid w:val="008551A7"/>
    <w:rsid w:val="00861560"/>
    <w:rsid w:val="0087394A"/>
    <w:rsid w:val="00886F75"/>
    <w:rsid w:val="008946FC"/>
    <w:rsid w:val="008A2A93"/>
    <w:rsid w:val="008B1422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1AAD"/>
    <w:rsid w:val="009C2BED"/>
    <w:rsid w:val="009C7404"/>
    <w:rsid w:val="009D109D"/>
    <w:rsid w:val="009D1DFA"/>
    <w:rsid w:val="009D2C55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C1713"/>
    <w:rsid w:val="00AD57E9"/>
    <w:rsid w:val="00AF4620"/>
    <w:rsid w:val="00B000DF"/>
    <w:rsid w:val="00B03B42"/>
    <w:rsid w:val="00B0683D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56F43"/>
    <w:rsid w:val="00C62E41"/>
    <w:rsid w:val="00C74811"/>
    <w:rsid w:val="00C8148C"/>
    <w:rsid w:val="00C86174"/>
    <w:rsid w:val="00C931B8"/>
    <w:rsid w:val="00CA0CBB"/>
    <w:rsid w:val="00CC0C59"/>
    <w:rsid w:val="00CD64A0"/>
    <w:rsid w:val="00CE335E"/>
    <w:rsid w:val="00CF5B50"/>
    <w:rsid w:val="00D023FB"/>
    <w:rsid w:val="00D14604"/>
    <w:rsid w:val="00D21A5C"/>
    <w:rsid w:val="00D31BE2"/>
    <w:rsid w:val="00D31F84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3B18"/>
    <w:rsid w:val="00DF442A"/>
    <w:rsid w:val="00DF679D"/>
    <w:rsid w:val="00E1200E"/>
    <w:rsid w:val="00E249D6"/>
    <w:rsid w:val="00E369F6"/>
    <w:rsid w:val="00E372E4"/>
    <w:rsid w:val="00E40DC9"/>
    <w:rsid w:val="00E55707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5A9C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7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7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7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7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7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7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7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7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ĐOVANA 1 d.o.o. PULA zastupanog po punomoćniku Afrim Agaj</izvorni_sadrzaj>
    <derivirana_varijabla naziv="DomainObject.Predmet.ProtustrankaFormated_1">  ĐOVANA 1 d.o.o. PULA zastupanog po punomoćniku Afrim Agaj</derivirana_varijabla>
  </DomainObject.Predmet.ProtustrankaFormated>
  <DomainObject.Predmet.ProtustrankaFormatedOIB>
    <izvorni_sadrzaj>  ĐOVANA 1 d.o.o. PULA, OIB 98129155222 zastupanog po punomoćniku Afrim Agaj</izvorni_sadrzaj>
    <derivirana_varijabla naziv="DomainObject.Predmet.ProtustrankaFormatedOIB_1">  ĐOVANA 1 d.o.o. PULA, OIB 98129155222 zastupanog po punomoćniku Afrim Agaj</derivirana_varijabla>
  </DomainObject.Predmet.ProtustrankaFormatedOIB>
  <DomainObject.Predmet.ProtustrankaFormatedWithAdress>
    <izvorni_sadrzaj> ĐOVANA 1 d.o.o. PULA, Zagrebačka 20, 52100 Pula zastupanog po punomoćniku Afrim Agaj</izvorni_sadrzaj>
    <derivirana_varijabla naziv="DomainObject.Predmet.ProtustrankaFormatedWithAdress_1"> ĐOVANA 1 d.o.o. PULA, Zagrebačka 20, 52100 Pula zastupanog po punomoćniku Afrim Agaj</derivirana_varijabla>
  </DomainObject.Predmet.ProtustrankaFormatedWithAdress>
  <DomainObject.Predmet.ProtustrankaFormatedWithAdressOIB>
    <izvorni_sadrzaj> ĐOVANA 1 d.o.o. PULA, OIB 98129155222, Zagrebačka 20, 52100 Pula zastupanog po punomoćniku Afrim Agaj</izvorni_sadrzaj>
    <derivirana_varijabla naziv="DomainObject.Predmet.ProtustrankaFormatedWithAdressOIB_1"> ĐOVANA 1 d.o.o. PULA, OIB 98129155222, Zagrebačka 20, 52100 Pula zastupanog po punomoćniku Afrim Agaj</derivirana_varijabla>
  </DomainObject.Predmet.ProtustrankaFormatedWithAdressOIB>
  <DomainObject.Predmet.ProtustrankaWithAdress>
    <izvorni_sadrzaj>ĐOVANA 1 d.o.o. PULA Zagrebačka 20, 52100 Pula</izvorni_sadrzaj>
    <derivirana_varijabla naziv="DomainObject.Predmet.ProtustrankaWithAdress_1">ĐOVANA 1 d.o.o. PULA Zagrebačka 20, 52100 Pula</derivirana_varijabla>
  </DomainObject.Predmet.ProtustrankaWithAdress>
  <DomainObject.Predmet.ProtustrankaWithAdressOIB>
    <izvorni_sadrzaj>ĐOVANA 1 d.o.o. PULA, OIB 98129155222, Zagrebačka 20, 52100 Pula</izvorni_sadrzaj>
    <derivirana_varijabla naziv="DomainObject.Predmet.ProtustrankaWithAdressOIB_1">ĐOVANA 1 d.o.o. PULA, OIB 98129155222, Zagrebačka 20, 52100 Pula</derivirana_varijabla>
  </DomainObject.Predmet.ProtustrankaWithAdressOIB>
  <DomainObject.Predmet.ProtustrankaNazivFormated>
    <izvorni_sadrzaj>ĐOVANA 1 d.o.o. PULA</izvorni_sadrzaj>
    <derivirana_varijabla naziv="DomainObject.Predmet.ProtustrankaNazivFormated_1">ĐOVANA 1 d.o.o. PULA</derivirana_varijabla>
  </DomainObject.Predmet.ProtustrankaNazivFormated>
  <DomainObject.Predmet.ProtustrankaNazivFormatedOIB>
    <izvorni_sadrzaj>ĐOVANA 1 d.o.o. PULA, OIB 98129155222</izvorni_sadrzaj>
    <derivirana_varijabla naziv="DomainObject.Predmet.ProtustrankaNazivFormatedOIB_1">ĐOVANA 1 d.o.o. PULA, OIB 98129155222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78206.23</izvorni_sadrzaj>
    <derivirana_varijabla naziv="DomainObject.Predmet.TrenutnaVrijednost_1">78206.23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ĐOVANA 1 d.o.o. PULA zastupanog po punomoćniku Afrim Agaj</item>
    </izvorni_sadrzaj>
    <derivirana_varijabla naziv="DomainObject.Predmet.ProtuStrankaListFormated_1">
      <item>ĐOVANA 1 d.o.o. PULA zastupanog po punomoćniku Afrim Agaj</item>
    </derivirana_varijabla>
  </DomainObject.Predmet.ProtuStrankaListFormated>
  <DomainObject.Predmet.ProtuStrankaListFormatedOIB>
    <izvorni_sadrzaj>
      <item>ĐOVANA 1 d.o.o. PULA, OIB 98129155222 zastupanog po punomoćniku Afrim Agaj</item>
    </izvorni_sadrzaj>
    <derivirana_varijabla naziv="DomainObject.Predmet.ProtuStrankaListFormatedOIB_1">
      <item>ĐOVANA 1 d.o.o. PULA, OIB 98129155222 zastupanog po punomoćniku Afrim Agaj</item>
    </derivirana_varijabla>
  </DomainObject.Predmet.ProtuStrankaListFormatedOIB>
  <DomainObject.Predmet.ProtuStrankaListFormatedWithAdress>
    <izvorni_sadrzaj>
      <item>ĐOVANA 1 d.o.o. PULA, Zagrebačka 20, 52100 Pula zastupanog po punomoćniku Afrim Agaj</item>
    </izvorni_sadrzaj>
    <derivirana_varijabla naziv="DomainObject.Predmet.ProtuStrankaListFormatedWithAdress_1">
      <item>ĐOVANA 1 d.o.o. PULA, Zagrebačka 20, 52100 Pula zastupanog po punomoćniku Afrim Agaj</item>
    </derivirana_varijabla>
  </DomainObject.Predmet.ProtuStrankaListFormatedWithAdress>
  <DomainObject.Predmet.ProtuStrankaListFormatedWithAdressOIB>
    <izvorni_sadrzaj>
      <item>ĐOVANA 1 d.o.o. PULA, OIB 98129155222, Zagrebačka 20, 52100 Pula zastupanog po punomoćniku Afrim Agaj</item>
    </izvorni_sadrzaj>
    <derivirana_varijabla naziv="DomainObject.Predmet.ProtuStrankaListFormatedWithAdressOIB_1">
      <item>ĐOVANA 1 d.o.o. PULA, OIB 98129155222, Zagrebačka 20, 52100 Pula zastupanog po punomoćniku Afrim Agaj</item>
    </derivirana_varijabla>
  </DomainObject.Predmet.ProtuStrankaListFormatedWithAdressOIB>
  <DomainObject.Predmet.ProtuStrankaListNazivFormated>
    <izvorni_sadrzaj>
      <item>ĐOVANA 1 d.o.o. PULA</item>
    </izvorni_sadrzaj>
    <derivirana_varijabla naziv="DomainObject.Predmet.ProtuStrankaListNazivFormated_1">
      <item>ĐOVANA 1 d.o.o. PULA</item>
    </derivirana_varijabla>
  </DomainObject.Predmet.ProtuStrankaListNazivFormated>
  <DomainObject.Predmet.ProtuStrankaListNazivFormatedOIB>
    <izvorni_sadrzaj>
      <item>ĐOVANA 1 d.o.o. PULA, OIB 98129155222</item>
    </izvorni_sadrzaj>
    <derivirana_varijabla naziv="DomainObject.Predmet.ProtuStrankaListNazivFormatedOIB_1">
      <item>ĐOVANA 1 d.o.o. PULA, OIB 98129155222</item>
    </derivirana_varijabla>
  </DomainObject.Predmet.ProtuStrankaListNazivFormatedOIB>
  <DomainObject.Predmet.OstaliListFormated>
    <izvorni_sadrzaj>
      <item>Afrim Agaj punomoćnik sudionika u postupku ĐOVANA 1 d.o.o. PULA</item>
    </izvorni_sadrzaj>
    <derivirana_varijabla naziv="DomainObject.Predmet.OstaliListFormated_1">
      <item>Afrim Agaj punomoćnik sudionika u postupku ĐOVANA 1 d.o.o. PULA</item>
    </derivirana_varijabla>
  </DomainObject.Predmet.OstaliListFormated>
  <DomainObject.Predmet.OstaliListFormatedOIB>
    <izvorni_sadrzaj>
      <item>Afrim Agaj, OIB 75875762125 punomoćnik sudionika u postupku ĐOVANA 1 d.o.o. PULA</item>
    </izvorni_sadrzaj>
    <derivirana_varijabla naziv="DomainObject.Predmet.OstaliListFormatedOIB_1">
      <item>Afrim Agaj, OIB 75875762125 punomoćnik sudionika u postupku ĐOVANA 1 d.o.o. PULA</item>
    </derivirana_varijabla>
  </DomainObject.Predmet.OstaliListFormatedOIB>
  <DomainObject.Predmet.OstaliListFormatedWithAdress>
    <izvorni_sadrzaj>
      <item>Afrim Agaj, Pomer 339, 52100 Pomer punomoćnik sudionika u postupku ĐOVANA 1 d.o.o. PULA</item>
    </izvorni_sadrzaj>
    <derivirana_varijabla naziv="DomainObject.Predmet.OstaliListFormatedWithAdress_1">
      <item>Afrim Agaj, Pomer 339, 52100 Pomer punomoćnik sudionika u postupku ĐOVANA 1 d.o.o. PULA</item>
    </derivirana_varijabla>
  </DomainObject.Predmet.OstaliListFormatedWithAdress>
  <DomainObject.Predmet.OstaliListFormatedWithAdressOIB>
    <izvorni_sadrzaj>
      <item>Afrim Agaj, OIB 75875762125, Pomer 339, 52100 Pomer punomoćnik sudionika u postupku ĐOVANA 1 d.o.o. PULA</item>
    </izvorni_sadrzaj>
    <derivirana_varijabla naziv="DomainObject.Predmet.OstaliListFormatedWithAdressOIB_1">
      <item>Afrim Agaj, OIB 75875762125, Pomer 339, 52100 Pomer punomoćnik sudionika u postupku ĐOVANA 1 d.o.o. PULA</item>
    </derivirana_varijabla>
  </DomainObject.Predmet.OstaliListFormatedWithAdressOIB>
  <DomainObject.Predmet.OstaliListNazivFormated>
    <izvorni_sadrzaj>
      <item>Afrim Agaj</item>
    </izvorni_sadrzaj>
    <derivirana_varijabla naziv="DomainObject.Predmet.OstaliListNazivFormated_1">
      <item>Afrim Agaj</item>
    </derivirana_varijabla>
  </DomainObject.Predmet.OstaliListNazivFormated>
  <DomainObject.Predmet.OstaliListNazivFormatedOIB>
    <izvorni_sadrzaj>
      <item>Afrim Agaj, OIB 75875762125</item>
    </izvorni_sadrzaj>
    <derivirana_varijabla naziv="DomainObject.Predmet.OstaliListNazivFormatedOIB_1">
      <item>Afrim Agaj, OIB 75875762125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ĐOVANA 1 d.o.o. PULA</izvorni_sadrzaj>
    <derivirana_varijabla naziv="DomainObject.Predmet.ProtustrankaIDrugi_1">ĐOVANA 1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ĐOVANA 1 d.o.o. PULA, OIB 98129155222, Zagrebačka 20, 52100 Pula</izvorni_sadrzaj>
    <derivirana_varijabla naziv="DomainObject.Predmet.ProtustrankaIDrugiAdressOIB_1">ĐOVANA 1 d.o.o. PULA, OIB 98129155222, Zagrebačka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ĐOVANA 1 d.o.o. PULA</item>
      <item>Afrim Agaj</item>
    </izvorni_sadrzaj>
    <derivirana_varijabla naziv="DomainObject.Predmet.SudioniciListNaziv_1">
      <item>FINANCIJSKA AGENCIJA, RC RIJEKA, PODRUŽNICA PULA, PULA</item>
      <item>ĐOVANA 1 d.o.o. PULA</item>
      <item>Afrim Agaj</item>
    </derivirana_varijabla>
  </DomainObject.Predmet.SudioniciListNaziv>
  <DomainObject.Predmet.SudioniciListAdressOIB>
    <izvorni_sadrzaj>
      <item>FINANCIJSKA AGENCIJA, RC RIJEKA, PODRUŽNICA PULA, PULA, OIB 85821130368, Giardini 5,52100 Pula</item>
      <item>ĐOVANA 1 d.o.o. PULA, OIB 98129155222, Zagrebačka 20,52100 Pula</item>
      <item>Afrim Agaj, OIB 75875762125, Pomer 339,52100 Pomer</item>
    </izvorni_sadrzaj>
    <derivirana_varijabla naziv="DomainObject.Predmet.SudioniciListAdressOIB_1">
      <item>FINANCIJSKA AGENCIJA, RC RIJEKA, PODRUŽNICA PULA, PULA, OIB 85821130368, Giardini 5,52100 Pula</item>
      <item>ĐOVANA 1 d.o.o. PULA, OIB 98129155222, Zagrebačka 20,52100 Pula</item>
      <item>Afrim Agaj, OIB 75875762125, Pomer 339,52100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98129155222</item>
      <item>, OIB 75875762125</item>
    </izvorni_sadrzaj>
    <derivirana_varijabla naziv="DomainObject.Predmet.SudioniciListNazivOIB_1">
      <item>, OIB 85821130368</item>
      <item>, OIB 98129155222</item>
      <item>, OIB 75875762125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EB7DA-3677-4C3F-93EB-5FC2AE6A3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3236</properties:Characters>
  <properties:Lines>86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2016-06-30T06:55:00Z</dcterms:created>
  <dc:creator>Jasmina Matika</dc:creator>
  <cp:lastModifiedBy>Sanja Prodan</cp:lastModifiedBy>
  <cp:lastPrinted>2016-06-30T06:58:00Z</cp:lastPrinted>
  <dcterms:modified xmlns:xsi="http://www.w3.org/2001/XMLSchema-instance" xsi:type="dcterms:W3CDTF">2016-06-30T06:58:00Z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