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9c9e" w14:paraId="ebe9c9e" w:rsidRDefault="00115B07" w:rsidP="008A78EF" w:rsidR="00AE5A5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5A55" w:rsidP="008A78EF" w:rsidR="00AE5A55">
      <w:pPr>
        <w:jc w:val="both"/>
      </w:pPr>
      <w:r>
        <w:t>REPUBLIKA HRVATSKA</w:t>
      </w:r>
    </w:p>
    <w:p w:rsidRDefault="00AE5A55" w:rsidP="008A78EF" w:rsidR="00AE5A55">
      <w:pPr>
        <w:jc w:val="both"/>
      </w:pPr>
      <w:r>
        <w:t>Trgovački sud u Zagrebu</w:t>
      </w:r>
    </w:p>
    <w:p w:rsidRDefault="00AE5A55" w:rsidP="008A78EF" w:rsidR="00AE5A5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E5A55" w:rsidP="008A78EF" w:rsidR="00AE5A55">
      <w:pPr>
        <w:jc w:val="both"/>
      </w:pPr>
    </w:p>
    <w:p w:rsidRDefault="00AE5A55" w:rsidP="008A78EF" w:rsidR="00AE5A55">
      <w:pPr>
        <w:jc w:val="both"/>
      </w:pPr>
      <w:r>
        <w:tab/>
      </w:r>
      <w:r>
        <w:tab/>
      </w:r>
      <w:r>
        <w:tab/>
      </w:r>
      <w:r w:rsidR="008A78EF">
        <w:tab/>
      </w:r>
      <w:r w:rsidR="008A78EF">
        <w:tab/>
      </w:r>
      <w:r w:rsidR="008A78EF">
        <w:tab/>
      </w:r>
      <w:r w:rsidR="008A78EF">
        <w:tab/>
      </w:r>
      <w:r w:rsidR="008A78EF">
        <w:tab/>
      </w:r>
      <w:r w:rsidR="008A78EF">
        <w:tab/>
        <w:t xml:space="preserve">               18. St-3055</w:t>
      </w:r>
      <w:r>
        <w:t xml:space="preserve">/2018-  </w:t>
      </w:r>
    </w:p>
    <w:p w:rsidRDefault="00AE5A55" w:rsidP="008A78EF" w:rsidR="00AE5A55">
      <w:pPr>
        <w:jc w:val="both"/>
      </w:pPr>
      <w:r>
        <w:tab/>
      </w:r>
      <w:r>
        <w:tab/>
      </w:r>
      <w:r>
        <w:tab/>
      </w:r>
      <w:r>
        <w:tab/>
      </w:r>
    </w:p>
    <w:p w:rsidRDefault="00AE5A55" w:rsidP="008A78EF" w:rsidR="00AE5A55">
      <w:pPr>
        <w:jc w:val="both"/>
      </w:pPr>
      <w:r>
        <w:t xml:space="preserve">         </w:t>
      </w:r>
      <w:r>
        <w:tab/>
      </w:r>
      <w:r>
        <w:tab/>
      </w:r>
      <w:r>
        <w:tab/>
        <w:t xml:space="preserve">        U   I M E   R E P U B L I K E   H R V A T S K E </w:t>
      </w:r>
    </w:p>
    <w:p w:rsidRDefault="00AE5A55" w:rsidP="008A78EF" w:rsidR="00AE5A55">
      <w:pPr>
        <w:jc w:val="both"/>
      </w:pPr>
    </w:p>
    <w:p w:rsidRDefault="00AE5A55" w:rsidP="008A78EF" w:rsidR="00AE5A55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R J E Š E NJ E </w:t>
      </w:r>
      <w:r>
        <w:tab/>
      </w:r>
      <w:r>
        <w:tab/>
      </w:r>
    </w:p>
    <w:p w:rsidRDefault="00AE5A55" w:rsidP="008A78EF" w:rsidR="00AE5A55">
      <w:pPr>
        <w:jc w:val="both"/>
      </w:pPr>
      <w:r>
        <w:tab/>
      </w:r>
      <w:r>
        <w:tab/>
      </w:r>
      <w:r>
        <w:tab/>
      </w:r>
    </w:p>
    <w:p w:rsidRDefault="00AE5A55" w:rsidP="008A78EF" w:rsidR="00AE5A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4115" w:rsidP="008A78EF" w:rsidR="00AE5A55">
      <w:pPr>
        <w:ind w:firstLine="708"/>
        <w:jc w:val="both"/>
      </w:pPr>
      <w:r w:rsidRPr="00EF4115">
        <w:t xml:space="preserve">Trgovački sud u Zagrebu, sudac Danijela Uzelac u stečajnom postupku u povodu prijedloga predlagatelja FINANCIJSKE AGENCIJE, OIB 85821130368,  Zagreb, Ulica grada Vukovara 70, za otvaranje stečajnog postupka nad dužnikom MODA PAKO d.o.o., OIB 48705260819, Zagreb, </w:t>
      </w:r>
      <w:proofErr w:type="spellStart"/>
      <w:r w:rsidRPr="00EF4115">
        <w:t>Ivanićgradska</w:t>
      </w:r>
      <w:proofErr w:type="spellEnd"/>
      <w:r w:rsidRPr="00EF4115">
        <w:t xml:space="preserve"> 20, kojeg zastupa punomoćnik Danijel </w:t>
      </w:r>
      <w:proofErr w:type="spellStart"/>
      <w:r w:rsidRPr="00EF4115">
        <w:t>Sočanec</w:t>
      </w:r>
      <w:proofErr w:type="spellEnd"/>
      <w:r w:rsidRPr="00EF4115">
        <w:t>, odvjetnik u Zagrebu</w:t>
      </w:r>
      <w:r w:rsidR="008A78EF">
        <w:t>, 11. srpnja 2019.</w:t>
      </w:r>
    </w:p>
    <w:p w:rsidRDefault="00AE5A55" w:rsidP="008A78EF" w:rsidR="00AE5A55">
      <w:pPr>
        <w:jc w:val="both"/>
      </w:pPr>
    </w:p>
    <w:p w:rsidRDefault="00AE5A55" w:rsidP="008A78EF" w:rsidR="00AE5A5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i j e š i o    j e</w:t>
      </w:r>
    </w:p>
    <w:p w:rsidRDefault="00AE5A55" w:rsidP="008A78EF" w:rsidR="00AE5A55">
      <w:pPr>
        <w:jc w:val="both"/>
      </w:pPr>
    </w:p>
    <w:p w:rsidRDefault="00AE5A55" w:rsidP="008A78EF" w:rsidR="00AE5A55">
      <w:pPr>
        <w:jc w:val="both"/>
      </w:pPr>
    </w:p>
    <w:p w:rsidRDefault="008A78EF" w:rsidP="008A78EF" w:rsidR="00AE5A55">
      <w:pPr>
        <w:ind w:firstLine="708"/>
        <w:jc w:val="both"/>
      </w:pPr>
      <w:r>
        <w:t xml:space="preserve">I.     </w:t>
      </w:r>
      <w:r w:rsidR="00AE5A55">
        <w:t xml:space="preserve">Otvara se stečajni postupak nad dužnikom </w:t>
      </w:r>
      <w:r w:rsidRPr="008A78EF">
        <w:t xml:space="preserve">MODA PAKO d.o.o., OIB 48705260819, Zagreb, </w:t>
      </w:r>
      <w:proofErr w:type="spellStart"/>
      <w:r w:rsidRPr="008A78EF">
        <w:t>Ivanićgradska</w:t>
      </w:r>
      <w:proofErr w:type="spellEnd"/>
      <w:r w:rsidRPr="008A78EF">
        <w:t xml:space="preserve"> 20</w:t>
      </w:r>
      <w:r>
        <w:t xml:space="preserve">. </w:t>
      </w:r>
      <w:r w:rsidR="00AE5A55">
        <w:t xml:space="preserve">Rješenje o otvaranju stečajnog postupka nad dužnikom objavljeno je na mrežnoj stranici e-Oglasna ploča Trgovačkog suda u Zagrebu </w:t>
      </w:r>
      <w:r>
        <w:t xml:space="preserve">11. srpnja </w:t>
      </w:r>
      <w:r w:rsidR="00AE5A55">
        <w:t>2019. u 1</w:t>
      </w:r>
      <w:r>
        <w:t>4</w:t>
      </w:r>
      <w:r w:rsidR="00AE5A55">
        <w:t>,</w:t>
      </w:r>
      <w:r w:rsidR="00AA5D5A">
        <w:t>3</w:t>
      </w:r>
      <w:r w:rsidR="00AE5A55">
        <w:t>0 sati.</w:t>
      </w:r>
    </w:p>
    <w:p w:rsidRDefault="00AE5A55" w:rsidP="008A78EF" w:rsidR="00AE5A55">
      <w:pPr>
        <w:jc w:val="both"/>
      </w:pPr>
    </w:p>
    <w:p w:rsidRDefault="00AE5A55" w:rsidP="008A78EF" w:rsidR="00AE5A55">
      <w:pPr>
        <w:ind w:firstLine="708"/>
        <w:jc w:val="both"/>
      </w:pPr>
      <w:r>
        <w:t xml:space="preserve">II.     Za stečajnog upravitelja imenuje se </w:t>
      </w:r>
      <w:proofErr w:type="spellStart"/>
      <w:r w:rsidR="00CF5D81" w:rsidRPr="00CF5D81">
        <w:t>Vidonija</w:t>
      </w:r>
      <w:proofErr w:type="spellEnd"/>
      <w:r w:rsidR="00CF5D81" w:rsidRPr="00CF5D81">
        <w:t xml:space="preserve"> Miletić </w:t>
      </w:r>
      <w:proofErr w:type="spellStart"/>
      <w:r w:rsidR="00CF5D81" w:rsidRPr="00CF5D81">
        <w:t>Plukavec</w:t>
      </w:r>
      <w:proofErr w:type="spellEnd"/>
      <w:r w:rsidR="00CF5D81" w:rsidRPr="00CF5D81">
        <w:t xml:space="preserve"> iz Zagreba, </w:t>
      </w:r>
      <w:proofErr w:type="spellStart"/>
      <w:r w:rsidR="00CF5D81" w:rsidRPr="00CF5D81">
        <w:t>Pirovec</w:t>
      </w:r>
      <w:proofErr w:type="spellEnd"/>
      <w:r w:rsidR="00CF5D81" w:rsidRPr="00CF5D81">
        <w:t xml:space="preserve"> gornji 24, OIB 05863527189.</w:t>
      </w:r>
    </w:p>
    <w:p w:rsidRDefault="008A78EF" w:rsidP="008A78EF" w:rsidR="008A78EF">
      <w:pPr>
        <w:jc w:val="both"/>
      </w:pPr>
    </w:p>
    <w:p w:rsidRDefault="00AE5A55" w:rsidP="008A78EF" w:rsidR="00AE5A55">
      <w:pPr>
        <w:ind w:firstLine="708"/>
        <w:jc w:val="both"/>
      </w:pPr>
      <w:r>
        <w:t xml:space="preserve">III. Zaključuje se stečajni postupak nad dužnikom </w:t>
      </w:r>
      <w:r w:rsidR="008A78EF" w:rsidRPr="008A78EF">
        <w:t xml:space="preserve">MODA PAKO d.o.o., OIB 48705260819, Zagreb, </w:t>
      </w:r>
      <w:proofErr w:type="spellStart"/>
      <w:r w:rsidR="008A78EF" w:rsidRPr="008A78EF">
        <w:t>Ivanićgradska</w:t>
      </w:r>
      <w:proofErr w:type="spellEnd"/>
      <w:r w:rsidR="008A78EF" w:rsidRPr="008A78EF">
        <w:t xml:space="preserve"> 20</w:t>
      </w:r>
      <w:r w:rsidR="008A78EF">
        <w:t>.</w:t>
      </w:r>
    </w:p>
    <w:p w:rsidRDefault="008A78EF" w:rsidP="008A78EF" w:rsidR="008A78EF">
      <w:pPr>
        <w:ind w:firstLine="708"/>
        <w:jc w:val="both"/>
      </w:pPr>
    </w:p>
    <w:p w:rsidRDefault="00AE5A55" w:rsidP="008A78EF" w:rsidR="00AE5A55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AE5A55" w:rsidP="008A78EF" w:rsidR="00AE5A55">
      <w:pPr>
        <w:jc w:val="both"/>
      </w:pPr>
    </w:p>
    <w:p w:rsidRDefault="00AE5A55" w:rsidP="008A78EF" w:rsidR="00AE5A55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AE5A55" w:rsidP="008A78EF" w:rsidR="00AE5A55">
      <w:pPr>
        <w:jc w:val="both"/>
      </w:pPr>
    </w:p>
    <w:p w:rsidRDefault="00AE5A55" w:rsidP="008A78EF" w:rsidR="00AE5A55">
      <w:pPr>
        <w:jc w:val="both"/>
      </w:pPr>
    </w:p>
    <w:p w:rsidRDefault="00AE5A55" w:rsidP="008A78EF" w:rsidR="00AE5A55">
      <w:pPr>
        <w:ind w:firstLine="708"/>
        <w:jc w:val="both"/>
      </w:pPr>
      <w:r>
        <w:t>Financijska agencija podnijela je ovom sudu prijedlog za otvaranje stečajnog postupka nad dužnikom</w:t>
      </w:r>
      <w:r w:rsidR="008A78EF" w:rsidRPr="008A78EF">
        <w:t xml:space="preserve"> MODA PAKO d.o.o., OIB 48705260819, Zagreb, </w:t>
      </w:r>
      <w:proofErr w:type="spellStart"/>
      <w:r w:rsidR="008A78EF" w:rsidRPr="008A78EF">
        <w:t>Ivanićgradska</w:t>
      </w:r>
      <w:proofErr w:type="spellEnd"/>
      <w:r w:rsidR="008A78EF" w:rsidRPr="008A78EF">
        <w:t xml:space="preserve"> 20</w:t>
      </w:r>
      <w:r w:rsidR="008A78EF">
        <w:t>,</w:t>
      </w:r>
      <w:r>
        <w:t xml:space="preserve"> na temelju odredbe čl. 110. st. 1. Stečajnog zakona („Narodne novine“ broj: 71/15. i 104/17., dalje: SZ). Iz prijedloga proizlazi da je dužnik </w:t>
      </w:r>
      <w:r w:rsidR="008A78EF">
        <w:t>29. studenoga</w:t>
      </w:r>
      <w:r>
        <w:t xml:space="preserve"> 2018. u Očevidniku redoslijeda osnova za plaćanje imao evidentirane neizvršene osnove za plaćanje u neprekinutom razdoblju od 120 dana u iznosu od </w:t>
      </w:r>
      <w:r w:rsidR="008A78EF">
        <w:t>18.075,97</w:t>
      </w:r>
      <w:r>
        <w:t xml:space="preserve"> kn i jednog zaposlenika.</w:t>
      </w:r>
    </w:p>
    <w:p w:rsidRDefault="008A78EF" w:rsidP="008A78EF" w:rsidR="008A78EF">
      <w:pPr>
        <w:ind w:firstLine="708"/>
        <w:jc w:val="both"/>
      </w:pPr>
    </w:p>
    <w:p w:rsidRDefault="008A78EF" w:rsidP="008A78EF" w:rsidR="008A78EF">
      <w:pPr>
        <w:ind w:firstLine="708"/>
        <w:jc w:val="both"/>
      </w:pPr>
      <w:r>
        <w:lastRenderedPageBreak/>
        <w:t>Tijekom prethodnog postupka na temelju uvida u Potvrdu Financijske agencije od 14. veljače 2019. (list 54. spisa) utvrdio da je dužnik na taj dan u Očevidniku redoslijeda osnova za plaćanje imao neizvršene osnove za plaćanje u neprekinutom razdoblju od 196 dana i da je iznos blokade iznosio 14.505,20 kn. Na temelju uvida u Uvjerenje Stanice za tehnički pregled vozila od 1. veljače 2019. utvrđeno je da dužnik nije evidentiran kao vlasnik vozila, dok je na temelju uvida u Zajednički elektronički sustav zemljišnih knjiga i katastra utvrđeno da dužnik nije evidentiran kao vlasnik nekretnina, a što je potvrdi</w:t>
      </w:r>
      <w:r w:rsidR="00AA5D5A">
        <w:t>o i zastupnik po zakonu dužnika na ročištu 14. veljače 2019.</w:t>
      </w:r>
      <w:r>
        <w:t xml:space="preserve"> </w:t>
      </w:r>
    </w:p>
    <w:p w:rsidRDefault="008A78EF" w:rsidP="008A78EF" w:rsidR="008A78EF">
      <w:pPr>
        <w:ind w:firstLine="708"/>
        <w:jc w:val="both"/>
      </w:pPr>
    </w:p>
    <w:p w:rsidRDefault="008A78EF" w:rsidP="008A78EF" w:rsidR="008A78EF">
      <w:pPr>
        <w:ind w:firstLine="708"/>
        <w:jc w:val="both"/>
      </w:pPr>
      <w:r>
        <w:t xml:space="preserve">Međutim, s obzirom na to da iz </w:t>
      </w:r>
      <w:proofErr w:type="spellStart"/>
      <w:r>
        <w:t>prokaznog</w:t>
      </w:r>
      <w:proofErr w:type="spellEnd"/>
      <w:r>
        <w:t xml:space="preserve"> popisa imovine dužnika od 18. veljače 2019. proizlazi da dužnik u vlasništvu ima samo tekstilnu robu na zalihama, ovaj sud je rješenjem od 21. ožujka 2019. postavio dužniku privremenog stečajnog upravitelja.</w:t>
      </w:r>
    </w:p>
    <w:p w:rsidRDefault="008A78EF" w:rsidP="008A78EF" w:rsidR="008A78EF">
      <w:pPr>
        <w:ind w:firstLine="708"/>
        <w:jc w:val="both"/>
      </w:pPr>
    </w:p>
    <w:p w:rsidRDefault="008A78EF" w:rsidP="008A78EF" w:rsidR="008A78EF">
      <w:pPr>
        <w:ind w:firstLine="708"/>
        <w:jc w:val="both"/>
      </w:pPr>
      <w:r>
        <w:t>Privremeni stečajni upravitelj je u pisanom izvješću od 25. travnja 2019. te dopuni toga izvješća od 20. svibnja 2019.</w:t>
      </w:r>
      <w:r w:rsidR="00846469">
        <w:t xml:space="preserve"> sastavljenog na temelju neposrednog uvida u robu</w:t>
      </w:r>
      <w:r>
        <w:t>, a što je potvrdio i na ročištu radi rasprave o pretpostavkama za otvaranje stečajnog postupka izjavio da je u odnosu na dužnika ostvaren stečajni razlog nesposobnosti za plaćanje, kao i da dužnik nema imovinu dostatnu za pokriće troškova prethodnog i stečajnog postupka jer je nakon što je pregledao trgovačku robu koja se sastoji od zaliha tekstilne r</w:t>
      </w:r>
      <w:r w:rsidR="00846469">
        <w:t xml:space="preserve">obe, utvrdio da se </w:t>
      </w:r>
      <w:r>
        <w:t xml:space="preserve">radi o robi nije uskladištena u adekvatnim uvjetima jer se nalazi u vlažnoj garaži, kao i da se radi o zastarjeloj odjeći starijoj od 10 godina, što proizlazi i iz fotografija koje su priložene dopuni izvješća te je upitno njezino unovčenje. Štoviše, zastupnik po zakonu dužnika je u ovjerenom </w:t>
      </w:r>
      <w:proofErr w:type="spellStart"/>
      <w:r>
        <w:t>prokaznom</w:t>
      </w:r>
      <w:proofErr w:type="spellEnd"/>
      <w:r>
        <w:t xml:space="preserve"> popisu naveo da se radi o robi staroj od 15 do 20 godina koja nema tržišne vrijednosti. Slijedom navedenog, </w:t>
      </w:r>
      <w:r w:rsidR="00CF5D81">
        <w:t>privremeni stečajni upravitelj je na temelju neposrednog uvida u robu utvrdio</w:t>
      </w:r>
      <w:r w:rsidR="00E70A38">
        <w:t xml:space="preserve"> da ta roba</w:t>
      </w:r>
      <w:r>
        <w:t xml:space="preserve"> nema tržišne vrijednosti, </w:t>
      </w:r>
      <w:r w:rsidR="00CF5D81">
        <w:t>te da nije</w:t>
      </w:r>
      <w:r>
        <w:t xml:space="preserve"> dovoljna za namirenje troškova postupka. Slijedom navedenog, predložio je da se zainteresirane osobe pozovu na uplatu predujma za pokriće predvidivih troškova prethodnog i stečajn</w:t>
      </w:r>
      <w:r w:rsidR="002623AE">
        <w:t>og postupka</w:t>
      </w:r>
      <w:r>
        <w:t>.</w:t>
      </w:r>
    </w:p>
    <w:p w:rsidRDefault="00AE5A55" w:rsidP="008A78EF" w:rsidR="00AE5A55">
      <w:pPr>
        <w:jc w:val="both"/>
      </w:pPr>
    </w:p>
    <w:p w:rsidRDefault="00CF5D81" w:rsidP="002623AE" w:rsidR="00AE5A55">
      <w:pPr>
        <w:ind w:firstLine="708"/>
        <w:jc w:val="both"/>
      </w:pPr>
      <w:r>
        <w:t>Iako</w:t>
      </w:r>
      <w:r w:rsidR="00AE5A55">
        <w:t xml:space="preserve"> iz Potvrde Financijske agencije od </w:t>
      </w:r>
      <w:r w:rsidR="002623AE">
        <w:t xml:space="preserve">14. veljače 2019. </w:t>
      </w:r>
      <w:r w:rsidR="00AE5A55">
        <w:t xml:space="preserve">proizlazi kako je na dan izdavanja potvrde imao evidentirane neizvršene osnove za plaćanje u neprekinutom razdoblju od </w:t>
      </w:r>
      <w:r w:rsidR="002623AE">
        <w:t xml:space="preserve">196 </w:t>
      </w:r>
      <w:r w:rsidR="00AE5A55">
        <w:t xml:space="preserve">dana,  sud je po službenoj dužnosti na dan donošenja ovog rješenja izvršio uvid u elektronički sustav e-Blokade te je utvrdio kako u Očevidniku neizvršenih osnova za </w:t>
      </w:r>
      <w:r w:rsidR="00AE5A55" w:rsidRPr="006F3CA0">
        <w:t>plaćanje na dan</w:t>
      </w:r>
      <w:r w:rsidR="006D428F">
        <w:t xml:space="preserve"> donošenja ovog rješenja</w:t>
      </w:r>
      <w:r w:rsidR="00AE5A55" w:rsidRPr="006F3CA0">
        <w:t xml:space="preserve"> postoje neizvršene osnove za plaćanje u odnosu na dužnika u iznosu od </w:t>
      </w:r>
      <w:r w:rsidR="006F3CA0" w:rsidRPr="006F3CA0">
        <w:t>15.040,82</w:t>
      </w:r>
      <w:r w:rsidR="00AE5A55" w:rsidRPr="006F3CA0">
        <w:t xml:space="preserve"> kn i to u razdoblju dužem od 60 dana.</w:t>
      </w:r>
    </w:p>
    <w:p w:rsidRDefault="00AE5A55" w:rsidP="008A78EF" w:rsidR="00AE5A55">
      <w:pPr>
        <w:jc w:val="both"/>
      </w:pPr>
    </w:p>
    <w:p w:rsidRDefault="00AE5A55" w:rsidP="006F3CA0" w:rsidR="00AE5A55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AE5A55" w:rsidP="008A78EF" w:rsidR="00AE5A55">
      <w:pPr>
        <w:jc w:val="both"/>
      </w:pPr>
    </w:p>
    <w:p w:rsidRDefault="00AE5A55" w:rsidP="006F3CA0" w:rsidR="00AE5A55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AE5A55" w:rsidP="008A78EF" w:rsidR="00AE5A55">
      <w:pPr>
        <w:jc w:val="both"/>
      </w:pPr>
    </w:p>
    <w:p w:rsidRDefault="00AE5A55" w:rsidP="006F3CA0" w:rsidR="00AE5A55">
      <w:pPr>
        <w:ind w:firstLine="708"/>
        <w:jc w:val="both"/>
      </w:pPr>
      <w:r>
        <w:lastRenderedPageBreak/>
        <w:t xml:space="preserve">Zbog toga su u skladu s odredbom čl. 132. st. 1. SZ-a, (pravomoćnim) rješenjem ovoga suda od </w:t>
      </w:r>
      <w:r w:rsidR="00EF4115">
        <w:t>31. svibnja</w:t>
      </w:r>
      <w:r>
        <w:t xml:space="preserve"> 2019., pozvane osobe koje imaju pravni interes za provedbom stečajnoga postupka nad dužnikom u roku 15 dana od isteka osmoga dana od dana objave tog rješenja na mrežnoj stranici e-Oglasna ploča Trgovačkog suda u Zagrebu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</w:t>
      </w:r>
      <w:r w:rsidR="00EF4115">
        <w:t>31. svibnja</w:t>
      </w:r>
      <w:r>
        <w:t xml:space="preserve"> 2019. Međutim, osobe koje imaju pravni interes za provedbom stečajnoga postupka nad dužnikom nisu u određenom roku predujmile zahtijevani iznos predujam za pokriće troškova prethodnoga i otvorenoga stečajnog postupka u skladu s navedenim rješenjem, a što je utvrđeno provjerom u računovodstvu suda.</w:t>
      </w:r>
    </w:p>
    <w:p w:rsidRDefault="00AE5A55" w:rsidP="008A78EF" w:rsidR="00AE5A55">
      <w:pPr>
        <w:jc w:val="both"/>
      </w:pPr>
    </w:p>
    <w:p w:rsidRDefault="00AE5A55" w:rsidP="006F3CA0" w:rsidR="00AE5A55">
      <w:pPr>
        <w:ind w:firstLine="708"/>
        <w:jc w:val="both"/>
      </w:pPr>
      <w:r>
        <w:t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AE5A55" w:rsidP="008A78EF" w:rsidR="00AE5A55">
      <w:pPr>
        <w:jc w:val="both"/>
      </w:pPr>
    </w:p>
    <w:p w:rsidRDefault="00AE5A55" w:rsidP="006F3CA0" w:rsidR="00AE5A55">
      <w:pPr>
        <w:ind w:firstLine="708"/>
        <w:jc w:val="both"/>
      </w:pPr>
      <w:r>
        <w:t xml:space="preserve">Izbor stečajnog upravitelja iz točke II. izreke rješenja obavljen je primjenom odredbe 85. st.2. SZ-a budući da je </w:t>
      </w:r>
      <w:proofErr w:type="spellStart"/>
      <w:r>
        <w:t>Vidonija</w:t>
      </w:r>
      <w:proofErr w:type="spellEnd"/>
      <w:r>
        <w:t xml:space="preserve"> Miletić </w:t>
      </w:r>
      <w:proofErr w:type="spellStart"/>
      <w:r>
        <w:t>Plukavec</w:t>
      </w:r>
      <w:proofErr w:type="spellEnd"/>
      <w:r>
        <w:t xml:space="preserve"> iz Zagreba pravomoćnim rješenjem ovoga suda od 21. ožujka 2019. postavljena za privremenog stečajnog upravitelja dužniku, a odluka iz točke IV. izreke ovog rješenja temelji se na odredbi čl. 286. st. 3. u vezi s odredbom čl. 132. st. 4. SZ-a.</w:t>
      </w:r>
    </w:p>
    <w:p w:rsidRDefault="00AE5A55" w:rsidP="008A78EF" w:rsidR="00AE5A55">
      <w:pPr>
        <w:jc w:val="both"/>
      </w:pPr>
    </w:p>
    <w:p w:rsidRDefault="00AE5A55" w:rsidP="006F3CA0" w:rsidR="00AE5A55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AE5A55" w:rsidP="008A78EF" w:rsidR="00AE5A55">
      <w:pPr>
        <w:jc w:val="both"/>
      </w:pPr>
    </w:p>
    <w:p w:rsidRDefault="00AE5A55" w:rsidP="008A78EF" w:rsidR="00AE5A55">
      <w:pPr>
        <w:jc w:val="both"/>
      </w:pPr>
      <w:r>
        <w:tab/>
      </w:r>
      <w:r>
        <w:tab/>
      </w:r>
      <w:r>
        <w:tab/>
      </w:r>
      <w:r>
        <w:tab/>
        <w:t xml:space="preserve">       U Zagrebu 11. srpnja 2019.</w:t>
      </w:r>
    </w:p>
    <w:p w:rsidRDefault="00AE5A55" w:rsidP="008A78EF" w:rsidR="00AE5A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AE5A55" w:rsidP="008A78EF" w:rsidR="00AE5A55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Danijela Uzelac, v.r.</w:t>
      </w:r>
    </w:p>
    <w:p w:rsidRDefault="00AE5A55" w:rsidP="008A78EF" w:rsidR="00AE5A55">
      <w:pPr>
        <w:jc w:val="both"/>
      </w:pPr>
    </w:p>
    <w:p w:rsidRDefault="00AE5A55" w:rsidP="008A78EF" w:rsidR="00AE5A55">
      <w:pPr>
        <w:jc w:val="both"/>
      </w:pPr>
    </w:p>
    <w:p w:rsidRDefault="00AE5A55" w:rsidP="008A78EF" w:rsidR="00AE5A55">
      <w:pPr>
        <w:jc w:val="both"/>
      </w:pPr>
      <w:r>
        <w:t>Uputa o pravnom lijeku: Protiv ovog rješenja nezadovoljna stranka može izjaviti žalbu u roku od 8 dana od dostave rješenja. Dostava se smatra obavljenom istekom osmoga dana od dana objave ovoga rješenja na mrežnoj stranici e-oglasna ploča Trgovačkog suda u Zagrebu (čl. 12. st. 1. SZ). Žalba se podnosi ovome sudu u 2 primjerka za sud i po 1 za svaku protivnu stranku, a o žalbi odlučuje Visoki trgovački sud Republike Hrvatske.</w:t>
      </w:r>
    </w:p>
    <w:p w:rsidRDefault="00AE5A55" w:rsidP="000A55AA" w:rsidR="00AE5A55">
      <w:pPr>
        <w:jc w:val="right"/>
      </w:pPr>
    </w:p>
    <w:p w:rsidRDefault="00AE5A55" w:rsidP="000A55AA" w:rsidR="00AE5A55">
      <w:pPr>
        <w:ind w:firstLine="708" w:left="5664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E5A55" w:rsidP="00716D6E" w:rsidR="00AE5A55">
      <w:pPr>
        <w:jc w:val="right"/>
      </w:pPr>
      <w:r>
        <w:t xml:space="preserve">  </w:t>
      </w:r>
      <w:r w:rsidR="006F3CA0">
        <w:tab/>
      </w:r>
      <w:r w:rsidR="006F3CA0">
        <w:tab/>
      </w:r>
      <w:r w:rsidR="006F3CA0">
        <w:tab/>
      </w:r>
      <w:r w:rsidR="006F3CA0">
        <w:tab/>
      </w:r>
      <w:r w:rsidR="006F3CA0">
        <w:tab/>
      </w:r>
      <w:r w:rsidR="006F3CA0">
        <w:tab/>
      </w:r>
      <w:r w:rsidR="006F3CA0">
        <w:tab/>
      </w:r>
      <w:r w:rsidR="006F3CA0">
        <w:tab/>
      </w:r>
      <w:r w:rsidR="006F3CA0">
        <w:tab/>
      </w:r>
      <w:r w:rsidR="006F3CA0">
        <w:tab/>
      </w:r>
      <w:r>
        <w:t>Katarina Franji</w:t>
      </w:r>
      <w:r w:rsidR="00716D6E">
        <w:t>ć</w:t>
      </w:r>
    </w:p>
    <w:p w:rsidRDefault="00C62DA1" w:rsidP="008A78EF" w:rsidR="00C62DA1">
      <w:pPr>
        <w:jc w:val="both"/>
      </w:pPr>
    </w:p>
    <w:sectPr w:rsidR="00C62D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18C"/>
    <w:rsid w:val="000A55AA"/>
    <w:rsid w:val="00115B07"/>
    <w:rsid w:val="002623AE"/>
    <w:rsid w:val="002D218C"/>
    <w:rsid w:val="006D428F"/>
    <w:rsid w:val="006F3CA0"/>
    <w:rsid w:val="00716D6E"/>
    <w:rsid w:val="00846469"/>
    <w:rsid w:val="008A78EF"/>
    <w:rsid w:val="00AA5D5A"/>
    <w:rsid w:val="00AE5A55"/>
    <w:rsid w:val="00C62DA1"/>
    <w:rsid w:val="00CF5D81"/>
    <w:rsid w:val="00E70A38"/>
    <w:rsid w:val="00E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55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55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D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55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55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6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D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3055</izvorni_sadrzaj>
    <derivirana_varijabla naziv="DomainObject.Predmet.Broj_1">3055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St-3055/2018</izvorni_sadrzaj>
    <derivirana_varijabla naziv="DomainObject.Predmet.OznakaBroj_1">St-3055/2018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PAKO d.o.o. zastupanog po punomoćniku Neno Dedić</izvorni_sadrzaj>
    <derivirana_varijabla naziv="DomainObject.Predmet.ProtustrankaFormated_1">  MODA PAKO d.o.o. zastupanog po punomoćniku Neno Dedić</derivirana_varijabla>
  </DomainObject.Predmet.ProtustrankaFormated>
  <DomainObject.Predmet.ProtustrankaFormatedOIB>
    <izvorni_sadrzaj>  MODA PAKO d.o.o., OIB 48705260819 zastupanog po punomoćniku Neno Dedić</izvorni_sadrzaj>
    <derivirana_varijabla naziv="DomainObject.Predmet.ProtustrankaFormatedOIB_1">  MODA PAKO d.o.o., OIB 48705260819 zastupanog po punomoćniku Neno Dedić</derivirana_varijabla>
  </DomainObject.Predmet.ProtustrankaFormatedOIB>
  <DomainObject.Predmet.ProtustrankaFormatedWithAdress>
    <izvorni_sadrzaj> MODA PAKO d.o.o., Ivanićgradska 20, 10000 Zagreb zastupanog po punomoćniku Neno Dedić</izvorni_sadrzaj>
    <derivirana_varijabla naziv="DomainObject.Predmet.ProtustrankaFormatedWithAdress_1"> MODA PAKO d.o.o., Ivanićgradska 20, 10000 Zagreb zastupanog po punomoćniku Neno Dedić</derivirana_varijabla>
  </DomainObject.Predmet.ProtustrankaFormatedWithAdress>
  <DomainObject.Predmet.ProtustrankaFormatedWithAdressOIB>
    <izvorni_sadrzaj> MODA PAKO d.o.o., OIB 48705260819, Ivanićgradska 20, 10000 Zagreb zastupanog po punomoćniku Neno Dedić</izvorni_sadrzaj>
    <derivirana_varijabla naziv="DomainObject.Predmet.ProtustrankaFormatedWithAdressOIB_1"> MODA PAKO d.o.o., OIB 48705260819, Ivanićgradska 20, 10000 Zagreb zastupanog po punomoćniku Neno Dedić</derivirana_varijabla>
  </DomainObject.Predmet.ProtustrankaFormatedWithAdressOIB>
  <DomainObject.Predmet.ProtustrankaWithAdress>
    <izvorni_sadrzaj>MODA PAKO d.o.o. Ivanićgradska 20, 10000 Zagreb</izvorni_sadrzaj>
    <derivirana_varijabla naziv="DomainObject.Predmet.ProtustrankaWithAdress_1">MODA PAKO d.o.o. Ivanićgradska 20, 10000 Zagreb</derivirana_varijabla>
  </DomainObject.Predmet.ProtustrankaWithAdress>
  <DomainObject.Predmet.ProtustrankaWithAdressOIB>
    <izvorni_sadrzaj>MODA PAKO d.o.o., OIB 48705260819, Ivanićgradska 20, 10000 Zagreb</izvorni_sadrzaj>
    <derivirana_varijabla naziv="DomainObject.Predmet.ProtustrankaWithAdressOIB_1">MODA PAKO d.o.o., OIB 48705260819, Ivanićgradska 20, 10000 Zagreb</derivirana_varijabla>
  </DomainObject.Predmet.ProtustrankaWithAdressOIB>
  <DomainObject.Predmet.ProtustrankaNazivFormated>
    <izvorni_sadrzaj>MODA PAKO d.o.o.</izvorni_sadrzaj>
    <derivirana_varijabla naziv="DomainObject.Predmet.ProtustrankaNazivFormated_1">MODA PAKO d.o.o.</derivirana_varijabla>
  </DomainObject.Predmet.ProtustrankaNazivFormated>
  <DomainObject.Predmet.ProtustrankaNazivFormatedOIB>
    <izvorni_sadrzaj>MODA PAKO d.o.o., OIB 48705260819</izvorni_sadrzaj>
    <derivirana_varijabla naziv="DomainObject.Predmet.ProtustrankaNazivFormatedOIB_1">MODA PAKO d.o.o., OIB 48705260819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MODA PAKO d.o.o. zastupanog po punomoćniku Neno Dedić</item>
    </izvorni_sadrzaj>
    <derivirana_varijabla naziv="DomainObject.Predmet.ProtuStrankaListFormated_1">
      <item>MODA PAKO d.o.o. zastupanog po punomoćniku Neno Dedić</item>
    </derivirana_varijabla>
  </DomainObject.Predmet.ProtuStrankaListFormated>
  <DomainObject.Predmet.ProtuStrankaListFormatedOIB>
    <izvorni_sadrzaj>
      <item>MODA PAKO d.o.o., OIB 48705260819 zastupanog po punomoćniku Neno Dedić</item>
    </izvorni_sadrzaj>
    <derivirana_varijabla naziv="DomainObject.Predmet.ProtuStrankaListFormatedOIB_1">
      <item>MODA PAKO d.o.o., OIB 48705260819 zastupanog po punomoćniku Neno Dedić</item>
    </derivirana_varijabla>
  </DomainObject.Predmet.ProtuStrankaListFormatedOIB>
  <DomainObject.Predmet.ProtuStrankaListFormatedWithAdress>
    <izvorni_sadrzaj>
      <item>MODA PAKO d.o.o., Ivanićgradska 20, 10000 Zagreb zastupanog po punomoćniku Neno Dedić</item>
    </izvorni_sadrzaj>
    <derivirana_varijabla naziv="DomainObject.Predmet.ProtuStrankaListFormatedWithAdress_1">
      <item>MODA PAKO d.o.o., Ivanićgradska 20, 10000 Zagreb zastupanog po punomoćniku Neno Dedić</item>
    </derivirana_varijabla>
  </DomainObject.Predmet.ProtuStrankaListFormatedWithAdress>
  <DomainObject.Predmet.ProtuStrankaListFormatedWithAdressOIB>
    <izvorni_sadrzaj>
      <item>MODA PAKO d.o.o., OIB 48705260819, Ivanićgradska 20, 10000 Zagreb zastupanog po punomoćniku Neno Dedić</item>
    </izvorni_sadrzaj>
    <derivirana_varijabla naziv="DomainObject.Predmet.ProtuStrankaListFormatedWithAdressOIB_1">
      <item>MODA PAKO d.o.o., OIB 48705260819, Ivanićgradska 20, 10000 Zagreb zastupanog po punomoćniku Neno Dedić</item>
    </derivirana_varijabla>
  </DomainObject.Predmet.ProtuStrankaListFormatedWithAdressOIB>
  <DomainObject.Predmet.ProtuStrankaListNazivFormated>
    <izvorni_sadrzaj>
      <item>MODA PAKO d.o.o.</item>
    </izvorni_sadrzaj>
    <derivirana_varijabla naziv="DomainObject.Predmet.ProtuStrankaListNazivFormated_1">
      <item>MODA PAKO d.o.o.</item>
    </derivirana_varijabla>
  </DomainObject.Predmet.ProtuStrankaListNazivFormated>
  <DomainObject.Predmet.ProtuStrankaListNazivFormatedOIB>
    <izvorni_sadrzaj>
      <item>MODA PAKO d.o.o., OIB 48705260819</item>
    </izvorni_sadrzaj>
    <derivirana_varijabla naziv="DomainObject.Predmet.ProtuStrankaListNazivFormatedOIB_1">
      <item>MODA PAKO d.o.o., OIB 48705260819</item>
    </derivirana_varijabla>
  </DomainObject.Predmet.ProtuStrankaListNazivFormatedOIB>
  <DomainObject.Predmet.OstaliListFormated>
    <izvorni_sadrzaj>
      <item>Neno Dedić punomoćnik sudionika u postupku MODA PAKO d.o.o.</item>
      <item>Zagrebačka banka d.d.</item>
      <item>Danijel Sočanec</item>
    </izvorni_sadrzaj>
    <derivirana_varijabla naziv="DomainObject.Predmet.OstaliListFormated_1">
      <item>Neno Dedić punomoćnik sudionika u postupku MODA PAKO d.o.o.</item>
      <item>Zagrebačka banka d.d.</item>
      <item>Danijel Sočanec</item>
    </derivirana_varijabla>
  </DomainObject.Predmet.OstaliListFormated>
  <DomainObject.Predmet.OstaliListFormatedOIB>
    <izvorni_sadrzaj>
      <item>Neno Dedić punomoćnik sudionika u postupku MODA PAKO d.o.o.</item>
      <item>Zagrebačka banka d.d.</item>
      <item>Danijel Sočanec</item>
    </izvorni_sadrzaj>
    <derivirana_varijabla naziv="DomainObject.Predmet.OstaliListFormatedOIB_1">
      <item>Neno Dedić punomoćnik sudionika u postupku MODA PAKO d.o.o.</item>
      <item>Zagrebačka banka d.d.</item>
      <item>Danijel Sočanec</item>
    </derivirana_varijabla>
  </DomainObject.Predmet.OstaliListFormatedOIB>
  <DomainObject.Predmet.OstaliListFormatedWithAdress>
    <izvorni_sadrzaj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izvorni_sadrzaj>
    <derivirana_varijabla naziv="DomainObject.Predmet.OstaliListFormatedWithAdress_1"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derivirana_varijabla>
  </DomainObject.Predmet.OstaliListFormatedWithAdress>
  <DomainObject.Predmet.OstaliListFormatedWithAdressOIB>
    <izvorni_sadrzaj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izvorni_sadrzaj>
    <derivirana_varijabla naziv="DomainObject.Predmet.OstaliListFormatedWithAdressOIB_1"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derivirana_varijabla>
  </DomainObject.Predmet.OstaliListFormatedWithAdressOIB>
  <DomainObject.Predmet.OstaliListNazivFormated>
    <izvorni_sadrzaj>
      <item>Neno Dedić</item>
      <item>Zagrebačka banka d.d.</item>
      <item>Danijel Sočanec</item>
    </izvorni_sadrzaj>
    <derivirana_varijabla naziv="DomainObject.Predmet.OstaliListNazivFormated_1">
      <item>Neno Dedić</item>
      <item>Zagrebačka banka d.d.</item>
      <item>Danijel Sočanec</item>
    </derivirana_varijabla>
  </DomainObject.Predmet.OstaliListNazivFormated>
  <DomainObject.Predmet.OstaliListNazivFormatedOIB>
    <izvorni_sadrzaj>
      <item>Neno Dedić</item>
      <item>Zagrebačka banka d.d.</item>
      <item>Danijel Sočanec</item>
    </izvorni_sadrzaj>
    <derivirana_varijabla naziv="DomainObject.Predmet.OstaliListNazivFormatedOIB_1">
      <item>Neno Dedić</item>
      <item>Zagrebačka banka d.d.</item>
      <item>Danijel Sočanec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 PAKO d.o.o.</izvorni_sadrzaj>
    <derivirana_varijabla naziv="DomainObject.Predmet.ProtustrankaIDrugi_1">MODA PAKO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MODA PAKO d.o.o., OIB 48705260819, Ivanićgradska 20, 10000 Zagreb</izvorni_sadrzaj>
    <derivirana_varijabla naziv="DomainObject.Predmet.ProtustrankaIDrugiAdressOIB_1">MODA PAKO d.o.o., OIB 48705260819, Ivanićgradska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PAKO d.o.o.</item>
      <item>Neno Dedić</item>
      <item>Zagrebačka banka d.d.</item>
      <item>Danijel Sočanec</item>
      <item>Vjerovnici</item>
    </izvorni_sadrzaj>
    <derivirana_varijabla naziv="DomainObject.Predmet.SudioniciListNaziv_1">
      <item>FINA Regionalni centar Zagreb</item>
      <item>MODA PAKO d.o.o.</item>
      <item>Neno Dedić</item>
      <item>Zagrebačka banka d.d.</item>
      <item>Danijel Sočanec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MODA PAKO d.o.o., OIB 48705260819, Ivanićgradska 20,10000 Zagreb</item>
      <item>Neno Dedić, Ulica Hrvatskog proljeća 34,10000 Zagreb</item>
      <item>Zagrebačka banka d.d., Trg bana Josipa Jelačića 10,10000 Zagreb</item>
      <item>Danijel Sočanec, Ilica 191B,10000 Zagreb</item>
      <item>Vjerovnici</item>
    </izvorni_sadrzaj>
    <derivirana_varijabla naziv="DomainObject.Predmet.SudioniciListAdressOIB_1">
      <item>FINA Regionalni centar Zagreb, OIB 85821130368, Trg svibanjskih žrtava 1995. 1,10000 Zagreb</item>
      <item>MODA PAKO d.o.o., OIB 48705260819, Ivanićgradska 20,10000 Zagreb</item>
      <item>Neno Dedić, Ulica Hrvatskog proljeća 34,10000 Zagreb</item>
      <item>Zagrebačka banka d.d., Trg bana Josipa Jelačića 10,10000 Zagreb</item>
      <item>Danijel Sočanec, Ilica 191B,10000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48705260819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48705260819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St-3055/2018-24</izvorni_sadrzaj>
    <derivirana_varijabla naziv="DomainObject.PredzadnjaOdlukaIzPredmeta.Oznaka_1">St-3055/2018-24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1335</properties:Words>
  <properties:Characters>7125</properties:Characters>
  <properties:Lines>143</properties:Lines>
  <properties:Paragraphs>30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2019-07-11T07:23:00Z</dcterms:created>
  <dc:creator>Danijela Uzelac</dc:creator>
  <dc:description/>
  <cp:keywords/>
  <cp:lastModifiedBy>Katarina Franjić</cp:lastModifiedBy>
  <cp:lastPrinted>2019-07-11T10:46:00Z</cp:lastPrinted>
  <dcterms:modified xmlns:xsi="http://www.w3.org/2001/XMLSchema-instance" xsi:type="dcterms:W3CDTF">2019-07-11T10:51:00Z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(st-3055-18 rješenje-otvaranje i zaključenje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