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faca" w14:paraId="4aafac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313AA">
        <w:rPr>
          <w:lang w:val="hr-HR"/>
        </w:rPr>
        <w:t>763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313AA">
        <w:rPr>
          <w:lang w:val="hr-HR"/>
        </w:rPr>
        <w:t>ENIGON</w:t>
      </w:r>
      <w:r w:rsidR="00084DB9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6371A">
        <w:rPr>
          <w:lang w:val="hr-HR"/>
        </w:rPr>
        <w:t>za proizvodnju, trgovinu i usluge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 xml:space="preserve">, </w:t>
      </w:r>
      <w:r w:rsidR="00E6371A">
        <w:rPr>
          <w:lang w:val="hr-HR"/>
        </w:rPr>
        <w:t>Nikole Šubića Zrinskog 2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6371A">
        <w:rPr>
          <w:lang w:val="hr-HR"/>
        </w:rPr>
        <w:t xml:space="preserve"> 080055793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6371A">
        <w:rPr>
          <w:lang w:val="hr-HR"/>
        </w:rPr>
        <w:t>45691892606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E6371A">
        <w:rPr>
          <w:lang w:val="hr-HR"/>
        </w:rPr>
        <w:t>763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84DB9">
        <w:rPr>
          <w:lang w:val="hr-HR"/>
        </w:rPr>
        <w:t>1</w:t>
      </w:r>
      <w:r w:rsidR="00F24413">
        <w:rPr>
          <w:lang w:val="hr-HR"/>
        </w:rPr>
        <w:t xml:space="preserve">. </w:t>
      </w:r>
      <w:r w:rsidR="00084DB9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E6371A">
        <w:rPr>
          <w:lang w:val="hr-HR"/>
        </w:rPr>
        <w:t>165.560</w:t>
      </w:r>
      <w:r w:rsidR="00084DB9">
        <w:rPr>
          <w:lang w:val="hr-HR"/>
        </w:rPr>
        <w:t>,</w:t>
      </w:r>
      <w:r w:rsidR="00E6371A">
        <w:rPr>
          <w:lang w:val="hr-HR"/>
        </w:rPr>
        <w:t>02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6371A">
        <w:rPr>
          <w:lang w:val="hr-HR"/>
        </w:rPr>
        <w:t>Hrvoje Zovko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C414AB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E6371A">
        <w:rPr>
          <w:lang w:val="hr-HR"/>
        </w:rPr>
        <w:t>Palmotićeva ulica 38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6371A">
        <w:rPr>
          <w:lang w:val="hr-HR"/>
        </w:rPr>
        <w:t>05567404486</w:t>
      </w:r>
      <w:r w:rsidR="005B504B">
        <w:rPr>
          <w:lang w:val="hr-HR"/>
        </w:rPr>
        <w:t xml:space="preserve"> i Ante Salapić, iz Dubrovnika, Iva Vojnovića 29, OIB: 60210396211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97737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75062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E97737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008" w:rsidR="00136008">
      <w:r>
        <w:separator/>
      </w:r>
    </w:p>
  </w:endnote>
  <w:endnote w:id="0" w:type="continuationSeparator">
    <w:p w:rsidRDefault="00136008" w:rsidR="0013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008" w:rsidR="00136008">
      <w:r>
        <w:separator/>
      </w:r>
    </w:p>
  </w:footnote>
  <w:footnote w:id="0" w:type="continuationSeparator">
    <w:p w:rsidRDefault="00136008" w:rsidR="00136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6008"/>
    <w:rsid w:val="00137AA5"/>
    <w:rsid w:val="00184DF0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504B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91F5B"/>
    <w:rsid w:val="00696CCD"/>
    <w:rsid w:val="006B32F7"/>
    <w:rsid w:val="006E7557"/>
    <w:rsid w:val="0075062B"/>
    <w:rsid w:val="00763668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4779D"/>
    <w:rsid w:val="00D81A66"/>
    <w:rsid w:val="00D83D23"/>
    <w:rsid w:val="00DA1B61"/>
    <w:rsid w:val="00DB0C73"/>
    <w:rsid w:val="00DC072E"/>
    <w:rsid w:val="00DC7979"/>
    <w:rsid w:val="00DF6806"/>
    <w:rsid w:val="00E13739"/>
    <w:rsid w:val="00E31FE6"/>
    <w:rsid w:val="00E6371A"/>
    <w:rsid w:val="00E8008F"/>
    <w:rsid w:val="00E97333"/>
    <w:rsid w:val="00E97737"/>
    <w:rsid w:val="00EA01CB"/>
    <w:rsid w:val="00EA3B64"/>
    <w:rsid w:val="00EB5E3C"/>
    <w:rsid w:val="00EC2C0D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3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3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ENIGON d.o.o. zastupanog po punomoćniku Ante Salapić; Hrvoje Zovko</izvorni_sadrzaj>
    <derivirana_varijabla naziv="DomainObject.Predmet.ProtustrankaFormated_1">  ENIGON d.o.o. zastupanog po punomoćniku Ante Salapić; Hrvoje Zovko</derivirana_varijabla>
  </DomainObject.Predmet.ProtustrankaFormated>
  <DomainObject.Predmet.ProtustrankaFormatedOIB>
    <izvorni_sadrzaj>  ENIGON d.o.o., OIB 45691892606 zastupanog po punomoćniku Ante Salapić; Hrvoje Zovko</izvorni_sadrzaj>
    <derivirana_varijabla naziv="DomainObject.Predmet.ProtustrankaFormatedOIB_1">  ENIGON d.o.o., OIB 45691892606 zastupanog po punomoćniku Ante Salapić; Hrvoje Zovko</derivirana_varijabla>
  </DomainObject.Predmet.ProtustrankaFormatedOIB>
  <DomainObject.Predmet.ProtustrankaFormatedWithAdress>
    <izvorni_sadrzaj> ENIGON d.o.o., Nikole Šubića Zrinskog 2, 10000 Zagreb zastupanog po punomoćniku Ante Salapić; Hrvoje Zovko</izvorni_sadrzaj>
    <derivirana_varijabla naziv="DomainObject.Predmet.ProtustrankaFormatedWithAdress_1"> ENIGON d.o.o., Nikole Šubića Zrinskog 2, 10000 Zagreb zastupanog po punomoćniku Ante Salapić; Hrvoje Zovko</derivirana_varijabla>
  </DomainObject.Predmet.ProtustrankaFormatedWithAdress>
  <DomainObject.Predmet.ProtustrankaFormatedWithAdressOIB>
    <izvorni_sadrzaj> ENIGON d.o.o., OIB 45691892606, Nikole Šubića Zrinskog 2, 10000 Zagreb zastupanog po punomoćniku Ante Salapić; Hrvoje Zovko</izvorni_sadrzaj>
    <derivirana_varijabla naziv="DomainObject.Predmet.ProtustrankaFormatedWithAdressOIB_1"> ENIGON d.o.o., OIB 45691892606, Nikole Šubića Zrinskog 2, 10000 Zagreb zastupanog po punomoćniku Ante Salapić; Hrvoje Zovko</derivirana_varijabla>
  </DomainObject.Predmet.ProtustrankaFormatedWithAdressOIB>
  <DomainObject.Predmet.ProtustrankaWithAdress>
    <izvorni_sadrzaj>ENIGON d.o.o. Nikole Šubića Zrinskog 2, 10000 Zagreb</izvorni_sadrzaj>
    <derivirana_varijabla naziv="DomainObject.Predmet.ProtustrankaWithAdress_1">ENIGON d.o.o. Nikole Šubića Zrinskog 2, 10000 Zagreb</derivirana_varijabla>
  </DomainObject.Predmet.ProtustrankaWithAdress>
  <DomainObject.Predmet.ProtustrankaWithAdressOIB>
    <izvorni_sadrzaj>ENIGON d.o.o., OIB 45691892606, Nikole Šubića Zrinskog 2, 10000 Zagreb</izvorni_sadrzaj>
    <derivirana_varijabla naziv="DomainObject.Predmet.ProtustrankaWithAdressOIB_1">ENIGON d.o.o., OIB 45691892606, Nikole Šubića Zrinskog 2, 10000 Zagreb</derivirana_varijabla>
  </DomainObject.Predmet.ProtustrankaWithAdressOIB>
  <DomainObject.Predmet.ProtustrankaNazivFormated>
    <izvorni_sadrzaj>ENIGON d.o.o.</izvorni_sadrzaj>
    <derivirana_varijabla naziv="DomainObject.Predmet.ProtustrankaNazivFormated_1">ENIGON d.o.o.</derivirana_varijabla>
  </DomainObject.Predmet.ProtustrankaNazivFormated>
  <DomainObject.Predmet.ProtustrankaNazivFormatedOIB>
    <izvorni_sadrzaj>ENIGON d.o.o., OIB 45691892606</izvorni_sadrzaj>
    <derivirana_varijabla naziv="DomainObject.Predmet.ProtustrankaNazivFormatedOIB_1">ENIGON d.o.o., OIB 45691892606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ENIGON d.o.o. zastupanog po punomoćniku Ante Salapić; Hrvoje Zovko</item>
    </izvorni_sadrzaj>
    <derivirana_varijabla naziv="DomainObject.Predmet.ProtuStrankaListFormated_1">
      <item>ENIGON d.o.o. zastupanog po punomoćniku Ante Salapić; Hrvoje Zovko</item>
    </derivirana_varijabla>
  </DomainObject.Predmet.ProtuStrankaListFormated>
  <DomainObject.Predmet.ProtuStrankaListFormatedOIB>
    <izvorni_sadrzaj>
      <item>ENIGON d.o.o., OIB 45691892606 zastupanog po punomoćniku Ante Salapić; Hrvoje Zovko</item>
    </izvorni_sadrzaj>
    <derivirana_varijabla naziv="DomainObject.Predmet.ProtuStrankaListFormatedOIB_1">
      <item>ENIGON d.o.o., OIB 45691892606 zastupanog po punomoćniku Ante Salapić; Hrvoje Zovko</item>
    </derivirana_varijabla>
  </DomainObject.Predmet.ProtuStrankaListFormatedOIB>
  <DomainObject.Predmet.ProtuStrankaListFormatedWithAdress>
    <izvorni_sadrzaj>
      <item>ENIGON d.o.o., Nikole Šubića Zrinskog 2, 10000 Zagreb zastupanog po punomoćniku Ante Salapić; Hrvoje Zovko</item>
    </izvorni_sadrzaj>
    <derivirana_varijabla naziv="DomainObject.Predmet.ProtuStrankaListFormatedWithAdress_1">
      <item>ENIGON d.o.o., Nikole Šubića Zrinskog 2, 10000 Zagreb zastupanog po punomoćniku Ante Salapić; Hrvoje Zovko</item>
    </derivirana_varijabla>
  </DomainObject.Predmet.ProtuStrankaListFormatedWithAdress>
  <DomainObject.Predmet.ProtuStrankaListFormatedWithAdressOIB>
    <izvorni_sadrzaj>
      <item>ENIGON d.o.o., OIB 45691892606, Nikole Šubića Zrinskog 2, 10000 Zagreb zastupanog po punomoćniku Ante Salapić; Hrvoje Zovko</item>
    </izvorni_sadrzaj>
    <derivirana_varijabla naziv="DomainObject.Predmet.ProtuStrankaListFormatedWithAdressOIB_1">
      <item>ENIGON d.o.o., OIB 45691892606, Nikole Šubića Zrinskog 2, 10000 Zagreb zastupanog po punomoćniku Ante Salapić; Hrvoje Zovko</item>
    </derivirana_varijabla>
  </DomainObject.Predmet.ProtuStrankaListFormatedWithAdressOIB>
  <DomainObject.Predmet.ProtuStrankaListNazivFormated>
    <izvorni_sadrzaj>
      <item>ENIGON d.o.o.</item>
    </izvorni_sadrzaj>
    <derivirana_varijabla naziv="DomainObject.Predmet.ProtuStrankaListNazivFormated_1">
      <item>ENIGON d.o.o.</item>
    </derivirana_varijabla>
  </DomainObject.Predmet.ProtuStrankaListNazivFormated>
  <DomainObject.Predmet.ProtuStrankaListNazivFormatedOIB>
    <izvorni_sadrzaj>
      <item>ENIGON d.o.o., OIB 45691892606</item>
    </izvorni_sadrzaj>
    <derivirana_varijabla naziv="DomainObject.Predmet.ProtuStrankaListNazivFormatedOIB_1">
      <item>ENIGON d.o.o., OIB 45691892606</item>
    </derivirana_varijabla>
  </DomainObject.Predmet.ProtuStrankaListNazivFormatedOIB>
  <DomainObject.Predmet.OstaliListFormated>
    <izvorni_sadrzaj>
      <item>Hrvoje Zovko punomoćnik sudionika u postupku ENIGON d.o.o.</item>
      <item>Ante Salapić punomoćnik sudionika u postupku ENIGON d.o.o.</item>
    </izvorni_sadrzaj>
    <derivirana_varijabla naziv="DomainObject.Predmet.OstaliListFormated_1">
      <item>Hrvoje Zovko punomoćnik sudionika u postupku ENIGON d.o.o.</item>
      <item>Ante Salapić punomoćnik sudionika u postupku ENIGON d.o.o.</item>
    </derivirana_varijabla>
  </DomainObject.Predmet.OstaliListFormated>
  <DomainObject.Predmet.OstaliListFormatedOIB>
    <izvorni_sadrzaj>
      <item>Hrvoje Zovko, OIB 05567404486 punomoćnik sudionika u postupku ENIGON d.o.o.</item>
      <item>Ante Salapić, OIB 60210396211 punomoćnik sudionika u postupku ENIGON d.o.o.</item>
    </izvorni_sadrzaj>
    <derivirana_varijabla naziv="DomainObject.Predmet.OstaliListFormatedOIB_1">
      <item>Hrvoje Zovko, OIB 05567404486 punomoćnik sudionika u postupku ENIGON d.o.o.</item>
      <item>Ante Salapić, OIB 60210396211 punomoćnik sudionika u postupku ENIGON d.o.o.</item>
    </derivirana_varijabla>
  </DomainObject.Predmet.OstaliListFormatedOIB>
  <DomainObject.Predmet.OstaliListFormatedWithAdress>
    <izvorni_sadrzaj>
      <item>Hrvoje Zovko, Palmotićeva ulica 38, 10000 Zagreb punomoćnik sudionika u postupku ENIGON d.o.o.</item>
      <item>Ante Salapić, Iva Vojnovića 29, 20000 Dubrovnik punomoćnik sudionika u postupku ENIGON d.o.o.</item>
    </izvorni_sadrzaj>
    <derivirana_varijabla naziv="DomainObject.Predmet.OstaliListFormatedWithAdress_1">
      <item>Hrvoje Zovko, Palmotićeva ulica 38, 10000 Zagreb punomoćnik sudionika u postupku ENIGON d.o.o.</item>
      <item>Ante Salapić, Iva Vojnovića 29, 20000 Dubrovnik punomoćnik sudionika u postupku ENIGON d.o.o.</item>
    </derivirana_varijabla>
  </DomainObject.Predmet.OstaliListFormatedWithAdress>
  <DomainObject.Predmet.OstaliListFormatedWithAdressOIB>
    <izvorni_sadrzaj>
      <item>Hrvoje Zovko, OIB 05567404486, Palmotićeva ulica 38, 10000 Zagreb punomoćnik sudionika u postupku ENIGON d.o.o.</item>
      <item>Ante Salapić, OIB 60210396211, Iva Vojnovića 29, 20000 Dubrovnik punomoćnik sudionika u postupku ENIGON d.o.o.</item>
    </izvorni_sadrzaj>
    <derivirana_varijabla naziv="DomainObject.Predmet.OstaliListFormatedWithAdressOIB_1">
      <item>Hrvoje Zovko, OIB 05567404486, Palmotićeva ulica 38, 10000 Zagreb punomoćnik sudionika u postupku ENIGON d.o.o.</item>
      <item>Ante Salapić, OIB 60210396211, Iva Vojnovića 29, 20000 Dubrovnik punomoćnik sudionika u postupku ENIGON d.o.o.</item>
    </derivirana_varijabla>
  </DomainObject.Predmet.OstaliListFormatedWithAdressOIB>
  <DomainObject.Predmet.OstaliListNazivFormated>
    <izvorni_sadrzaj>
      <item>Hrvoje Zovko</item>
      <item>Ante Salapić</item>
    </izvorni_sadrzaj>
    <derivirana_varijabla naziv="DomainObject.Predmet.OstaliListNazivFormated_1">
      <item>Hrvoje Zovko</item>
      <item>Ante Salapić</item>
    </derivirana_varijabla>
  </DomainObject.Predmet.OstaliListNazivFormated>
  <DomainObject.Predmet.OstaliListNazivFormatedOIB>
    <izvorni_sadrzaj>
      <item>Hrvoje Zovko, OIB 05567404486</item>
      <item>Ante Salapić, OIB 60210396211</item>
    </izvorni_sadrzaj>
    <derivirana_varijabla naziv="DomainObject.Predmet.OstaliListNazivFormatedOIB_1">
      <item>Hrvoje Zovko, OIB 05567404486</item>
      <item>Ante Salapić, OIB 60210396211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ENIGON d.o.o.</izvorni_sadrzaj>
    <derivirana_varijabla naziv="DomainObject.Predmet.ProtustrankaIDrugi_1">ENIGON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ENIGON d.o.o., OIB 45691892606, Nikole Šubića Zrinskog 2, 10000 Zagreb</izvorni_sadrzaj>
    <derivirana_varijabla naziv="DomainObject.Predmet.ProtustrankaIDrugiAdressOIB_1">ENIGON d.o.o., OIB 45691892606,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ENIGON d.o.o.</item>
      <item>FINA Regionalni centar Zagreb</item>
      <item>Hrvoje Zovko</item>
      <item>Ante Salapić</item>
    </izvorni_sadrzaj>
    <derivirana_varijabla naziv="DomainObject.Predmet.SudioniciListNaziv_1">
      <item>ENIGON d.o.o.</item>
      <item>FINA Regionalni centar Zagreb</item>
      <item>Hrvoje Zovko</item>
      <item>Ante Salapić</item>
    </derivirana_varijabla>
  </DomainObject.Predmet.SudioniciListNaziv>
  <DomainObject.Predmet.SudioniciListAdressOIB>
    <izvorni_sadrzaj>
      <item>ENIGON d.o.o., OIB 45691892606, Nikole Šubića Zrinskog 2,10000 Zagreb</item>
      <item>FINA Regionalni centar Zagreb, OIB 85821130368, Trg svibanjskih žrtava 1995. br. 1,10000 Zagreb</item>
      <item>Hrvoje Zovko, OIB 05567404486, Palmotićeva ulica 38,10000 Zagreb</item>
      <item>Ante Salapić, OIB 60210396211, Iva Vojnovića 29,20000 Dubrovnik</item>
    </izvorni_sadrzaj>
    <derivirana_varijabla naziv="DomainObject.Predmet.SudioniciListAdressOIB_1">
      <item>ENIGON d.o.o., OIB 45691892606, Nikole Šubića Zrinskog 2,10000 Zagreb</item>
      <item>FINA Regionalni centar Zagreb, OIB 85821130368, Trg svibanjskih žrtava 1995. br. 1,10000 Zagreb</item>
      <item>Hrvoje Zovko, OIB 05567404486, Palmotićeva ulica 38,10000 Zagreb</item>
      <item>Ante Salapić, OIB 60210396211, Iva Vojnovića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45691892606</item>
      <item>, OIB 85821130368</item>
      <item>, OIB 05567404486</item>
      <item>, OIB 60210396211</item>
    </izvorni_sadrzaj>
    <derivirana_varijabla naziv="DomainObject.Predmet.SudioniciListNazivOIB_1">
      <item>, OIB 45691892606</item>
      <item>, OIB 85821130368</item>
      <item>, OIB 05567404486</item>
      <item>, OIB 60210396211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D8994-B303-46AC-B2A4-111B99A84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1817</properties:Characters>
  <properties:Lines>50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2016-06-03T11:49:00Z</dcterms:created>
  <dc:creator>ssabljic</dc:creator>
  <cp:lastModifiedBy>Miroslav Lovreković</cp:lastModifiedBy>
  <cp:lastPrinted>2016-06-10T12:15:00Z</cp:lastPrinted>
  <dcterms:modified xmlns:xsi="http://www.w3.org/2001/XMLSchema-instance" xsi:type="dcterms:W3CDTF">2016-06-10T12:15:00Z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