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a333" w14:paraId="6e3a333" w:rsidRDefault="00C513E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13E4" w:rsidP="00C513E4" w:rsidR="00AE649C">
      <w:pPr>
        <w:pStyle w:val="NormaleSPIS"/>
        <w:spacing w:after="0"/>
      </w:pPr>
      <w:r>
        <w:t xml:space="preserve">        Republika Hrvatska</w:t>
      </w:r>
    </w:p>
    <w:p w:rsidRDefault="00C513E4" w:rsidP="00C513E4" w:rsidR="00C513E4">
      <w:pPr>
        <w:pStyle w:val="NormaleSPIS"/>
        <w:spacing w:after="0"/>
      </w:pPr>
      <w:r>
        <w:t xml:space="preserve">      Trgovački sud u Bjelovaru</w:t>
      </w:r>
    </w:p>
    <w:p w:rsidRDefault="00C513E4" w:rsidP="00C513E4" w:rsidR="00C513E4">
      <w:pPr>
        <w:pStyle w:val="NormaleSPIS"/>
        <w:spacing w:after="0"/>
      </w:pPr>
      <w:r>
        <w:t>Bjelovar, Šetalište dr.I.Lebovića 42.</w:t>
      </w:r>
    </w:p>
    <w:p w:rsidRDefault="00C513E4" w:rsidP="00C513E4" w:rsidR="00C513E4">
      <w:pPr>
        <w:pStyle w:val="NormaleSPIS"/>
        <w:jc w:val="right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St-686/2018-8</w:t>
      </w:r>
    </w:p>
    <w:p w:rsidRDefault="00C513E4" w:rsidP="00C513E4" w:rsidR="00C513E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C513E4" w:rsidP="00C513E4" w:rsidR="00C513E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</w:t>
      </w:r>
      <w:r>
        <w:rPr>
          <w:lang w:eastAsia="hr-HR"/>
        </w:rPr>
        <w:t xml:space="preserve">R J E Š E N J E            </w:t>
      </w:r>
    </w:p>
    <w:p w:rsidRDefault="00C513E4" w:rsidP="00C513E4" w:rsidR="00C513E4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D-TOURS zadruga za turizam, računovodstvo i putnička agencija iz Bjelovara, M.J.Zagorke 32, MBS 010077486, OIB 75571160861, 10. listopada 2018.    </w:t>
      </w:r>
    </w:p>
    <w:p w:rsidRDefault="00C513E4" w:rsidP="00C513E4" w:rsidR="00C513E4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Vedranu </w:t>
      </w:r>
      <w:proofErr w:type="spellStart"/>
      <w:r>
        <w:rPr>
          <w:lang w:eastAsia="hr-HR"/>
        </w:rPr>
        <w:t>Dlaki</w:t>
      </w:r>
      <w:proofErr w:type="spellEnd"/>
      <w:r>
        <w:rPr>
          <w:lang w:eastAsia="hr-HR"/>
        </w:rPr>
        <w:t xml:space="preserve"> iz Bjelovara, Marije Jurić Zagorke 32, OIB 32691238453, kao osobi ovlaštenoj za zastupanje dužnika po zakonu, da u roku od 8 dana plati predujam za namirenje troškova stečajnog postupka i to iznos od 1.000,00 kn u Fond za namirenje troškova postupka koji se vodi kod ovog suda, IBAN: HR6123900011300000630 model HR00 51-686-18 i dodatni iznos predujma od 5.000,00 kuna na račun ovog suda br. IBAN:HR6123900011300000630 model HR05 540-686-18. Rok od 8 dana počinje teći istekom osmog dana od objave ovog rješenja na e-oglasnoj ploči ovog suda.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Vedran Dlaka iz Bjelovara, Marije Jurić Zagorke 32, OIB 32691238453,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D-TOURS zadruga za turizam, računovodstvo i putnička agencija iz Bjelovara, M.J.Zagorke 32, MBS 010077486, OIB 75571160861,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51-686-18 i dodatni iznos predujma od 5.000,00 kuna na račun ovog suda br. IBAN:HR6123900011300000630 model HR05 540-686-18. </w:t>
      </w:r>
    </w:p>
    <w:p w:rsidRDefault="00C513E4" w:rsidP="00C513E4" w:rsidR="00C513E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C513E4" w:rsidP="00C513E4" w:rsidR="00C513E4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708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708"/>
        <w:jc w:val="right"/>
        <w:rPr>
          <w:lang w:eastAsia="hr-HR"/>
        </w:rPr>
      </w:pPr>
      <w:r>
        <w:rPr>
          <w:lang w:eastAsia="hr-HR"/>
        </w:rPr>
        <w:t>Poslovni broj:7 St-686/2018-8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C513E4" w:rsidP="00C513E4" w:rsidR="00C513E4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  <w:r>
        <w:rPr>
          <w:lang w:eastAsia="hr-HR"/>
        </w:rPr>
        <w:t>na dan 02.07.2018. godine dužnik u očevidniku redoslijeda osnova za plaćanje ima evidentirane neizvršene osnove za plaćanje u neprekidnom razdoblju od 120 dana u ukupnom iznosu od 43.738,89 kuna.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</w:t>
      </w:r>
      <w:r>
        <w:rPr>
          <w:lang w:eastAsia="hr-HR"/>
        </w:rPr>
        <w:t>likvidator; član nadzornog odbor</w:t>
      </w:r>
      <w:r>
        <w:rPr>
          <w:lang w:eastAsia="hr-HR"/>
        </w:rPr>
        <w:t xml:space="preserve">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 Iz sudskog registra proizlazi da je osoba ovlaštena za zastupanje dužnika po zakonu Vedran Dlaka iz Bjelovara, Marije Jurić Zagorke 32, OIB 32691238453.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Vedran Dlaka, postojala istekom razdoblja od 60 dana i on je najkasnije u daljnjem roku od 21 dan bio dužan podnijeti prijedlog za pokretanje stečajnog postupka, što nije učinio.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C513E4" w:rsidP="00C513E4" w:rsidR="00C513E4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C513E4" w:rsidP="00C513E4" w:rsidR="00C513E4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10. listopada 2018.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</w:t>
      </w:r>
      <w:r>
        <w:rPr>
          <w:lang w:eastAsia="hr-HR"/>
        </w:rPr>
        <w:t>S u d a c</w:t>
      </w:r>
    </w:p>
    <w:p w:rsidRDefault="00C513E4" w:rsidP="00C513E4" w:rsidR="00C513E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C513E4" w:rsidP="00C513E4" w:rsidR="00C513E4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C513E4" w:rsidP="00C513E4" w:rsidR="00C513E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</w:t>
      </w:r>
      <w:r>
        <w:rPr>
          <w:lang w:eastAsia="hr-HR"/>
        </w:rPr>
        <w:t xml:space="preserve">  </w:t>
      </w:r>
      <w:r>
        <w:rPr>
          <w:lang w:eastAsia="hr-HR"/>
        </w:rPr>
        <w:t xml:space="preserve">     Jasmina </w:t>
      </w:r>
      <w:proofErr w:type="spellStart"/>
      <w:r>
        <w:rPr>
          <w:lang w:eastAsia="hr-HR"/>
        </w:rPr>
        <w:t>Tubić</w:t>
      </w:r>
      <w:proofErr w:type="spellEnd"/>
    </w:p>
    <w:p w:rsidRDefault="00C513E4" w:rsidP="00C513E4" w:rsidR="00C513E4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</w:p>
    <w:p w:rsidRDefault="00C513E4" w:rsidP="00C513E4" w:rsidR="00C513E4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C513E4" w:rsidP="00C513E4" w:rsidR="00C513E4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St-686/2018-8</w:t>
      </w:r>
    </w:p>
    <w:p w:rsidRDefault="00C513E4" w:rsidP="00C513E4" w:rsidR="00C513E4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C513E4" w:rsidP="00C513E4" w:rsidR="00C513E4">
      <w:pPr>
        <w:autoSpaceDN w:val="false"/>
        <w:jc w:val="both"/>
      </w:pPr>
    </w:p>
    <w:p w:rsidRDefault="00C513E4" w:rsidP="00C513E4" w:rsidR="00C513E4">
      <w:pPr>
        <w:autoSpaceDN w:val="false"/>
        <w:jc w:val="both"/>
      </w:pPr>
    </w:p>
    <w:p w:rsidRDefault="00C513E4" w:rsidP="00C513E4" w:rsidR="00C513E4">
      <w:pPr>
        <w:autoSpaceDN w:val="false"/>
        <w:jc w:val="both"/>
      </w:pPr>
    </w:p>
    <w:p w:rsidRDefault="00C513E4" w:rsidP="00C513E4" w:rsidR="00C513E4">
      <w:pPr>
        <w:jc w:val="both"/>
      </w:pPr>
    </w:p>
    <w:p w:rsidRDefault="00C513E4" w:rsidP="00C513E4" w:rsidR="00C513E4">
      <w:pPr>
        <w:autoSpaceDN w:val="false"/>
        <w:jc w:val="both"/>
      </w:pPr>
    </w:p>
    <w:p w:rsidRDefault="00C513E4" w:rsidP="00C513E4" w:rsidR="00C513E4">
      <w:pPr>
        <w:jc w:val="both"/>
        <w:rPr>
          <w:sz w:val="22"/>
          <w:szCs w:val="22"/>
        </w:rPr>
      </w:pPr>
    </w:p>
    <w:p w:rsidRDefault="00C513E4" w:rsidP="00C513E4" w:rsidR="00C513E4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3E4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83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St-686/2018-8</izvorni_sadrzaj>
    <derivirana_varijabla naziv="DomainObject.Oznaka_1">St-686/2018-8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St-686/2018</izvorni_sadrzaj>
    <derivirana_varijabla naziv="DomainObject.Predmet.OznakaBroj_1">St-686/2018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D-TOURS zadruga za turizam, računovodstvo i putnička agencija</izvorni_sadrzaj>
    <derivirana_varijabla naziv="DomainObject.Predmet.ProtustrankaFormated_1">  D-TOURS zadruga za turizam, računovodstvo i putnička agencija</derivirana_varijabla>
  </DomainObject.Predmet.ProtustrankaFormated>
  <DomainObject.Predmet.ProtustrankaFormatedOIB>
    <izvorni_sadrzaj>  D-TOURS zadruga za turizam, računovodstvo i putnička agencija, OIB 75571160861</izvorni_sadrzaj>
    <derivirana_varijabla naziv="DomainObject.Predmet.ProtustrankaFormatedOIB_1">  D-TOURS zadruga za turizam, računovodstvo i putnička agencija, OIB 75571160861</derivirana_varijabla>
  </DomainObject.Predmet.ProtustrankaFormatedOIB>
  <DomainObject.Predmet.ProtustrankaFormatedWithAdress>
    <izvorni_sadrzaj> D-TOURS zadruga za turizam, računovodstvo i putnička agencija, M. J. Zagorke 32, 43000 Bjelovar</izvorni_sadrzaj>
    <derivirana_varijabla naziv="DomainObject.Predmet.ProtustrankaFormatedWithAdress_1"> D-TOURS zadruga za turizam, računovodstvo i putnička agencija, M. J. Zagorke 32, 43000 Bjelovar</derivirana_varijabla>
  </DomainObject.Predmet.ProtustrankaFormatedWithAdress>
  <DomainObject.Predmet.ProtustrankaFormatedWithAdressOIB>
    <izvorni_sadrzaj> D-TOURS zadruga za turizam, računovodstvo i putnička agencija, OIB 75571160861, M. J. Zagorke 32, 43000 Bjelovar</izvorni_sadrzaj>
    <derivirana_varijabla naziv="DomainObject.Predmet.ProtustrankaFormatedWithAdressOIB_1"> D-TOURS zadruga za turizam, računovodstvo i putnička agencija, OIB 75571160861, M. J. Zagorke 32, 43000 Bjelovar</derivirana_varijabla>
  </DomainObject.Predmet.ProtustrankaFormatedWithAdressOIB>
  <DomainObject.Predmet.ProtustrankaWithAdress>
    <izvorni_sadrzaj>D-TOURS zadruga za turizam, računovodstvo i putnička agencija M. J. Zagorke 32, 43000 Bjelovar</izvorni_sadrzaj>
    <derivirana_varijabla naziv="DomainObject.Predmet.ProtustrankaWithAdress_1">D-TOURS zadruga za turizam, računovodstvo i putnička agencija M. J. Zagorke 32, 43000 Bjelovar</derivirana_varijabla>
  </DomainObject.Predmet.ProtustrankaWithAdress>
  <DomainObject.Predmet.ProtustrankaWithAdressOIB>
    <izvorni_sadrzaj>D-TOURS zadruga za turizam, računovodstvo i putnička agencija, OIB 75571160861, M. J. Zagorke 32, 43000 Bjelovar</izvorni_sadrzaj>
    <derivirana_varijabla naziv="DomainObject.Predmet.ProtustrankaWithAdressOIB_1">D-TOURS zadruga za turizam, računovodstvo i putnička agencija, OIB 75571160861, M. J. Zagorke 32, 43000 Bjelovar</derivirana_varijabla>
  </DomainObject.Predmet.ProtustrankaWithAdressOIB>
  <DomainObject.Predmet.ProtustrankaNazivFormated>
    <izvorni_sadrzaj>D-TOURS zadruga za turizam, računovodstvo i putnička agencija</izvorni_sadrzaj>
    <derivirana_varijabla naziv="DomainObject.Predmet.ProtustrankaNazivFormated_1">D-TOURS zadruga za turizam, računovodstvo i putnička agencija</derivirana_varijabla>
  </DomainObject.Predmet.ProtustrankaNazivFormated>
  <DomainObject.Predmet.ProtustrankaNazivFormatedOIB>
    <izvorni_sadrzaj>D-TOURS zadruga za turizam, računovodstvo i putnička agencija, OIB 75571160861</izvorni_sadrzaj>
    <derivirana_varijabla naziv="DomainObject.Predmet.ProtustrankaNazivFormatedOIB_1">D-TOURS zadruga za turizam, računovodstvo i putnička agencija, OIB 75571160861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D-TOURS zadruga za turizam, računovodstvo i putnička agencija</item>
    </izvorni_sadrzaj>
    <derivirana_varijabla naziv="DomainObject.Predmet.ProtuStrankaListFormated_1">
      <item>D-TOURS zadruga za turizam, računovodstvo i putnička agencija</item>
    </derivirana_varijabla>
  </DomainObject.Predmet.ProtuStrankaListFormated>
  <DomainObject.Predmet.ProtuStrankaListFormatedOIB>
    <izvorni_sadrzaj>
      <item>D-TOURS zadruga za turizam, računovodstvo i putnička agencija, OIB 75571160861</item>
    </izvorni_sadrzaj>
    <derivirana_varijabla naziv="DomainObject.Predmet.ProtuStrankaListFormatedOIB_1">
      <item>D-TOURS zadruga za turizam, računovodstvo i putnička agencija, OIB 75571160861</item>
    </derivirana_varijabla>
  </DomainObject.Predmet.ProtuStrankaListFormatedOIB>
  <DomainObject.Predmet.ProtuStrankaListFormatedWithAdress>
    <izvorni_sadrzaj>
      <item>D-TOURS zadruga za turizam, računovodstvo i putnička agencija, M. J. Zagorke 32, 43000 Bjelovar</item>
    </izvorni_sadrzaj>
    <derivirana_varijabla naziv="DomainObject.Predmet.ProtuStrankaListFormatedWithAdress_1">
      <item>D-TOURS zadruga za turizam, računovodstvo i putnička agencija, M. J. Zagorke 32, 43000 Bjelovar</item>
    </derivirana_varijabla>
  </DomainObject.Predmet.ProtuStrankaListFormatedWithAdress>
  <DomainObject.Predmet.ProtuStrankaListFormatedWithAdressOIB>
    <izvorni_sadrzaj>
      <item>D-TOURS zadruga za turizam, računovodstvo i putnička agencija, OIB 75571160861, M. J. Zagorke 32, 43000 Bjelovar</item>
    </izvorni_sadrzaj>
    <derivirana_varijabla naziv="DomainObject.Predmet.ProtuStrankaListFormatedWithAdressOIB_1">
      <item>D-TOURS zadruga za turizam, računovodstvo i putnička agencija, OIB 75571160861, M. J. Zagorke 32, 43000 Bjelovar</item>
    </derivirana_varijabla>
  </DomainObject.Predmet.ProtuStrankaListFormatedWithAdressOIB>
  <DomainObject.Predmet.ProtuStrankaListNazivFormated>
    <izvorni_sadrzaj>
      <item>D-TOURS zadruga za turizam, računovodstvo i putnička agencija</item>
    </izvorni_sadrzaj>
    <derivirana_varijabla naziv="DomainObject.Predmet.ProtuStrankaListNazivFormated_1">
      <item>D-TOURS zadruga za turizam, računovodstvo i putnička agencija</item>
    </derivirana_varijabla>
  </DomainObject.Predmet.ProtuStrankaListNazivFormated>
  <DomainObject.Predmet.ProtuStrankaListNazivFormatedOIB>
    <izvorni_sadrzaj>
      <item>D-TOURS zadruga za turizam, računovodstvo i putnička agencija, OIB 75571160861</item>
    </izvorni_sadrzaj>
    <derivirana_varijabla naziv="DomainObject.Predmet.ProtuStrankaListNazivFormatedOIB_1">
      <item>D-TOURS zadruga za turizam, računovodstvo i putnička agencija, OIB 75571160861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St-686/2018-8</izvorni_sadrzaj>
    <derivirana_varijabla naziv="DomainObject.PoslovniBrojDokumenta_1">St-686/2018-8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D-TOURS zadruga za turizam, računovodstvo i putnička agencija</izvorni_sadrzaj>
    <derivirana_varijabla naziv="DomainObject.Predmet.ProtustrankaIDrugi_1">D-TOURS zadruga za turizam, računovodstvo i putnička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D-TOURS zadruga za turizam, računovodstvo i putnička agencija, OIB 75571160861, M. J. Zagorke 32, 43000 Bjelovar</izvorni_sadrzaj>
    <derivirana_varijabla naziv="DomainObject.Predmet.ProtustrankaIDrugiAdressOIB_1">D-TOURS zadruga za turizam, računovodstvo i putnička agencija, OIB 75571160861, M. J. Zagorke 32,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D-TOURS zadruga za turizam, računovodstvo i putnička agencija</item>
    </izvorni_sadrzaj>
    <derivirana_varijabla naziv="DomainObject.Predmet.SudioniciListNaziv_1">
      <item>FINA, RC ZAGREB, Podružnica BJELOVAR</item>
      <item>D-TOURS zadruga za turizam, računovodstvo i putnička agencija</item>
    </derivirana_varijabla>
  </DomainObject.Predmet.SudioniciListNaziv>
  <DomainObject.Predmet.SudioniciListAdressOIB>
    <izvorni_sadrzaj>
      <item>FINA, RC ZAGREB, Podružnica BJELOVAR, OIB 85821130368, F. Supila 4,43000 Bjelovar</item>
      <item>D-TOURS zadruga za turizam, računovodstvo i putnička agencija, OIB 75571160861, M. J. Zagorke 32,43000 Bjelovar</item>
    </izvorni_sadrzaj>
    <derivirana_varijabla naziv="DomainObject.Predmet.SudioniciListAdressOIB_1">
      <item>FINA, RC ZAGREB, Podružnica BJELOVAR, OIB 85821130368, F. Supila 4,43000 Bjelovar</item>
      <item>D-TOURS zadruga za turizam, računovodstvo i putnička agencija, OIB 75571160861, M. J. Zagorke 32,43000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9F885-D52A-4F06-81FD-B9CAA4820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5199</properties:Characters>
  <properties:Lines>100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2018-10-10T06:56:00Z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St-686/2018-8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