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848720f" w14:paraId="848720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2117DF">
        <w:t>998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2117DF">
        <w:t xml:space="preserve">MEGA-MOTORS </w:t>
      </w:r>
      <w:r w:rsidR="00DB42B3">
        <w:t>je</w:t>
      </w:r>
      <w:r w:rsidR="0001088C">
        <w:t>dnostavno društvo s ograničenom odgovornošću</w:t>
      </w:r>
      <w:r w:rsidR="00B05FE1">
        <w:t xml:space="preserve"> </w:t>
      </w:r>
      <w:r w:rsidR="00DB42B3">
        <w:t xml:space="preserve">za trgovinu </w:t>
      </w:r>
      <w:r w:rsidR="002117DF">
        <w:t>rabljenim motornim vozilima</w:t>
      </w:r>
      <w:r w:rsidR="00361DEF">
        <w:t>,</w:t>
      </w:r>
      <w:r w:rsidR="002B40D7">
        <w:t xml:space="preserve"> </w:t>
      </w:r>
      <w:r>
        <w:t xml:space="preserve">MBS: </w:t>
      </w:r>
      <w:r w:rsidR="002117DF">
        <w:t>030154117</w:t>
      </w:r>
      <w:r>
        <w:t xml:space="preserve">, OIB: </w:t>
      </w:r>
      <w:r w:rsidR="002117DF">
        <w:t>16378957110</w:t>
      </w:r>
      <w:r w:rsidR="00B05FE1">
        <w:t>,</w:t>
      </w:r>
      <w:r>
        <w:t xml:space="preserve"> </w:t>
      </w:r>
      <w:r w:rsidR="002117DF">
        <w:t xml:space="preserve">Kopačevo, Kiš </w:t>
      </w:r>
      <w:proofErr w:type="spellStart"/>
      <w:r w:rsidR="002117DF">
        <w:t>Ferenca</w:t>
      </w:r>
      <w:proofErr w:type="spellEnd"/>
      <w:r w:rsidR="002117DF">
        <w:t xml:space="preserve"> 7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DB42B3">
        <w:t>1</w:t>
      </w:r>
      <w:r w:rsidR="002117DF">
        <w:t>7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2117DF">
        <w:t xml:space="preserve">MEGA-MOTORS jednostavno društvo s ograničenom odgovornošću za trgovinu rabljenim motornim vozilima, MBS: 030154117, OIB: 16378957110, Kopačevo, Kiš </w:t>
      </w:r>
      <w:proofErr w:type="spellStart"/>
      <w:r w:rsidR="002117DF">
        <w:t>Ferenca</w:t>
      </w:r>
      <w:proofErr w:type="spellEnd"/>
      <w:r w:rsidR="002117DF">
        <w:t xml:space="preserve"> 7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2117DF">
        <w:t>89.506,68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proofErr w:type="spellStart"/>
      <w:r w:rsidR="002117DF">
        <w:t>Gergely</w:t>
      </w:r>
      <w:proofErr w:type="spellEnd"/>
      <w:r w:rsidR="002117DF">
        <w:t xml:space="preserve"> </w:t>
      </w:r>
      <w:proofErr w:type="spellStart"/>
      <w:r w:rsidR="002117DF">
        <w:t>Gábor</w:t>
      </w:r>
      <w:proofErr w:type="spellEnd"/>
      <w:r w:rsidR="002117DF">
        <w:t xml:space="preserve"> </w:t>
      </w:r>
      <w:proofErr w:type="spellStart"/>
      <w:r w:rsidR="002117DF">
        <w:t>Czifra</w:t>
      </w:r>
      <w:proofErr w:type="spellEnd"/>
      <w:r w:rsidR="001C29A0">
        <w:t xml:space="preserve">, </w:t>
      </w:r>
      <w:r w:rsidR="00FD4C38">
        <w:t xml:space="preserve">OIB: </w:t>
      </w:r>
      <w:r w:rsidR="002117DF">
        <w:t>57835901149</w:t>
      </w:r>
      <w:r w:rsidR="00C360A1">
        <w:t>,</w:t>
      </w:r>
      <w:r w:rsidR="009C6610">
        <w:t xml:space="preserve"> </w:t>
      </w:r>
      <w:r w:rsidR="002117DF">
        <w:t xml:space="preserve">Mađarska, Baja, </w:t>
      </w:r>
      <w:proofErr w:type="spellStart"/>
      <w:r w:rsidR="002117DF">
        <w:t>Dombos</w:t>
      </w:r>
      <w:proofErr w:type="spellEnd"/>
      <w:r w:rsidR="002117DF">
        <w:t xml:space="preserve"> </w:t>
      </w:r>
      <w:proofErr w:type="spellStart"/>
      <w:r w:rsidR="002117DF">
        <w:t>utca</w:t>
      </w:r>
      <w:proofErr w:type="spellEnd"/>
      <w:r w:rsidR="002117DF">
        <w:t xml:space="preserve"> 55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2117DF">
        <w:t>998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2117DF">
        <w:t>17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2117DF">
        <w:t>3</w:t>
      </w:r>
      <w:r w:rsidR="00361DEF">
        <w:t>/</w:t>
      </w:r>
      <w:r w:rsidR="002117DF">
        <w:t>9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54F" w:rsidP="00D95CE2" w:rsidR="00D6754F">
      <w:r>
        <w:separator/>
      </w:r>
    </w:p>
  </w:endnote>
  <w:endnote w:id="0" w:type="continuationSeparator">
    <w:p w:rsidRDefault="00D6754F" w:rsidP="00D95CE2" w:rsidR="00D67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54F" w:rsidP="00D95CE2" w:rsidR="00D6754F">
      <w:r>
        <w:separator/>
      </w:r>
    </w:p>
  </w:footnote>
  <w:footnote w:id="0" w:type="continuationSeparator">
    <w:p w:rsidRDefault="00D6754F" w:rsidP="00D95CE2" w:rsidR="00D67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20CF9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117DF"/>
    <w:rsid w:val="00251B38"/>
    <w:rsid w:val="002555BE"/>
    <w:rsid w:val="00261A38"/>
    <w:rsid w:val="00274EC6"/>
    <w:rsid w:val="00284443"/>
    <w:rsid w:val="002A0EEC"/>
    <w:rsid w:val="002A4858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2CDE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4209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C76ED"/>
    <w:rsid w:val="00AD67F8"/>
    <w:rsid w:val="00AE0BF7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6754F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St-998/2018</izvorni_sadrzaj>
    <derivirana_varijabla naziv="DomainObject.Predmet.OznakaBroj_1">St-998/2018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MEGA-MOTORS jednostavno društvo s ograničenom odgovornošću za trgovinu rabljenim motornim vozilima</izvorni_sadrzaj>
    <derivirana_varijabla naziv="DomainObject.Predmet.ProtustrankaFormated_1">  MEGA-MOTORS jednostavno društvo s ograničenom odgovornošću za trgovinu rabljenim motornim vozilima</derivirana_varijabla>
  </DomainObject.Predmet.ProtustrankaFormated>
  <DomainObject.Predmet.ProtustrankaFormatedOIB>
    <izvorni_sadrzaj>  MEGA-MOTORS jednostavno društvo s ograničenom odgovornošću za trgovinu rabljenim motornim vozilima, OIB 16378957110</izvorni_sadrzaj>
    <derivirana_varijabla naziv="DomainObject.Predmet.ProtustrankaFormatedOIB_1">  MEGA-MOTORS jednostavno društvo s ograničenom odgovornošću za trgovinu rabljenim motornim vozilima, OIB 16378957110</derivirana_varijabla>
  </DomainObject.Predmet.ProtustrankaFormatedOIB>
  <DomainObject.Predmet.ProtustrankaFormatedWithAdress>
    <izvorni_sadrzaj> MEGA-MOTORS jednostavno društvo s ograničenom odgovornošću za trgovinu rabljenim motornim vozilima, Kiš Ferenca 7, 31327 Kopačevo</izvorni_sadrzaj>
    <derivirana_varijabla naziv="DomainObject.Predmet.ProtustrankaFormatedWithAdress_1"> MEGA-MOTORS jednostavno društvo s ograničenom odgovornošću za trgovinu rabljenim motornim vozilima, Kiš Ferenca 7, 31327 Kopačevo</derivirana_varijabla>
  </DomainObject.Predmet.ProtustrankaFormatedWithAdress>
  <DomainObject.Predmet.ProtustrankaFormatedWithAdressOIB>
    <izvorni_sadrzaj> MEGA-MOTORS jednostavno društvo s ograničenom odgovornošću za trgovinu rabljenim motornim vozilima, OIB 16378957110, Kiš Ferenca 7, 31327 Kopačevo</izvorni_sadrzaj>
    <derivirana_varijabla naziv="DomainObject.Predmet.ProtustrankaFormatedWithAdressOIB_1"> MEGA-MOTORS jednostavno društvo s ograničenom odgovornošću za trgovinu rabljenim motornim vozilima, OIB 16378957110, Kiš Ferenca 7, 31327 Kopačevo</derivirana_varijabla>
  </DomainObject.Predmet.ProtustrankaFormatedWithAdressOIB>
  <DomainObject.Predmet.ProtustrankaWithAdress>
    <izvorni_sadrzaj>MEGA-MOTORS jednostavno društvo s ograničenom odgovornošću za trgovinu rabljenim motornim vozilima Kiš Ferenca 7, 31327 Kopačevo</izvorni_sadrzaj>
    <derivirana_varijabla naziv="DomainObject.Predmet.ProtustrankaWithAdress_1">MEGA-MOTORS jednostavno društvo s ograničenom odgovornošću za trgovinu rabljenim motornim vozilima Kiš Ferenca 7, 31327 Kopačevo</derivirana_varijabla>
  </DomainObject.Predmet.ProtustrankaWithAdress>
  <DomainObject.Predmet.ProtustrankaWithAdressOIB>
    <izvorni_sadrzaj>MEGA-MOTORS jednostavno društvo s ograničenom odgovornošću za trgovinu rabljenim motornim vozilima, OIB 16378957110, Kiš Ferenca 7, 31327 Kopačevo</izvorni_sadrzaj>
    <derivirana_varijabla naziv="DomainObject.Predmet.ProtustrankaWithAdressOIB_1">MEGA-MOTORS jednostavno društvo s ograničenom odgovornošću za trgovinu rabljenim motornim vozilima, OIB 16378957110, Kiš Ferenca 7, 31327 Kopačevo</derivirana_varijabla>
  </DomainObject.Predmet.ProtustrankaWithAdressOIB>
  <DomainObject.Predmet.ProtustrankaNazivFormated>
    <izvorni_sadrzaj>MEGA-MOTORS jednostavno društvo s ograničenom odgovornošću za trgovinu rabljenim motornim vozilima</izvorni_sadrzaj>
    <derivirana_varijabla naziv="DomainObject.Predmet.ProtustrankaNazivFormated_1">MEGA-MOTORS jednostavno društvo s ograničenom odgovornošću za trgovinu rabljenim motornim vozilima</derivirana_varijabla>
  </DomainObject.Predmet.ProtustrankaNazivFormated>
  <DomainObject.Predmet.ProtustrankaNazivFormatedOIB>
    <izvorni_sadrzaj>MEGA-MOTORS jednostavno društvo s ograničenom odgovornošću za trgovinu rabljenim motornim vozilima, OIB 16378957110</izvorni_sadrzaj>
    <derivirana_varijabla naziv="DomainObject.Predmet.ProtustrankaNazivFormatedOIB_1">MEGA-MOTORS jednostavno društvo s ograničenom odgovornošću za trgovinu rabljenim motornim vozilima, OIB 16378957110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MEGA-MOTORS jednostavno društvo s ograničenom odgovornošću za trgovinu rabljenim motornim vozilima</item>
    </izvorni_sadrzaj>
    <derivirana_varijabla naziv="DomainObject.Predmet.ProtuStrankaListFormated_1">
      <item>MEGA-MOTORS jednostavno društvo s ograničenom odgovornošću za trgovinu rabljenim motornim vozilima</item>
    </derivirana_varijabla>
  </DomainObject.Predmet.ProtuStrankaListFormated>
  <DomainObject.Predmet.ProtuStrankaListFormatedOIB>
    <izvorni_sadrzaj>
      <item>MEGA-MOTORS jednostavno društvo s ograničenom odgovornošću za trgovinu rabljenim motornim vozilima, OIB 16378957110</item>
    </izvorni_sadrzaj>
    <derivirana_varijabla naziv="DomainObject.Predmet.ProtuStrankaListFormatedOIB_1">
      <item>MEGA-MOTORS jednostavno društvo s ograničenom odgovornošću za trgovinu rabljenim motornim vozilima, OIB 16378957110</item>
    </derivirana_varijabla>
  </DomainObject.Predmet.ProtuStrankaListFormatedOIB>
  <DomainObject.Predmet.ProtuStrankaListFormatedWithAdress>
    <izvorni_sadrzaj>
      <item>MEGA-MOTORS jednostavno društvo s ograničenom odgovornošću za trgovinu rabljenim motornim vozilima, Kiš Ferenca 7, 31327 Kopačevo</item>
    </izvorni_sadrzaj>
    <derivirana_varijabla naziv="DomainObject.Predmet.ProtuStrankaListFormatedWithAdress_1">
      <item>MEGA-MOTORS jednostavno društvo s ograničenom odgovornošću za trgovinu rabljenim motornim vozilima, Kiš Ferenca 7, 31327 Kopačevo</item>
    </derivirana_varijabla>
  </DomainObject.Predmet.ProtuStrankaListFormatedWithAdress>
  <DomainObject.Predmet.ProtuStrankaListFormatedWithAdressOIB>
    <izvorni_sadrzaj>
      <item>MEGA-MOTORS jednostavno društvo s ograničenom odgovornošću za trgovinu rabljenim motornim vozilima, OIB 16378957110, Kiš Ferenca 7, 31327 Kopačevo</item>
    </izvorni_sadrzaj>
    <derivirana_varijabla naziv="DomainObject.Predmet.ProtuStrankaListFormatedWithAdressOIB_1">
      <item>MEGA-MOTORS jednostavno društvo s ograničenom odgovornošću za trgovinu rabljenim motornim vozilima, OIB 16378957110, Kiš Ferenca 7, 31327 Kopačevo</item>
    </derivirana_varijabla>
  </DomainObject.Predmet.ProtuStrankaListFormatedWithAdressOIB>
  <DomainObject.Predmet.ProtuStrankaListNazivFormated>
    <izvorni_sadrzaj>
      <item>MEGA-MOTORS jednostavno društvo s ograničenom odgovornošću za trgovinu rabljenim motornim vozilima</item>
    </izvorni_sadrzaj>
    <derivirana_varijabla naziv="DomainObject.Predmet.ProtuStrankaListNazivFormated_1">
      <item>MEGA-MOTORS jednostavno društvo s ograničenom odgovornošću za trgovinu rabljenim motornim vozilima</item>
    </derivirana_varijabla>
  </DomainObject.Predmet.ProtuStrankaListNazivFormated>
  <DomainObject.Predmet.ProtuStrankaListNazivFormatedOIB>
    <izvorni_sadrzaj>
      <item>MEGA-MOTORS jednostavno društvo s ograničenom odgovornošću za trgovinu rabljenim motornim vozilima, OIB 16378957110</item>
    </izvorni_sadrzaj>
    <derivirana_varijabla naziv="DomainObject.Predmet.ProtuStrankaListNazivFormatedOIB_1">
      <item>MEGA-MOTORS jednostavno društvo s ograničenom odgovornošću za trgovinu rabljenim motornim vozilima, OIB 16378957110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MEGA-MOTORS jednostavno društvo s ograničenom odgovornošću za trgovinu rabljenim motornim vozilima</izvorni_sadrzaj>
    <derivirana_varijabla naziv="DomainObject.Predmet.ProtustrankaIDrugi_1">MEGA-MOTORS jednostavno društvo s ograničenom odgovornošću za trgovinu rabljenim motornim vozilima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MEGA-MOTORS jednostavno društvo s ograničenom odgovornošću za trgovinu rabljenim motornim vozilima, OIB 16378957110, Kiš Ferenca 7, 31327 Kopačevo</izvorni_sadrzaj>
    <derivirana_varijabla naziv="DomainObject.Predmet.ProtustrankaIDrugiAdressOIB_1">MEGA-MOTORS jednostavno društvo s ograničenom odgovornošću za trgovinu rabljenim motornim vozilima, OIB 16378957110,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MEGA-MOTORS jednostavno društvo s ograničenom odgovornošću za trgovinu rabljenim motornim vozilima</item>
    </izvorni_sadrzaj>
    <derivirana_varijabla naziv="DomainObject.Predmet.SudioniciListNaziv_1">
      <item>FINA RC OSIJEK</item>
      <item>MEGA-MOTORS jednostavno društvo s ograničenom odgovornošću za trgovinu rabljenim motornim vozilima</item>
    </derivirana_varijabla>
  </DomainObject.Predmet.SudioniciListNaziv>
  <DomainObject.Predmet.SudioniciListAdressOIB>
    <izvorni_sadrzaj>
      <item>FINA RC OSIJEK, OIB 85821130368</item>
      <item>MEGA-MOTORS jednostavno društvo s ograničenom odgovornošću za trgovinu rabljenim motornim vozilima, OIB 16378957110, Kiš Ferenca 7,31327 Kopačevo</item>
    </izvorni_sadrzaj>
    <derivirana_varijabla naziv="DomainObject.Predmet.SudioniciListAdressOIB_1">
      <item>FINA RC OSIJEK, OIB 85821130368</item>
      <item>MEGA-MOTORS jednostavno društvo s ograničenom odgovornošću za trgovinu rabljenim motornim vozilima, OIB 16378957110,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16378957110</item>
    </izvorni_sadrzaj>
    <derivirana_varijabla naziv="DomainObject.Predmet.SudioniciListNazivOIB_1">
      <item>, OIB 85821130368</item>
      <item>, OIB 16378957110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E42F3-6611-418C-A603-90BD3C3EC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2295</properties:Characters>
  <properties:Lines>58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2018-07-17T05:39:00Z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2018-07-17T05:44:00Z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(St-998-18 - oglas MEGA MOTORS (FINA RC OSIJEK).docx)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