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e378" w14:paraId="2d4e37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7F90" w:rsidP="00D27F90" w:rsidR="00D27F90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St-350/2017-2.</w:t>
      </w:r>
    </w:p>
    <w:p w:rsidRDefault="00D27F90" w:rsidP="00D27F90" w:rsidR="00D27F90">
      <w:pPr>
        <w:jc w:val="center"/>
        <w:rPr>
          <w:rFonts w:cs="Arial" w:hAnsi="Arial" w:ascii="Arial"/>
          <w:b/>
          <w:noProof/>
        </w:rPr>
      </w:pPr>
    </w:p>
    <w:p w:rsidRDefault="00D27F90" w:rsidP="00D27F90" w:rsidR="00D27F90">
      <w:pPr>
        <w:jc w:val="center"/>
        <w:rPr>
          <w:rFonts w:cs="Arial" w:hAnsi="Arial" w:ascii="Arial"/>
          <w:b/>
          <w:noProof/>
        </w:rPr>
      </w:pPr>
    </w:p>
    <w:p w:rsidRDefault="00D27F90" w:rsidP="00D27F90" w:rsidR="00D27F9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27F90" w:rsidP="00D27F90" w:rsidR="00D27F90">
      <w:pPr>
        <w:rPr>
          <w:rFonts w:cs="Arial" w:hAnsi="Arial" w:ascii="Arial"/>
          <w:b/>
          <w:noProof/>
        </w:rPr>
      </w:pPr>
    </w:p>
    <w:p w:rsidRDefault="00D27F90" w:rsidP="00D27F90" w:rsidR="00D27F9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27F90" w:rsidP="00D27F90" w:rsidR="00D27F90">
      <w:pPr>
        <w:outlineLvl w:val="0"/>
        <w:rPr>
          <w:rFonts w:cs="Arial" w:hAnsi="Arial" w:ascii="Arial"/>
          <w:noProof/>
        </w:rPr>
      </w:pPr>
    </w:p>
    <w:p w:rsidRDefault="00D27F90" w:rsidP="00D27F90" w:rsidR="00D27F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MC LINE j.d.o.o. za prijevoz tereta iz </w:t>
      </w:r>
      <w:proofErr w:type="spellStart"/>
      <w:r>
        <w:rPr>
          <w:rFonts w:cs="Arial" w:hAnsi="Arial" w:ascii="Arial"/>
        </w:rPr>
        <w:t>Šemovca</w:t>
      </w:r>
      <w:proofErr w:type="spellEnd"/>
      <w:r>
        <w:rPr>
          <w:rFonts w:cs="Arial" w:hAnsi="Arial" w:ascii="Arial"/>
        </w:rPr>
        <w:t>, Koprivnička 46, MBS 070133910, OIB 60561361687, d</w:t>
      </w:r>
      <w:r>
        <w:rPr>
          <w:rFonts w:cs="Arial" w:hAnsi="Arial" w:ascii="Arial"/>
          <w:noProof/>
        </w:rPr>
        <w:t>ana 14. kolovoza 2017. godine</w:t>
      </w: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</w:rPr>
      </w:pPr>
    </w:p>
    <w:p w:rsidRDefault="00D27F90" w:rsidP="00D27F90" w:rsidR="00D27F9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27F90" w:rsidP="00D27F90" w:rsidR="00D27F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27F90" w:rsidP="00D27F90" w:rsidR="00D27F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MC LINE j.d.o.o. za prijevoz tereta iz </w:t>
      </w:r>
      <w:proofErr w:type="spellStart"/>
      <w:r>
        <w:rPr>
          <w:rFonts w:cs="Arial" w:hAnsi="Arial" w:ascii="Arial"/>
        </w:rPr>
        <w:t>Šemovca</w:t>
      </w:r>
      <w:proofErr w:type="spellEnd"/>
      <w:r>
        <w:rPr>
          <w:rFonts w:cs="Arial" w:hAnsi="Arial" w:ascii="Arial"/>
        </w:rPr>
        <w:t>, Koprivnička 46, MBS 070133910, OIB 60561361687.</w:t>
      </w:r>
    </w:p>
    <w:p w:rsidRDefault="00D27F90" w:rsidP="00D27F90" w:rsidR="00D27F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</w:rPr>
      </w:pPr>
    </w:p>
    <w:p w:rsidRDefault="00D27F90" w:rsidP="00D27F90" w:rsidR="00D27F9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D27F90" w:rsidP="00D27F90" w:rsidR="00D27F9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 Medvedec iz Šemovca, Koprivnička 46.</w:t>
      </w:r>
    </w:p>
    <w:p w:rsidRDefault="00D27F90" w:rsidP="00D27F90" w:rsidR="00D27F90">
      <w:pPr>
        <w:ind w:left="851"/>
        <w:jc w:val="both"/>
        <w:rPr>
          <w:rFonts w:cs="Arial" w:hAnsi="Arial" w:ascii="Arial"/>
          <w:noProof/>
        </w:rPr>
      </w:pPr>
    </w:p>
    <w:p w:rsidRDefault="00D27F90" w:rsidP="00D27F90" w:rsidR="00D27F9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D27F90" w:rsidP="00D27F90" w:rsidR="00D27F9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27F90" w:rsidP="00D27F90" w:rsidR="00D27F9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27F90" w:rsidP="00D27F90" w:rsidR="00D27F90">
      <w:pPr>
        <w:jc w:val="center"/>
        <w:outlineLvl w:val="0"/>
        <w:rPr>
          <w:rFonts w:cs="Arial" w:hAnsi="Arial" w:ascii="Arial"/>
          <w:noProof/>
        </w:rPr>
      </w:pPr>
    </w:p>
    <w:p w:rsidRDefault="00D27F90" w:rsidP="00D27F90" w:rsidR="00D27F9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23.11.2016. dužnik u Očevidniku redoslijeda osnova za plaćanje ima evidentirane neizvršene osnove za plaćanje u neprekinutom razdoblju od 120 dana, u ukupnom iznosu od 42.653,84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</w:p>
    <w:p w:rsidRDefault="00D27F90" w:rsidP="00D27F90" w:rsidR="00D27F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  </w:t>
      </w:r>
    </w:p>
    <w:p w:rsidRDefault="00D27F90" w:rsidP="00D27F90" w:rsidR="00D27F9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                    </w:t>
      </w: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</w:rPr>
      </w:pPr>
    </w:p>
    <w:p w:rsidRDefault="00D27F90" w:rsidP="00D27F90" w:rsidR="00D27F9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27F90" w:rsidP="00D27F90" w:rsidR="00D27F90">
      <w:pPr>
        <w:jc w:val="both"/>
        <w:rPr>
          <w:rFonts w:cs="Arial" w:hAnsi="Arial" w:ascii="Arial"/>
          <w:noProof/>
        </w:rPr>
      </w:pPr>
    </w:p>
    <w:p w:rsidRDefault="00D27F90" w:rsidP="00D27F90" w:rsidR="00D27F9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D27F90" w:rsidP="00D27F90" w:rsidR="00D27F90">
      <w:pPr>
        <w:jc w:val="both"/>
        <w:rPr>
          <w:rFonts w:cs="Arial" w:hAnsi="Arial" w:ascii="Arial"/>
          <w:noProof/>
        </w:rPr>
      </w:pPr>
    </w:p>
    <w:p w:rsidRDefault="00D27F90" w:rsidP="00D27F90" w:rsidR="00D27F9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  <w:bookmarkStart w:name="_GoBack" w:id="0"/>
      <w:bookmarkEnd w:id="0"/>
    </w:p>
    <w:p w:rsidRDefault="00D27F90" w:rsidP="00D27F90" w:rsidR="00D27F9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27F90" w:rsidP="00D27F90" w:rsidR="00D27F90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D27F90" w:rsidP="00D27F90" w:rsidR="00D27F90">
      <w:pPr>
        <w:jc w:val="both"/>
        <w:rPr>
          <w:rFonts w:cs="Arial" w:hAnsi="Arial" w:ascii="Arial"/>
          <w:noProof/>
        </w:rPr>
      </w:pPr>
    </w:p>
    <w:p w:rsidRDefault="00D27F90" w:rsidP="00D27F90" w:rsidR="00D27F90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D27F90" w:rsidP="00D27F90" w:rsidR="00D27F90">
      <w:pPr>
        <w:jc w:val="both"/>
        <w:rPr>
          <w:rFonts w:cs="Arial" w:hAnsi="Arial" w:ascii="Arial"/>
        </w:rPr>
      </w:pPr>
    </w:p>
    <w:p w:rsidRDefault="00D27F90" w:rsidP="00D27F90" w:rsidR="00D27F90">
      <w:pPr>
        <w:jc w:val="both"/>
        <w:rPr>
          <w:rFonts w:cs="Arial" w:hAnsi="Arial" w:ascii="Arial"/>
        </w:rPr>
      </w:pPr>
    </w:p>
    <w:p w:rsidRDefault="00D27F90" w:rsidP="00D27F90" w:rsidR="00D27F90">
      <w:pPr>
        <w:jc w:val="both"/>
        <w:rPr>
          <w:rFonts w:cs="Arial" w:hAnsi="Arial" w:ascii="Arial"/>
          <w:noProof/>
        </w:rPr>
      </w:pPr>
    </w:p>
    <w:p w:rsidRDefault="00D27F90" w:rsidP="00D27F90" w:rsidR="00D27F90">
      <w:pPr>
        <w:jc w:val="both"/>
        <w:rPr>
          <w:rFonts w:cs="Arial" w:hAnsi="Arial" w:ascii="Arial"/>
          <w:noProof/>
        </w:rPr>
      </w:pPr>
    </w:p>
    <w:p w:rsidRDefault="00D27F90" w:rsidP="00D27F90" w:rsidR="00D27F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27F90" w:rsidP="00D27F90" w:rsidR="00D27F9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D27F90" w:rsidP="00D27F90" w:rsidR="00D27F9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D27F90" w:rsidP="00D27F90" w:rsidR="00D27F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D27F90" w:rsidP="00D27F90" w:rsidR="00D27F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27F90" w:rsidP="00D27F90" w:rsidR="00D27F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D27F90" w:rsidP="00D27F90" w:rsidR="00D27F90">
      <w:pPr>
        <w:rPr>
          <w:rFonts w:cs="Arial" w:hAnsi="Arial" w:ascii="Arial"/>
        </w:rPr>
      </w:pPr>
    </w:p>
    <w:p w:rsidRDefault="00D27F90" w:rsidP="00D27F90" w:rsidR="00D27F90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27F90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22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St-350/2017-2</izvorni_sadrzaj>
    <derivirana_varijabla naziv="DomainObject.Oznaka_1">St-350/2017-2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LINE jednostavno društvo s ograničenom odgovornošću za prijevoz tereta</izvorni_sadrzaj>
    <derivirana_varijabla naziv="DomainObject.Predmet.ProtustrankaFormated_1">  MC LINE jednostavno društvo s ograničenom odgovornošću za prijevoz tereta</derivirana_varijabla>
  </DomainObject.Predmet.ProtustrankaFormated>
  <DomainObject.Predmet.ProtustrankaFormatedOIB>
    <izvorni_sadrzaj>  MC LINE jednostavno društvo s ograničenom odgovornošću za prijevoz tereta, OIB 60561361687</izvorni_sadrzaj>
    <derivirana_varijabla naziv="DomainObject.Predmet.ProtustrankaFormatedOIB_1">  MC LINE jednostavno društvo s ograničenom odgovornošću za prijevoz tereta, OIB 60561361687</derivirana_varijabla>
  </DomainObject.Predmet.ProtustrankaFormatedOIB>
  <DomainObject.Predmet.ProtustrankaFormatedWithAdress>
    <izvorni_sadrzaj> MC LINE jednostavno društvo s ograničenom odgovornošću za prijevoz tereta, Koprivnička 46, 42202 Šemovec</izvorni_sadrzaj>
    <derivirana_varijabla naziv="DomainObject.Predmet.ProtustrankaFormatedWithAdress_1"> MC LINE jednostavno društvo s ograničenom odgovornošću za prijevoz tereta, Koprivnička 46, 42202 Šemovec</derivirana_varijabla>
  </DomainObject.Predmet.ProtustrankaFormatedWithAdress>
  <DomainObject.Predmet.ProtustrankaFormatedWithAdressOIB>
    <izvorni_sadrzaj> MC LINE jednostavno društvo s ograničenom odgovornošću za prijevoz tereta, OIB 60561361687, Koprivnička 46, 42202 Šemovec</izvorni_sadrzaj>
    <derivirana_varijabla naziv="DomainObject.Predmet.ProtustrankaFormatedWithAdressOIB_1"> MC LINE jednostavno društvo s ograničenom odgovornošću za prijevoz tereta, OIB 60561361687, Koprivnička 46, 42202 Šemovec</derivirana_varijabla>
  </DomainObject.Predmet.ProtustrankaFormatedWithAdressOIB>
  <DomainObject.Predmet.ProtustrankaWithAdress>
    <izvorni_sadrzaj>MC LINE jednostavno društvo s ograničenom odgovornošću za prijevoz tereta Koprivnička 46, 42202 Šemovec</izvorni_sadrzaj>
    <derivirana_varijabla naziv="DomainObject.Predmet.ProtustrankaWithAdress_1">MC LINE jednostavno društvo s ograničenom odgovornošću za prijevoz tereta Koprivnička 46, 42202 Šemovec</derivirana_varijabla>
  </DomainObject.Predmet.ProtustrankaWithAdress>
  <DomainObject.Predmet.ProtustrankaWithAdressOIB>
    <izvorni_sadrzaj>MC LINE jednostavno društvo s ograničenom odgovornošću za prijevoz tereta, OIB 60561361687, Koprivnička 46, 42202 Šemovec</izvorni_sadrzaj>
    <derivirana_varijabla naziv="DomainObject.Predmet.ProtustrankaWithAdressOIB_1">MC LINE jednostavno društvo s ograničenom odgovornošću za prijevoz tereta, OIB 60561361687, Koprivnička 46, 42202 Šemovec</derivirana_varijabla>
  </DomainObject.Predmet.ProtustrankaWithAdressOIB>
  <DomainObject.Predmet.ProtustrankaNazivFormated>
    <izvorni_sadrzaj>MC LINE jednostavno društvo s ograničenom odgovornošću za prijevoz tereta</izvorni_sadrzaj>
    <derivirana_varijabla naziv="DomainObject.Predmet.ProtustrankaNazivFormated_1">MC LINE jednostavno društvo s ograničenom odgovornošću za prijevoz tereta</derivirana_varijabla>
  </DomainObject.Predmet.ProtustrankaNazivFormated>
  <DomainObject.Predmet.ProtustrankaNazivFormatedOIB>
    <izvorni_sadrzaj>MC LINE jednostavno društvo s ograničenom odgovornošću za prijevoz tereta, OIB 60561361687</izvorni_sadrzaj>
    <derivirana_varijabla naziv="DomainObject.Predmet.ProtustrankaNazivFormatedOIB_1">MC LINE jednostavno društvo s ograničenom odgovornošću za prijevoz tereta, OIB 60561361687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MC LINE jednostavno društvo s ograničenom odgovornošću za prijevoz tereta</item>
    </izvorni_sadrzaj>
    <derivirana_varijabla naziv="DomainObject.Predmet.ProtuStrankaListFormated_1">
      <item>MC LINE jednostavno društvo s ograničenom odgovornošću za prijevoz tereta</item>
    </derivirana_varijabla>
  </DomainObject.Predmet.ProtuStrankaListFormated>
  <DomainObject.Predmet.ProtuStrankaListFormatedOIB>
    <izvorni_sadrzaj>
      <item>MC LINE jednostavno društvo s ograničenom odgovornošću za prijevoz tereta, OIB 60561361687</item>
    </izvorni_sadrzaj>
    <derivirana_varijabla naziv="DomainObject.Predmet.ProtuStrankaListFormatedOIB_1">
      <item>MC LINE jednostavno društvo s ograničenom odgovornošću za prijevoz tereta, OIB 60561361687</item>
    </derivirana_varijabla>
  </DomainObject.Predmet.ProtuStrankaListFormatedOIB>
  <DomainObject.Predmet.ProtuStrankaListFormatedWithAdress>
    <izvorni_sadrzaj>
      <item>MC LINE jednostavno društvo s ograničenom odgovornošću za prijevoz tereta, Koprivnička 46, 42202 Šemovec</item>
    </izvorni_sadrzaj>
    <derivirana_varijabla naziv="DomainObject.Predmet.ProtuStrankaListFormatedWithAdress_1">
      <item>MC LINE jednostavno društvo s ograničenom odgovornošću za prijevoz tereta, Koprivnička 46, 42202 Šemovec</item>
    </derivirana_varijabla>
  </DomainObject.Predmet.ProtuStrankaListFormatedWithAdress>
  <DomainObject.Predmet.ProtuStrankaListFormatedWithAdressOIB>
    <izvorni_sadrzaj>
      <item>MC LINE jednostavno društvo s ograničenom odgovornošću za prijevoz tereta, OIB 60561361687, Koprivnička 46, 42202 Šemovec</item>
    </izvorni_sadrzaj>
    <derivirana_varijabla naziv="DomainObject.Predmet.ProtuStrankaListFormatedWithAdressOIB_1">
      <item>MC LINE jednostavno društvo s ograničenom odgovornošću za prijevoz tereta, OIB 60561361687, Koprivnička 46, 42202 Šemovec</item>
    </derivirana_varijabla>
  </DomainObject.Predmet.ProtuStrankaListFormatedWithAdressOIB>
  <DomainObject.Predmet.ProtuStrankaListNazivFormated>
    <izvorni_sadrzaj>
      <item>MC LINE jednostavno društvo s ograničenom odgovornošću za prijevoz tereta</item>
    </izvorni_sadrzaj>
    <derivirana_varijabla naziv="DomainObject.Predmet.ProtuStrankaListNazivFormated_1">
      <item>MC LINE jednostavno društvo s ograničenom odgovornošću za prijevoz tereta</item>
    </derivirana_varijabla>
  </DomainObject.Predmet.ProtuStrankaListNazivFormated>
  <DomainObject.Predmet.ProtuStrankaListNazivFormatedOIB>
    <izvorni_sadrzaj>
      <item>MC LINE jednostavno društvo s ograničenom odgovornošću za prijevoz tereta, OIB 60561361687</item>
    </izvorni_sadrzaj>
    <derivirana_varijabla naziv="DomainObject.Predmet.ProtuStrankaListNazivFormatedOIB_1">
      <item>MC LINE jednostavno društvo s ograničenom odgovornošću za prijevoz tereta, OIB 60561361687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St-350/2017-2</izvorni_sadrzaj>
    <derivirana_varijabla naziv="DomainObject.PoslovniBrojDokumenta_1">St-350/2017-2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MC LINE jednostavno društvo s ograničenom odgovornošću za prijevoz tereta</izvorni_sadrzaj>
    <derivirana_varijabla naziv="DomainObject.Predmet.ProtustrankaIDrugi_1">MC LINE jednostavno društvo s ograničenom odgovornošću za prijevoz tereta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MC LINE jednostavno društvo s ograničenom odgovornošću za prijevoz tereta, OIB 60561361687, Koprivnička 46, 42202 Šemovec</izvorni_sadrzaj>
    <derivirana_varijabla naziv="DomainObject.Predmet.ProtustrankaIDrugiAdressOIB_1">MC LINE jednostavno društvo s ograničenom odgovornošću za prijevoz tereta, OIB 60561361687, Koprivnička 46, 42202 Šemovec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LINE jednostavno društvo s ograničenom odgovornošću za prijevoz tereta</item>
      <item>Financijska agencija, RC ZAGREB, Podružnica VARAŽDIN</item>
      <item>e-oglasna ploča</item>
      <item>Sudski registar</item>
    </izvorni_sadrzaj>
    <derivirana_varijabla naziv="DomainObject.Predmet.SudioniciListNaziv_1">
      <item>MC LINE jednostavno društvo s ograničenom odgovornošću za prijevoz tereta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MC LINE jednostavno društvo s ograničenom odgovornošću za prijevoz tereta, OIB 60561361687, Koprivnička 46,42202 Šemovec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MC LINE jednostavno društvo s ograničenom odgovornošću za prijevoz tereta, OIB 60561361687, Koprivnička 46,42202 Šemovec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D5A3F-5A99-43F8-8E9C-8704942DB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2747</properties:Characters>
  <properties:Lines>82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2017-08-14T08:55:00Z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