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67313" w:rsidP="00767313" w:rsidRDefault="00767313" w14:paraId="01252c8" w14:textId="01252c8">
      <w:pPr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  <w:szCs w:val="20"/>
        </w:rPr>
        <w:drawing>
          <wp:inline distT="0" distB="0" distL="0" distR="0">
            <wp:extent cx="571500" cy="762000"/>
            <wp:effectExtent l="0" t="0" r="0" b="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313" w:rsidP="00767313" w:rsidRDefault="00767313">
      <w:pPr>
        <w:rPr>
          <w:szCs w:val="20"/>
          <w:lang w:val="en-AU"/>
        </w:rPr>
      </w:pPr>
      <w:r>
        <w:rPr>
          <w:szCs w:val="20"/>
          <w:lang w:val="en-AU"/>
        </w:rPr>
        <w:t xml:space="preserve">    REPUBLIKA HRVATSKA</w:t>
      </w:r>
    </w:p>
    <w:p w:rsidR="00767313" w:rsidP="00767313" w:rsidRDefault="00767313">
      <w:pPr>
        <w:rPr>
          <w:szCs w:val="20"/>
          <w:lang w:val="en-AU"/>
        </w:rPr>
      </w:pPr>
      <w:r>
        <w:rPr>
          <w:szCs w:val="20"/>
          <w:lang w:val="en-AU"/>
        </w:rPr>
        <w:t>TRGOVAČKI SUD U PAZINU</w:t>
      </w:r>
    </w:p>
    <w:p w:rsidR="00767313" w:rsidP="00767313" w:rsidRDefault="00767313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>
        <w:rPr>
          <w:szCs w:val="20"/>
          <w:lang w:val="en-AU"/>
        </w:rPr>
        <w:t>Dršćevka</w:t>
      </w:r>
      <w:proofErr w:type="spellEnd"/>
      <w:r>
        <w:rPr>
          <w:szCs w:val="20"/>
          <w:lang w:val="en-AU"/>
        </w:rPr>
        <w:t xml:space="preserve"> 1, Pazin</w:t>
      </w:r>
    </w:p>
    <w:p w:rsidR="00C35E5E" w:rsidP="00767313" w:rsidRDefault="00C35E5E">
      <w:pPr>
        <w:rPr>
          <w:szCs w:val="20"/>
          <w:lang w:val="en-AU"/>
        </w:rPr>
      </w:pPr>
    </w:p>
    <w:p w:rsidR="00C35E5E" w:rsidP="00C35E5E" w:rsidRDefault="00C35E5E">
      <w:pPr>
        <w:pStyle w:val="Zaglavlje"/>
        <w:jc w:val="right"/>
      </w:pPr>
      <w:proofErr w:type="spellStart"/>
      <w:r>
        <w:t>Posl</w:t>
      </w:r>
      <w:proofErr w:type="spellEnd"/>
      <w:r>
        <w:t>. broj: 4 St-</w:t>
      </w:r>
      <w:r w:rsidR="009A1EDB">
        <w:t>30/2019-29</w:t>
      </w:r>
    </w:p>
    <w:p w:rsidR="00C35E5E" w:rsidP="00767313" w:rsidRDefault="00C35E5E">
      <w:pPr>
        <w:rPr>
          <w:szCs w:val="20"/>
          <w:lang w:val="en-AU"/>
        </w:rPr>
      </w:pPr>
    </w:p>
    <w:p w:rsidR="00767313" w:rsidP="00767313" w:rsidRDefault="00767313">
      <w:pPr>
        <w:jc w:val="center"/>
      </w:pPr>
      <w:r>
        <w:t>R E P U B L I K A  H R V A T S K A</w:t>
      </w:r>
    </w:p>
    <w:p w:rsidR="00767313" w:rsidP="00767313" w:rsidRDefault="00767313"/>
    <w:p w:rsidR="00767313" w:rsidP="00767313" w:rsidRDefault="00767313">
      <w:pPr>
        <w:jc w:val="center"/>
      </w:pPr>
      <w:r>
        <w:t>R J E Š E NJ E</w:t>
      </w:r>
    </w:p>
    <w:p w:rsidR="00767313" w:rsidP="00767313" w:rsidRDefault="00767313"/>
    <w:p w:rsidR="009A1EDB" w:rsidP="009A1EDB" w:rsidRDefault="00767313">
      <w:pPr>
        <w:pStyle w:val="Default"/>
      </w:pPr>
      <w:r>
        <w:tab/>
      </w:r>
    </w:p>
    <w:p w:rsidRPr="009A1EDB" w:rsidR="00C35E5E" w:rsidP="009A1EDB" w:rsidRDefault="009A1EDB">
      <w:pPr>
        <w:ind w:firstLine="708"/>
        <w:jc w:val="both"/>
      </w:pPr>
      <w:r w:rsidRPr="009A1EDB">
        <w:t xml:space="preserve">Trgovački sud u Pazinu, po stečajnoj sutkinji </w:t>
      </w:r>
      <w:proofErr w:type="spellStart"/>
      <w:r w:rsidRPr="009A1EDB">
        <w:t>Tijani</w:t>
      </w:r>
      <w:proofErr w:type="spellEnd"/>
      <w:r w:rsidRPr="009A1EDB">
        <w:t xml:space="preserve"> Licul, radi otvaranja stečajnog postupka nad dužnikom VETERINARSKA AMBULANTA POREČ d.o.o. Poreč, Mate Vlašića </w:t>
      </w:r>
      <w:proofErr w:type="spellStart"/>
      <w:r w:rsidRPr="009A1EDB">
        <w:t>bb</w:t>
      </w:r>
      <w:proofErr w:type="spellEnd"/>
      <w:r w:rsidRPr="009A1EDB">
        <w:t>, OIB 30182032532, MBS 040145889,</w:t>
      </w:r>
    </w:p>
    <w:p w:rsidRPr="00F83270" w:rsidR="003A0C78" w:rsidP="00A574B2" w:rsidRDefault="003A0C78">
      <w:pPr>
        <w:jc w:val="both"/>
      </w:pPr>
    </w:p>
    <w:p w:rsidRPr="00F83270" w:rsidR="00A574B2" w:rsidP="00D8124B" w:rsidRDefault="00A574B2">
      <w:pPr>
        <w:jc w:val="center"/>
      </w:pPr>
      <w:r>
        <w:t>r</w:t>
      </w:r>
      <w:r w:rsidRPr="00F83270">
        <w:t xml:space="preserve"> i j e š i o  j e</w:t>
      </w:r>
    </w:p>
    <w:p w:rsidR="00A574B2" w:rsidP="00A574B2" w:rsidRDefault="00A574B2">
      <w:pPr>
        <w:jc w:val="both"/>
      </w:pPr>
    </w:p>
    <w:p w:rsidRPr="00F83270" w:rsidR="00C35E5E" w:rsidP="00A574B2" w:rsidRDefault="00C35E5E">
      <w:pPr>
        <w:jc w:val="both"/>
      </w:pPr>
    </w:p>
    <w:p w:rsidR="00C35E5E" w:rsidP="00C35E5E" w:rsidRDefault="009A1EDB">
      <w:pPr>
        <w:ind w:firstLine="720"/>
        <w:jc w:val="both"/>
      </w:pPr>
      <w:r>
        <w:t xml:space="preserve">Nalaže se </w:t>
      </w:r>
      <w:r w:rsidR="00C35E5E">
        <w:t xml:space="preserve">FINI da </w:t>
      </w:r>
      <w:r>
        <w:t>iznos od 125,00 kn (</w:t>
      </w:r>
      <w:proofErr w:type="spellStart"/>
      <w:r>
        <w:t>stodvadesetpetkuna</w:t>
      </w:r>
      <w:proofErr w:type="spellEnd"/>
      <w:r>
        <w:t xml:space="preserve">) </w:t>
      </w:r>
      <w:r w:rsidR="00C35E5E">
        <w:t xml:space="preserve">prenese na račun </w:t>
      </w:r>
      <w:r w:rsidR="003A0C78">
        <w:t xml:space="preserve">stečajnog dužnika </w:t>
      </w:r>
      <w:r w:rsidRPr="009A1EDB">
        <w:t xml:space="preserve">VETERINARSKA AMBULANTA POREČ d.o.o. Poreč, Mate Vlašića </w:t>
      </w:r>
      <w:proofErr w:type="spellStart"/>
      <w:r w:rsidRPr="009A1EDB">
        <w:t>bb</w:t>
      </w:r>
      <w:proofErr w:type="spellEnd"/>
      <w:r w:rsidRPr="009A1EDB">
        <w:t>, OIB 30182032532</w:t>
      </w:r>
      <w:r w:rsidR="00910B67">
        <w:t xml:space="preserve">, </w:t>
      </w:r>
      <w:r w:rsidR="003A0C78">
        <w:t>broj IBAN: HR</w:t>
      </w:r>
      <w:r>
        <w:t>0923600001102801259</w:t>
      </w:r>
      <w:r w:rsidR="003A0C78">
        <w:t xml:space="preserve">, otvorenog kod </w:t>
      </w:r>
      <w:r>
        <w:t>Zagrebačke</w:t>
      </w:r>
      <w:r w:rsidR="00910B67">
        <w:t xml:space="preserve"> banke d.d.</w:t>
      </w:r>
    </w:p>
    <w:p w:rsidR="00767313" w:rsidP="00767313" w:rsidRDefault="00767313">
      <w:pPr>
        <w:ind w:firstLine="720"/>
        <w:jc w:val="both"/>
      </w:pPr>
    </w:p>
    <w:p w:rsidR="00767313" w:rsidP="00767313" w:rsidRDefault="00767313">
      <w:pPr>
        <w:jc w:val="center"/>
        <w:rPr>
          <w:bCs/>
        </w:rPr>
      </w:pPr>
      <w:r>
        <w:rPr>
          <w:bCs/>
        </w:rPr>
        <w:t>Obrazloženje</w:t>
      </w:r>
    </w:p>
    <w:p w:rsidR="00C35E5E" w:rsidP="00C35E5E" w:rsidRDefault="00C35E5E">
      <w:pPr>
        <w:jc w:val="both"/>
      </w:pPr>
    </w:p>
    <w:p w:rsidR="00C35E5E" w:rsidP="00C35E5E" w:rsidRDefault="00C35E5E">
      <w:pPr>
        <w:ind w:firstLine="720"/>
        <w:jc w:val="both"/>
      </w:pPr>
      <w:r>
        <w:t xml:space="preserve">Na temelju čl. 112. st. 5. SZ-a FINA je na ime predujma za namirenje troškova stečajnog postupka zaplijenila iznos od </w:t>
      </w:r>
      <w:r w:rsidR="009A1EDB">
        <w:t>125</w:t>
      </w:r>
      <w:r>
        <w:t xml:space="preserve">,00 kn. </w:t>
      </w:r>
      <w:r w:rsidR="009A1EDB">
        <w:t>Cjelokupni iznos će se</w:t>
      </w:r>
      <w:r w:rsidR="003A0C78">
        <w:t xml:space="preserve"> prenijeti na račun stečajnog dužnika</w:t>
      </w:r>
      <w:r>
        <w:t>.</w:t>
      </w:r>
    </w:p>
    <w:p w:rsidR="002B619D" w:rsidP="00C35E5E" w:rsidRDefault="002B619D">
      <w:pPr>
        <w:ind w:firstLine="708"/>
        <w:jc w:val="both"/>
      </w:pPr>
      <w:r>
        <w:t xml:space="preserve"> </w:t>
      </w:r>
    </w:p>
    <w:p w:rsidRPr="005347E1" w:rsidR="002B619D" w:rsidP="002B619D" w:rsidRDefault="002B619D">
      <w:pPr>
        <w:jc w:val="center"/>
      </w:pPr>
      <w:r w:rsidRPr="005347E1">
        <w:t xml:space="preserve">U Pazinu, </w:t>
      </w:r>
      <w:r w:rsidR="009A1EDB">
        <w:t>30</w:t>
      </w:r>
      <w:r>
        <w:t xml:space="preserve">. </w:t>
      </w:r>
      <w:r w:rsidR="009A1EDB">
        <w:t>srpnja</w:t>
      </w:r>
      <w:r>
        <w:t xml:space="preserve"> </w:t>
      </w:r>
      <w:r w:rsidRPr="005347E1">
        <w:t>201</w:t>
      </w:r>
      <w:r w:rsidR="00C35E5E">
        <w:t>9</w:t>
      </w:r>
      <w:r w:rsidRPr="005347E1">
        <w:t>.</w:t>
      </w:r>
    </w:p>
    <w:p w:rsidRPr="005347E1" w:rsidR="002B619D" w:rsidP="002B619D" w:rsidRDefault="002B619D">
      <w:pPr>
        <w:ind w:left="2880" w:firstLine="720"/>
        <w:jc w:val="both"/>
      </w:pPr>
    </w:p>
    <w:p w:rsidRPr="005347E1" w:rsidR="002B619D" w:rsidP="002B619D" w:rsidRDefault="002B619D">
      <w:pPr>
        <w:ind w:left="5652" w:firstLine="720"/>
        <w:jc w:val="both"/>
      </w:pPr>
      <w:r w:rsidRPr="005347E1">
        <w:t>Stečajna sutkinja:</w:t>
      </w:r>
    </w:p>
    <w:p w:rsidRPr="005347E1" w:rsidR="002B619D" w:rsidP="002B619D" w:rsidRDefault="002B619D">
      <w:pPr>
        <w:ind w:left="5652" w:firstLine="720"/>
        <w:jc w:val="both"/>
      </w:pPr>
      <w:r w:rsidRPr="005347E1">
        <w:t>Tijana Licul</w:t>
      </w:r>
      <w:r w:rsidR="003614DC">
        <w:t>, v. r.</w:t>
      </w:r>
    </w:p>
    <w:p w:rsidR="00C35E5E" w:rsidP="002B619D" w:rsidRDefault="00C35E5E">
      <w:pPr>
        <w:jc w:val="both"/>
      </w:pPr>
    </w:p>
    <w:p w:rsidRPr="005347E1" w:rsidR="002B619D" w:rsidP="002B619D" w:rsidRDefault="002B619D">
      <w:pPr>
        <w:jc w:val="both"/>
      </w:pPr>
      <w:r w:rsidRPr="005347E1">
        <w:t>UPUTA O PRAVNOM LIJEKU:</w:t>
      </w:r>
    </w:p>
    <w:p w:rsidRPr="007E4CB5" w:rsidR="002B619D" w:rsidP="002B619D" w:rsidRDefault="002B619D">
      <w:pPr>
        <w:jc w:val="both"/>
      </w:pPr>
      <w:r>
        <w:tab/>
      </w:r>
      <w:r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Pr="005347E1" w:rsidR="002B619D" w:rsidP="002B619D" w:rsidRDefault="002B619D">
      <w:pPr>
        <w:jc w:val="both"/>
      </w:pPr>
    </w:p>
    <w:p w:rsidR="002B619D" w:rsidP="002B619D" w:rsidRDefault="002B619D">
      <w:pPr>
        <w:jc w:val="both"/>
      </w:pPr>
    </w:p>
    <w:p w:rsidRPr="005347E1" w:rsidR="002B619D" w:rsidP="002B619D" w:rsidRDefault="002B619D">
      <w:pPr>
        <w:jc w:val="both"/>
      </w:pPr>
      <w:r w:rsidRPr="005347E1">
        <w:t>DNA:</w:t>
      </w:r>
    </w:p>
    <w:p w:rsidRPr="005347E1" w:rsidR="002B619D" w:rsidP="002B619D" w:rsidRDefault="002B619D">
      <w:pPr>
        <w:ind w:firstLine="720"/>
        <w:jc w:val="both"/>
      </w:pPr>
      <w:r w:rsidRPr="005347E1">
        <w:t xml:space="preserve">- e-oglasna ploča suda </w:t>
      </w:r>
      <w:r w:rsidR="00C35E5E">
        <w:t>-</w:t>
      </w:r>
      <w:r w:rsidRPr="005347E1">
        <w:t xml:space="preserve"> osam dana</w:t>
      </w:r>
    </w:p>
    <w:p w:rsidR="00500701" w:rsidP="003A0C78" w:rsidRDefault="002B619D">
      <w:pPr>
        <w:ind w:firstLine="720"/>
        <w:jc w:val="both"/>
      </w:pPr>
      <w:r w:rsidRPr="005347E1">
        <w:t xml:space="preserve">- </w:t>
      </w:r>
      <w:r w:rsidR="00C35E5E">
        <w:t xml:space="preserve">FINA - nakon pravomoćnosti </w:t>
      </w:r>
    </w:p>
    <w:sectPr w:rsidR="005007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B02FD" w:rsidP="008B02FD" w:rsidRDefault="008B02FD">
      <w:r>
        <w:separator/>
      </w:r>
    </w:p>
  </w:endnote>
  <w:endnote w:type="continuationSeparator" w:id="0">
    <w:p w:rsidR="008B02FD" w:rsidP="008B02FD" w:rsidRDefault="008B02F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B02FD" w:rsidP="008B02FD" w:rsidRDefault="008B02FD">
      <w:r>
        <w:separator/>
      </w:r>
    </w:p>
  </w:footnote>
  <w:footnote w:type="continuationSeparator" w:id="0">
    <w:p w:rsidR="008B02FD" w:rsidP="008B02FD" w:rsidRDefault="008B02F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B02FD" w:rsidP="008B02FD" w:rsidRDefault="008B02FD">
    <w:pPr>
      <w:pStyle w:val="Zaglavlje"/>
      <w:jc w:val="right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6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4B2"/>
    <w:rsid w:val="001415E8"/>
    <w:rsid w:val="0016390E"/>
    <w:rsid w:val="001C59D6"/>
    <w:rsid w:val="001E466D"/>
    <w:rsid w:val="00213FF2"/>
    <w:rsid w:val="002931D4"/>
    <w:rsid w:val="002A0066"/>
    <w:rsid w:val="002A411C"/>
    <w:rsid w:val="002B619D"/>
    <w:rsid w:val="002D782C"/>
    <w:rsid w:val="0030101C"/>
    <w:rsid w:val="00311AF6"/>
    <w:rsid w:val="0033369A"/>
    <w:rsid w:val="003356B8"/>
    <w:rsid w:val="003614DC"/>
    <w:rsid w:val="003639E8"/>
    <w:rsid w:val="00377777"/>
    <w:rsid w:val="003A0C78"/>
    <w:rsid w:val="00402C51"/>
    <w:rsid w:val="0043285D"/>
    <w:rsid w:val="00554328"/>
    <w:rsid w:val="00570E0F"/>
    <w:rsid w:val="005A18AF"/>
    <w:rsid w:val="005E6F8B"/>
    <w:rsid w:val="006070DA"/>
    <w:rsid w:val="00687084"/>
    <w:rsid w:val="0069778D"/>
    <w:rsid w:val="006E06C9"/>
    <w:rsid w:val="00767313"/>
    <w:rsid w:val="00775B1D"/>
    <w:rsid w:val="008054B9"/>
    <w:rsid w:val="0082749F"/>
    <w:rsid w:val="008462F3"/>
    <w:rsid w:val="00866BD6"/>
    <w:rsid w:val="008B02FD"/>
    <w:rsid w:val="00910B67"/>
    <w:rsid w:val="009313FA"/>
    <w:rsid w:val="00942612"/>
    <w:rsid w:val="00943CF1"/>
    <w:rsid w:val="009569F1"/>
    <w:rsid w:val="00985388"/>
    <w:rsid w:val="009A1EDB"/>
    <w:rsid w:val="00A4483C"/>
    <w:rsid w:val="00A574B2"/>
    <w:rsid w:val="00AB777E"/>
    <w:rsid w:val="00B23AEB"/>
    <w:rsid w:val="00B2426D"/>
    <w:rsid w:val="00B3683A"/>
    <w:rsid w:val="00B7414F"/>
    <w:rsid w:val="00B8589D"/>
    <w:rsid w:val="00BE660E"/>
    <w:rsid w:val="00C35E5E"/>
    <w:rsid w:val="00C80A0A"/>
    <w:rsid w:val="00C82525"/>
    <w:rsid w:val="00C91989"/>
    <w:rsid w:val="00C97067"/>
    <w:rsid w:val="00CC2BD1"/>
    <w:rsid w:val="00CF589F"/>
    <w:rsid w:val="00D7424E"/>
    <w:rsid w:val="00D8124B"/>
    <w:rsid w:val="00DD3CEC"/>
    <w:rsid w:val="00DD588D"/>
    <w:rsid w:val="00E96774"/>
    <w:rsid w:val="00FD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61BCA61F-FE61-4099-870F-264CF721F275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574B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574B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574B2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B02F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B02FD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B02F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B02FD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Default" w:customStyle="true">
    <w:name w:val="Default"/>
    <w:rsid w:val="009A1ED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313F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313F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313F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313F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313F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764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094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5150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6531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4264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266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srpnja 2019.</izvorni_sadrzaj>
    <derivirana_varijabla naziv="DomainObject.DatumDonosenjaOdluke_1">30.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2019.</izvorni_sadrzaj>
    <derivirana_varijabla naziv="DomainObject.Predmet.DatumOsnivanja_1">25.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St-30/2019</izvorni_sadrzaj>
    <derivirana_varijabla naziv="DomainObject.Predmet.OznakaBroj_1">St-30/2019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AMBULANTA POREČ d.o.o. POREČ</izvorni_sadrzaj>
    <derivirana_varijabla naziv="DomainObject.Predmet.ProtustrankaFormated_1">  VETERINARSKA AMBULANTA POREČ d.o.o. POREČ</derivirana_varijabla>
  </DomainObject.Predmet.ProtustrankaFormated>
  <DomainObject.Predmet.ProtustrankaFormatedOIB>
    <izvorni_sadrzaj>  VETERINARSKA AMBULANTA POREČ d.o.o. POREČ, OIB 30182032532</izvorni_sadrzaj>
    <derivirana_varijabla naziv="DomainObject.Predmet.ProtustrankaFormatedOIB_1">  VETERINARSKA AMBULANTA POREČ d.o.o. POREČ, OIB 30182032532</derivirana_varijabla>
  </DomainObject.Predmet.ProtustrankaFormatedOIB>
  <DomainObject.Predmet.ProtustrankaFormatedWithAdress>
    <izvorni_sadrzaj> VETERINARSKA AMBULANTA POREČ d.o.o. POREČ, Mate Vlašića/bb, 52440 Poreč</izvorni_sadrzaj>
    <derivirana_varijabla naziv="DomainObject.Predmet.ProtustrankaFormatedWithAdress_1"> VETERINARSKA AMBULANTA POREČ d.o.o. POREČ, Mate Vlašića/bb, 52440 Poreč</derivirana_varijabla>
  </DomainObject.Predmet.ProtustrankaFormatedWithAdress>
  <DomainObject.Predmet.ProtustrankaFormatedWithAdressOIB>
    <izvorni_sadrzaj> VETERINARSKA AMBULANTA POREČ d.o.o. POREČ, OIB 30182032532, Mate Vlašića/bb, 52440 Poreč</izvorni_sadrzaj>
    <derivirana_varijabla naziv="DomainObject.Predmet.ProtustrankaFormatedWithAdressOIB_1"> VETERINARSKA AMBULANTA POREČ d.o.o. POREČ, OIB 30182032532, Mate Vlašića/bb, 52440 Poreč</derivirana_varijabla>
  </DomainObject.Predmet.ProtustrankaFormatedWithAdressOIB>
  <DomainObject.Predmet.ProtustrankaWithAdress>
    <izvorni_sadrzaj>VETERINARSKA AMBULANTA POREČ d.o.o. POREČ Mate Vlašića/bb, 52440 Poreč</izvorni_sadrzaj>
    <derivirana_varijabla naziv="DomainObject.Predmet.ProtustrankaWithAdress_1">VETERINARSKA AMBULANTA POREČ d.o.o. POREČ Mate Vlašića/bb, 52440 Poreč</derivirana_varijabla>
  </DomainObject.Predmet.ProtustrankaWithAdress>
  <DomainObject.Predmet.ProtustrankaWithAdressOIB>
    <izvorni_sadrzaj>VETERINARSKA AMBULANTA POREČ d.o.o. POREČ, OIB 30182032532, Mate Vlašića/bb, 52440 Poreč</izvorni_sadrzaj>
    <derivirana_varijabla naziv="DomainObject.Predmet.ProtustrankaWithAdressOIB_1">VETERINARSKA AMBULANTA POREČ d.o.o. POREČ, OIB 30182032532, Mate Vlašića/bb, 52440 Poreč</derivirana_varijabla>
  </DomainObject.Predmet.ProtustrankaWithAdressOIB>
  <DomainObject.Predmet.ProtustrankaNazivFormated>
    <izvorni_sadrzaj>VETERINARSKA AMBULANTA POREČ d.o.o. POREČ</izvorni_sadrzaj>
    <derivirana_varijabla naziv="DomainObject.Predmet.ProtustrankaNazivFormated_1">VETERINARSKA AMBULANTA POREČ d.o.o. POREČ</derivirana_varijabla>
  </DomainObject.Predmet.ProtustrankaNazivFormated>
  <DomainObject.Predmet.ProtustrankaNazivFormatedOIB>
    <izvorni_sadrzaj>VETERINARSKA AMBULANTA POREČ d.o.o. POREČ, OIB 30182032532</izvorni_sadrzaj>
    <derivirana_varijabla naziv="DomainObject.Predmet.ProtustrankaNazivFormatedOIB_1">VETERINARSKA AMBULANTA POREČ d.o.o. POREČ, OIB 30182032532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VETERINARSKA BOLNICA POREČ d.o.o. RIJEKA zastupanog po punomoćniku Dušan Piskavica</izvorni_sadrzaj>
    <derivirana_varijabla naziv="DomainObject.Predmet.StrankaFormated_1">  VETERINARSKA BOLNICA POREČ d.o.o. RIJEKA zastupanog po punomoćniku Dušan Piskavica</derivirana_varijabla>
  </DomainObject.Predmet.StrankaFormated>
  <DomainObject.Predmet.StrankaFormatedOIB>
    <izvorni_sadrzaj>  VETERINARSKA BOLNICA POREČ d.o.o. RIJEKA, OIB 01417607890 zastupanog po punomoćniku Dušan Piskavica</izvorni_sadrzaj>
    <derivirana_varijabla naziv="DomainObject.Predmet.StrankaFormatedOIB_1">  VETERINARSKA BOLNICA POREČ d.o.o. RIJEKA, OIB 01417607890 zastupanog po punomoćniku Dušan Piskavica</derivirana_varijabla>
  </DomainObject.Predmet.StrankaFormatedOIB>
  <DomainObject.Predmet.StrankaFormatedWithAdress>
    <izvorni_sadrzaj> VETERINARSKA BOLNICA POREČ d.o.o. RIJEKA, Zagrebačka 16, 51000 Rijeka zastupanog po punomoćniku Dušan Piskavica</izvorni_sadrzaj>
    <derivirana_varijabla naziv="DomainObject.Predmet.StrankaFormatedWithAdress_1"> VETERINARSKA BOLNICA POREČ d.o.o. RIJEKA, Zagrebačka 16, 51000 Rijeka zastupanog po punomoćniku Dušan Piskavica</derivirana_varijabla>
  </DomainObject.Predmet.StrankaFormatedWithAdress>
  <DomainObject.Predmet.StrankaFormatedWithAdressOIB>
    <izvorni_sadrzaj> VETERINARSKA BOLNICA POREČ d.o.o. RIJEKA, OIB 01417607890, Zagrebačka 16, 51000 Rijeka zastupanog po punomoćniku Dušan Piskavica</izvorni_sadrzaj>
    <derivirana_varijabla naziv="DomainObject.Predmet.StrankaFormatedWithAdressOIB_1"> VETERINARSKA BOLNICA POREČ d.o.o. RIJEKA, OIB 01417607890, Zagrebačka 16, 51000 Rijeka zastupanog po punomoćniku Dušan Piskavica</derivirana_varijabla>
  </DomainObject.Predmet.StrankaFormatedWithAdressOIB>
  <DomainObject.Predmet.StrankaWithAdress>
    <izvorni_sadrzaj>VETERINARSKA BOLNICA POREČ d.o.o. RIJEKA Zagrebačka 16,51000 Rijeka</izvorni_sadrzaj>
    <derivirana_varijabla naziv="DomainObject.Predmet.StrankaWithAdress_1">VETERINARSKA BOLNICA POREČ d.o.o. RIJEKA Zagrebačka 16,51000 Rijeka</derivirana_varijabla>
  </DomainObject.Predmet.StrankaWithAdress>
  <DomainObject.Predmet.StrankaWithAdressOIB>
    <izvorni_sadrzaj>VETERINARSKA BOLNICA POREČ d.o.o. RIJEKA, OIB 01417607890, Zagrebačka 16,51000 Rijeka</izvorni_sadrzaj>
    <derivirana_varijabla naziv="DomainObject.Predmet.StrankaWithAdressOIB_1">VETERINARSKA BOLNICA POREČ d.o.o. RIJEKA, OIB 01417607890, Zagrebačka 16,51000 Rijeka</derivirana_varijabla>
  </DomainObject.Predmet.StrankaWithAdressOIB>
  <DomainObject.Predmet.StrankaNazivFormated>
    <izvorni_sadrzaj>VETERINARSKA BOLNICA POREČ d.o.o. RIJEKA</izvorni_sadrzaj>
    <derivirana_varijabla naziv="DomainObject.Predmet.StrankaNazivFormated_1">VETERINARSKA BOLNICA POREČ d.o.o. RIJEKA</derivirana_varijabla>
  </DomainObject.Predmet.StrankaNazivFormated>
  <DomainObject.Predmet.StrankaNazivFormatedOIB>
    <izvorni_sadrzaj>VETERINARSKA BOLNICA POREČ d.o.o. RIJEKA, OIB 01417607890</izvorni_sadrzaj>
    <derivirana_varijabla naziv="DomainObject.Predmet.StrankaNazivFormatedOIB_1">VETERINARSKA BOLNICA POREČ d.o.o. RIJEKA, OIB 01417607890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73445.47</izvorni_sadrzaj>
    <derivirana_varijabla naziv="DomainObject.Predmet.TrenutnaVrijednost_1">73445.47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VETERINARSKA BOLNICA POREČ d.o.o. RIJEKA zastupanog po punomoćniku Dušan Piskavica</item>
    </izvorni_sadrzaj>
    <derivirana_varijabla naziv="DomainObject.Predmet.StrankaListFormated_1">
      <item>VETERINARSKA BOLNICA POREČ d.o.o. RIJEKA zastupanog po punomoćniku Dušan Piskavica</item>
    </derivirana_varijabla>
  </DomainObject.Predmet.StrankaListFormated>
  <DomainObject.Predmet.StrankaListFormatedOIB>
    <izvorni_sadrzaj>
      <item>VETERINARSKA BOLNICA POREČ d.o.o. RIJEKA, OIB 01417607890 zastupanog po punomoćniku Dušan Piskavica</item>
    </izvorni_sadrzaj>
    <derivirana_varijabla naziv="DomainObject.Predmet.StrankaListFormatedOIB_1">
      <item>VETERINARSKA BOLNICA POREČ d.o.o. RIJEKA, OIB 01417607890 zastupanog po punomoćniku Dušan Piskavica</item>
    </derivirana_varijabla>
  </DomainObject.Predmet.StrankaListFormatedOIB>
  <DomainObject.Predmet.StrankaListFormatedWithAdress>
    <izvorni_sadrzaj>
      <item>VETERINARSKA BOLNICA POREČ d.o.o. RIJEKA, Zagrebačka 16, 51000 Rijeka zastupanog po punomoćniku Dušan Piskavica</item>
    </izvorni_sadrzaj>
    <derivirana_varijabla naziv="DomainObject.Predmet.StrankaListFormatedWithAdress_1">
      <item>VETERINARSKA BOLNICA POREČ d.o.o. RIJEKA, Zagrebačka 16, 51000 Rijeka zastupanog po punomoćniku Dušan Piskavica</item>
    </derivirana_varijabla>
  </DomainObject.Predmet.StrankaListFormatedWithAdress>
  <DomainObject.Predmet.StrankaListFormatedWithAdressOIB>
    <izvorni_sadrzaj>
      <item>VETERINARSKA BOLNICA POREČ d.o.o. RIJEKA, OIB 01417607890, Zagrebačka 16, 51000 Rijeka zastupanog po punomoćniku Dušan Piskavica</item>
    </izvorni_sadrzaj>
    <derivirana_varijabla naziv="DomainObject.Predmet.StrankaListFormatedWithAdressOIB_1">
      <item>VETERINARSKA BOLNICA POREČ d.o.o. RIJEKA, OIB 01417607890, Zagrebačka 16, 51000 Rijeka zastupanog po punomoćniku Dušan Piskavica</item>
    </derivirana_varijabla>
  </DomainObject.Predmet.StrankaListFormatedWithAdressOIB>
  <DomainObject.Predmet.StrankaListNazivFormated>
    <izvorni_sadrzaj>
      <item>VETERINARSKA BOLNICA POREČ d.o.o. RIJEKA</item>
    </izvorni_sadrzaj>
    <derivirana_varijabla naziv="DomainObject.Predmet.StrankaListNazivFormated_1">
      <item>VETERINARSKA BOLNICA POREČ d.o.o. RIJEKA</item>
    </derivirana_varijabla>
  </DomainObject.Predmet.StrankaListNazivFormated>
  <DomainObject.Predmet.StrankaListNazivFormatedOIB>
    <izvorni_sadrzaj>
      <item>VETERINARSKA BOLNICA POREČ d.o.o. RIJEKA, OIB 01417607890</item>
    </izvorni_sadrzaj>
    <derivirana_varijabla naziv="DomainObject.Predmet.StrankaListNazivFormatedOIB_1">
      <item>VETERINARSKA BOLNICA POREČ d.o.o. RIJEKA, OIB 01417607890</item>
    </derivirana_varijabla>
  </DomainObject.Predmet.StrankaListNazivFormatedOIB>
  <DomainObject.Predmet.ProtuStrankaListFormated>
    <izvorni_sadrzaj>
      <item>VETERINARSKA AMBULANTA POREČ d.o.o. POREČ</item>
    </izvorni_sadrzaj>
    <derivirana_varijabla naziv="DomainObject.Predmet.ProtuStrankaListFormated_1">
      <item>VETERINARSKA AMBULANTA POREČ d.o.o. POREČ</item>
    </derivirana_varijabla>
  </DomainObject.Predmet.ProtuStrankaListFormated>
  <DomainObject.Predmet.ProtuStrankaListFormatedOIB>
    <izvorni_sadrzaj>
      <item>VETERINARSKA AMBULANTA POREČ d.o.o. POREČ, OIB 30182032532</item>
    </izvorni_sadrzaj>
    <derivirana_varijabla naziv="DomainObject.Predmet.ProtuStrankaListFormatedOIB_1">
      <item>VETERINARSKA AMBULANTA POREČ d.o.o. POREČ, OIB 30182032532</item>
    </derivirana_varijabla>
  </DomainObject.Predmet.ProtuStrankaListFormatedOIB>
  <DomainObject.Predmet.ProtuStrankaListFormatedWithAdress>
    <izvorni_sadrzaj>
      <item>VETERINARSKA AMBULANTA POREČ d.o.o. POREČ, Mate Vlašića/bb, 52440 Poreč</item>
    </izvorni_sadrzaj>
    <derivirana_varijabla naziv="DomainObject.Predmet.ProtuStrankaListFormatedWithAdress_1">
      <item>VETERINARSKA AMBULANTA POREČ d.o.o. POREČ, Mate Vlašića/bb, 52440 Poreč</item>
    </derivirana_varijabla>
  </DomainObject.Predmet.ProtuStrankaListFormatedWithAdress>
  <DomainObject.Predmet.ProtuStrankaListFormatedWithAdressOIB>
    <izvorni_sadrzaj>
      <item>VETERINARSKA AMBULANTA POREČ d.o.o. POREČ, OIB 30182032532, Mate Vlašića/bb, 52440 Poreč</item>
    </izvorni_sadrzaj>
    <derivirana_varijabla naziv="DomainObject.Predmet.ProtuStrankaListFormatedWithAdressOIB_1">
      <item>VETERINARSKA AMBULANTA POREČ d.o.o. POREČ, OIB 30182032532, Mate Vlašića/bb, 52440 Poreč</item>
    </derivirana_varijabla>
  </DomainObject.Predmet.ProtuStrankaListFormatedWithAdressOIB>
  <DomainObject.Predmet.ProtuStrankaListNazivFormated>
    <izvorni_sadrzaj>
      <item>VETERINARSKA AMBULANTA POREČ d.o.o. POREČ</item>
    </izvorni_sadrzaj>
    <derivirana_varijabla naziv="DomainObject.Predmet.ProtuStrankaListNazivFormated_1">
      <item>VETERINARSKA AMBULANTA POREČ d.o.o. POREČ</item>
    </derivirana_varijabla>
  </DomainObject.Predmet.ProtuStrankaListNazivFormated>
  <DomainObject.Predmet.ProtuStrankaListNazivFormatedOIB>
    <izvorni_sadrzaj>
      <item>VETERINARSKA AMBULANTA POREČ d.o.o. POREČ, OIB 30182032532</item>
    </izvorni_sadrzaj>
    <derivirana_varijabla naziv="DomainObject.Predmet.ProtuStrankaListNazivFormatedOIB_1">
      <item>VETERINARSKA AMBULANTA POREČ d.o.o. POREČ, OIB 30182032532</item>
    </derivirana_varijabla>
  </DomainObject.Predmet.ProtuStrankaListNazivFormatedOIB>
  <DomainObject.Predmet.OstaliListFormated>
    <izvorni_sadrzaj>
      <item>Dušan Piskavica punomoćnik sudionika u postupku VETERINARSKA BOLNICA POREČ d.o.o. RIJEKA</item>
    </izvorni_sadrzaj>
    <derivirana_varijabla naziv="DomainObject.Predmet.OstaliListFormated_1">
      <item>Dušan Piskavica punomoćnik sudionika u postupku VETERINARSKA BOLNICA POREČ d.o.o. RIJEKA</item>
    </derivirana_varijabla>
  </DomainObject.Predmet.OstaliListFormated>
  <DomainObject.Predmet.OstaliListFormatedOIB>
    <izvorni_sadrzaj>
      <item>Dušan Piskavica punomoćnik sudionika u postupku VETERINARSKA BOLNICA POREČ d.o.o. RIJEKA</item>
    </izvorni_sadrzaj>
    <derivirana_varijabla naziv="DomainObject.Predmet.OstaliListFormatedOIB_1">
      <item>Dušan Piskavica punomoćnik sudionika u postupku VETERINARSKA BOLNICA POREČ d.o.o. RIJEKA</item>
    </derivirana_varijabla>
  </DomainObject.Predmet.OstaliListFormatedOIB>
  <DomainObject.Predmet.OstaliListFormatedWithAdress>
    <izvorni_sadrzaj>
      <item>Dušan Piskavica, Zagrebačka 16, 51000 Rijeka punomoćnik sudionika u postupku VETERINARSKA BOLNICA POREČ d.o.o. RIJEKA</item>
    </izvorni_sadrzaj>
    <derivirana_varijabla naziv="DomainObject.Predmet.OstaliListFormatedWithAdress_1">
      <item>Dušan Piskavica, Zagrebačka 16, 51000 Rijeka punomoćnik sudionika u postupku VETERINARSKA BOLNICA POREČ d.o.o. RIJEKA</item>
    </derivirana_varijabla>
  </DomainObject.Predmet.OstaliListFormatedWithAdress>
  <DomainObject.Predmet.OstaliListFormatedWithAdressOIB>
    <izvorni_sadrzaj>
      <item>Dušan Piskavica, Zagrebačka 16, 51000 Rijeka punomoćnik sudionika u postupku VETERINARSKA BOLNICA POREČ d.o.o. RIJEKA</item>
    </izvorni_sadrzaj>
    <derivirana_varijabla naziv="DomainObject.Predmet.OstaliListFormatedWithAdressOIB_1">
      <item>Dušan Piskavica, Zagrebačka 16, 51000 Rijeka punomoćnik sudionika u postupku VETERINARSKA BOLNICA POREČ d.o.o. RIJEKA</item>
    </derivirana_varijabla>
  </DomainObject.Predmet.OstaliListFormatedWithAdressOIB>
  <DomainObject.Predmet.OstaliListNazivFormated>
    <izvorni_sadrzaj>
      <item>Dušan Piskavica</item>
    </izvorni_sadrzaj>
    <derivirana_varijabla naziv="DomainObject.Predmet.OstaliListNazivFormated_1">
      <item>Dušan Piskavica</item>
    </derivirana_varijabla>
  </DomainObject.Predmet.OstaliListNazivFormated>
  <DomainObject.Predmet.OstaliListNazivFormatedOIB>
    <izvorni_sadrzaj>
      <item>Dušan Piskavica</item>
    </izvorni_sadrzaj>
    <derivirana_varijabla naziv="DomainObject.Predmet.OstaliListNazivFormatedOIB_1">
      <item>Dušan Piskavica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srpnja 2019.</izvorni_sadrzaj>
    <derivirana_varijabla naziv="DomainObject.Datum_1">30.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VETERINARSKA BOLNICA POREČ d.o.o. RIJEKA</izvorni_sadrzaj>
    <derivirana_varijabla naziv="DomainObject.Predmet.StrankaIDrugi_1">VETERINARSKA BOLNICA POREČ d.o.o. RIJEKA</derivirana_varijabla>
  </DomainObject.Predmet.StrankaIDrugi>
  <DomainObject.Predmet.ProtustrankaIDrugi>
    <izvorni_sadrzaj>VETERINARSKA AMBULANTA POREČ d.o.o. POREČ</izvorni_sadrzaj>
    <derivirana_varijabla naziv="DomainObject.Predmet.ProtustrankaIDrugi_1">VETERINARSKA AMBULANTA POREČ d.o.o. POREČ</derivirana_varijabla>
  </DomainObject.Predmet.ProtustrankaIDrugi>
  <DomainObject.Predmet.StrankaIDrugiAdressOIB>
    <izvorni_sadrzaj>VETERINARSKA BOLNICA POREČ d.o.o. RIJEKA, OIB 01417607890, Zagrebačka 16, 51000 Rijeka</izvorni_sadrzaj>
    <derivirana_varijabla naziv="DomainObject.Predmet.StrankaIDrugiAdressOIB_1">VETERINARSKA BOLNICA POREČ d.o.o. RIJEKA, OIB 01417607890, Zagrebačka 16, 51000 Rijeka</derivirana_varijabla>
  </DomainObject.Predmet.StrankaIDrugiAdressOIB>
  <DomainObject.Predmet.ProtustrankaIDrugiAdressOIB>
    <izvorni_sadrzaj>VETERINARSKA AMBULANTA POREČ d.o.o. POREČ, OIB 30182032532, Mate Vlašića/bb, 52440 Poreč</izvorni_sadrzaj>
    <derivirana_varijabla naziv="DomainObject.Predmet.ProtustrankaIDrugiAdressOIB_1">VETERINARSKA AMBULANTA POREČ d.o.o. POREČ, OIB 30182032532, Mate Vlašića/bb,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POREČ d.o.o. POREČ</item>
      <item>VETERINARSKA BOLNICA POREČ d.o.o. RIJEKA</item>
      <item>Dušan Piskavica</item>
    </izvorni_sadrzaj>
    <derivirana_varijabla naziv="DomainObject.Predmet.SudioniciListNaziv_1">
      <item>VETERINARSKA AMBULANTA POREČ d.o.o. POREČ</item>
      <item>VETERINARSKA BOLNICA POREČ d.o.o. RIJEKA</item>
      <item>Dušan Piskavica</item>
    </derivirana_varijabla>
  </DomainObject.Predmet.SudioniciListNaziv>
  <DomainObject.Predmet.SudioniciListAdressOIB>
    <izvorni_sadrzaj>
      <item>VETERINARSKA AMBULANTA POREČ d.o.o. POREČ, OIB 30182032532, Mate Vlašića/bb,52440 Poreč</item>
      <item>VETERINARSKA BOLNICA POREČ d.o.o. RIJEKA, OIB 01417607890, Zagrebačka 16,51000 Rijeka</item>
      <item>Dušan Piskavica, Zagrebačka 16,51000 Rijeka</item>
    </izvorni_sadrzaj>
    <derivirana_varijabla naziv="DomainObject.Predmet.SudioniciListAdressOIB_1">
      <item>VETERINARSKA AMBULANTA POREČ d.o.o. POREČ, OIB 30182032532, Mate Vlašića/bb,52440 Poreč</item>
      <item>VETERINARSKA BOLNICA POREČ d.o.o. RIJEKA, OIB 01417607890, Zagrebačka 16,51000 Rijeka</item>
      <item>Dušan Piskavica, Zagrebačka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30182032532</item>
      <item>, OIB 01417607890</item>
      <item>, OIB null</item>
    </izvorni_sadrzaj>
    <derivirana_varijabla naziv="DomainObject.Predmet.SudioniciListNazivOIB_1">
      <item>, OIB 30182032532</item>
      <item>, OIB 01417607890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lipnja 2019.</izvorni_sadrzaj>
    <derivirana_varijabla naziv="DomainObject.Predmet.DatumZadnjeOdrzaneSudskeRadnje_1">14. lipnja 2019.</derivirana_varijabla>
  </DomainObject.Predmet.DatumZadnjeOdrzaneSudskeRadnje>
  <DomainObject.PredzadnjaOdlukaIzPredmeta.DatumDonosenjaOdluke>
    <izvorni_sadrzaj>13. svibnja 2019.</izvorni_sadrzaj>
    <derivirana_varijabla naziv="DomainObject.PredzadnjaOdlukaIzPredmeta.DatumDonosenjaOdluke_1">13. svibnja 2019.</derivirana_varijabla>
  </DomainObject.PredzadnjaOdlukaIzPredmeta.DatumDonosenjaOdluke>
  <DomainObject.PredzadnjaOdlukaIzPredmeta.Oznaka>
    <izvorni_sadrzaj>St-30/2019-23</izvorni_sadrzaj>
    <derivirana_varijabla naziv="DomainObject.PredzadnjaOdlukaIzPredmeta.Oznaka_1">St-30/2019-23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218</properties:Words>
  <properties:Characters>1057</properties:Characters>
  <properties:Lines>44</properties:Lines>
  <properties:Paragraphs>19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2019-07-30T10:30:00Z</dcterms:created>
  <dc:creator>Jasmina Matika</dc:creator>
  <cp:lastModifiedBy>Sanja Prodan</cp:lastModifiedBy>
  <cp:lastPrinted>2019-07-30T10:34:00Z</cp:lastPrinted>
  <dcterms:modified xmlns:xsi="http://www.w3.org/2001/XMLSchema-instance" xsi:type="dcterms:W3CDTF">2019-07-30T10:35:00Z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(St-30-2019-29-prijenos sredstava na račun dužnika (fina).docx)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