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bbf4" w14:paraId="c48bbf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7400F">
        <w:t>672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602E5">
        <w:t>1</w:t>
      </w:r>
      <w:r w:rsidR="00D7400F">
        <w:t>5</w:t>
      </w:r>
      <w:r w:rsidR="00E602E5">
        <w:t>. svibnja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7400F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D7400F">
        <w:t xml:space="preserve">METEO-INT d.o.o., OIB </w:t>
      </w:r>
      <w:r w:rsidR="00D7400F" w:rsidRPr="00D7400F">
        <w:t>92044762758</w:t>
      </w:r>
      <w:r w:rsidR="00D7400F">
        <w:t>,  Zagreb, Aleja lipa 1 H</w:t>
      </w:r>
      <w:r w:rsidR="00830DE3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7400F">
        <w:t xml:space="preserve">185.813,37 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602E5">
        <w:t>1</w:t>
      </w:r>
      <w:r w:rsidR="00D7400F">
        <w:t>5</w:t>
      </w:r>
      <w:r w:rsidR="00E602E5">
        <w:t>. svibnja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205065">
        <w:t>,v.r.</w:t>
      </w:r>
      <w:r w:rsidR="00997C6E">
        <w:t xml:space="preserve"> </w:t>
      </w:r>
    </w:p>
    <w:p w:rsidRDefault="00205065" w:rsidP="00997C6E" w:rsidR="00205065">
      <w:pPr>
        <w:pStyle w:val="Tijeloteksta"/>
        <w:tabs>
          <w:tab w:pos="7080" w:val="center"/>
        </w:tabs>
        <w:spacing w:after="0"/>
        <w:jc w:val="right"/>
      </w:pPr>
    </w:p>
    <w:p w:rsidRDefault="00205065" w:rsidP="007D25E4" w:rsidR="00205065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205065" w:rsidP="007D25E4" w:rsidR="00205065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05065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90BAE"/>
    <w:rsid w:val="007B5AFD"/>
    <w:rsid w:val="007D5A5D"/>
    <w:rsid w:val="007F12D4"/>
    <w:rsid w:val="008155E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7400F"/>
    <w:rsid w:val="00E16171"/>
    <w:rsid w:val="00E26BFC"/>
    <w:rsid w:val="00E5092D"/>
    <w:rsid w:val="00E602E5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5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0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5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0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0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0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0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St-672/2018</izvorni_sadrzaj>
    <derivirana_varijabla naziv="DomainObject.Predmet.OznakaBroj_1">St-672/2018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METEO-INT d.o.o. zastupanog po punomoćniku Momčilo Ivaniš</izvorni_sadrzaj>
    <derivirana_varijabla naziv="DomainObject.Predmet.ProtustrankaFormated_1">  METEO-INT d.o.o. zastupanog po punomoćniku Momčilo Ivaniš</derivirana_varijabla>
  </DomainObject.Predmet.ProtustrankaFormated>
  <DomainObject.Predmet.ProtustrankaFormatedOIB>
    <izvorni_sadrzaj>  METEO-INT d.o.o., OIB 92044762758 zastupanog po punomoćniku Momčilo Ivaniš</izvorni_sadrzaj>
    <derivirana_varijabla naziv="DomainObject.Predmet.ProtustrankaFormatedOIB_1">  METEO-INT d.o.o., OIB 92044762758 zastupanog po punomoćniku Momčilo Ivaniš</derivirana_varijabla>
  </DomainObject.Predmet.ProtustrankaFormatedOIB>
  <DomainObject.Predmet.ProtustrankaFormatedWithAdress>
    <izvorni_sadrzaj> METEO-INT d.o.o., Aleja lipa 1 H, 10000 Zagreb zastupanog po punomoćniku Momčilo Ivaniš</izvorni_sadrzaj>
    <derivirana_varijabla naziv="DomainObject.Predmet.ProtustrankaFormatedWithAdress_1"> METEO-INT d.o.o., Aleja lipa 1 H, 10000 Zagreb zastupanog po punomoćniku Momčilo Ivaniš</derivirana_varijabla>
  </DomainObject.Predmet.ProtustrankaFormatedWithAdress>
  <DomainObject.Predmet.ProtustrankaFormatedWithAdressOIB>
    <izvorni_sadrzaj> METEO-INT d.o.o., OIB 92044762758, Aleja lipa 1 H, 10000 Zagreb zastupanog po punomoćniku Momčilo Ivaniš</izvorni_sadrzaj>
    <derivirana_varijabla naziv="DomainObject.Predmet.ProtustrankaFormatedWithAdressOIB_1"> METEO-INT d.o.o., OIB 92044762758, Aleja lipa 1 H, 10000 Zagreb zastupanog po punomoćniku Momčilo Ivaniš</derivirana_varijabla>
  </DomainObject.Predmet.ProtustrankaFormatedWithAdressOIB>
  <DomainObject.Predmet.ProtustrankaWithAdress>
    <izvorni_sadrzaj>METEO-INT d.o.o. Aleja lipa 1 H, 10000 Zagreb</izvorni_sadrzaj>
    <derivirana_varijabla naziv="DomainObject.Predmet.ProtustrankaWithAdress_1">METEO-INT d.o.o. Aleja lipa 1 H, 10000 Zagreb</derivirana_varijabla>
  </DomainObject.Predmet.ProtustrankaWithAdress>
  <DomainObject.Predmet.ProtustrankaWithAdressOIB>
    <izvorni_sadrzaj>METEO-INT d.o.o., OIB 92044762758, Aleja lipa 1 H, 10000 Zagreb</izvorni_sadrzaj>
    <derivirana_varijabla naziv="DomainObject.Predmet.ProtustrankaWithAdressOIB_1">METEO-INT d.o.o., OIB 92044762758, Aleja lipa 1 H, 10000 Zagreb</derivirana_varijabla>
  </DomainObject.Predmet.ProtustrankaWithAdressOIB>
  <DomainObject.Predmet.ProtustrankaNazivFormated>
    <izvorni_sadrzaj>METEO-INT d.o.o.</izvorni_sadrzaj>
    <derivirana_varijabla naziv="DomainObject.Predmet.ProtustrankaNazivFormated_1">METEO-INT d.o.o.</derivirana_varijabla>
  </DomainObject.Predmet.ProtustrankaNazivFormated>
  <DomainObject.Predmet.ProtustrankaNazivFormatedOIB>
    <izvorni_sadrzaj>METEO-INT d.o.o., OIB 92044762758</izvorni_sadrzaj>
    <derivirana_varijabla naziv="DomainObject.Predmet.ProtustrankaNazivFormatedOIB_1">METEO-INT d.o.o., OIB 92044762758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METEO-INT d.o.o. zastupanog po punomoćniku Momčilo Ivaniš</item>
    </izvorni_sadrzaj>
    <derivirana_varijabla naziv="DomainObject.Predmet.ProtuStrankaListFormated_1">
      <item>METEO-INT d.o.o. zastupanog po punomoćniku Momčilo Ivaniš</item>
    </derivirana_varijabla>
  </DomainObject.Predmet.ProtuStrankaListFormated>
  <DomainObject.Predmet.ProtuStrankaListFormatedOIB>
    <izvorni_sadrzaj>
      <item>METEO-INT d.o.o., OIB 92044762758 zastupanog po punomoćniku Momčilo Ivaniš</item>
    </izvorni_sadrzaj>
    <derivirana_varijabla naziv="DomainObject.Predmet.ProtuStrankaListFormatedOIB_1">
      <item>METEO-INT d.o.o., OIB 92044762758 zastupanog po punomoćniku Momčilo Ivaniš</item>
    </derivirana_varijabla>
  </DomainObject.Predmet.ProtuStrankaListFormatedOIB>
  <DomainObject.Predmet.ProtuStrankaListFormatedWithAdress>
    <izvorni_sadrzaj>
      <item>METEO-INT d.o.o., Aleja lipa 1 H, 10000 Zagreb zastupanog po punomoćniku Momčilo Ivaniš</item>
    </izvorni_sadrzaj>
    <derivirana_varijabla naziv="DomainObject.Predmet.ProtuStrankaListFormatedWithAdress_1">
      <item>METEO-INT d.o.o., Aleja lipa 1 H, 10000 Zagreb zastupanog po punomoćniku Momčilo Ivaniš</item>
    </derivirana_varijabla>
  </DomainObject.Predmet.ProtuStrankaListFormatedWithAdress>
  <DomainObject.Predmet.ProtuStrankaListFormatedWithAdressOIB>
    <izvorni_sadrzaj>
      <item>METEO-INT d.o.o., OIB 92044762758, Aleja lipa 1 H, 10000 Zagreb zastupanog po punomoćniku Momčilo Ivaniš</item>
    </izvorni_sadrzaj>
    <derivirana_varijabla naziv="DomainObject.Predmet.ProtuStrankaListFormatedWithAdressOIB_1">
      <item>METEO-INT d.o.o., OIB 92044762758, Aleja lipa 1 H, 10000 Zagreb zastupanog po punomoćniku Momčilo Ivaniš</item>
    </derivirana_varijabla>
  </DomainObject.Predmet.ProtuStrankaListFormatedWithAdressOIB>
  <DomainObject.Predmet.ProtuStrankaListNazivFormated>
    <izvorni_sadrzaj>
      <item>METEO-INT d.o.o.</item>
    </izvorni_sadrzaj>
    <derivirana_varijabla naziv="DomainObject.Predmet.ProtuStrankaListNazivFormated_1">
      <item>METEO-INT d.o.o.</item>
    </derivirana_varijabla>
  </DomainObject.Predmet.ProtuStrankaListNazivFormated>
  <DomainObject.Predmet.ProtuStrankaListNazivFormatedOIB>
    <izvorni_sadrzaj>
      <item>METEO-INT d.o.o., OIB 92044762758</item>
    </izvorni_sadrzaj>
    <derivirana_varijabla naziv="DomainObject.Predmet.ProtuStrankaListNazivFormatedOIB_1">
      <item>METEO-INT d.o.o., OIB 92044762758</item>
    </derivirana_varijabla>
  </DomainObject.Predmet.ProtuStrankaListNazivFormatedOIB>
  <DomainObject.Predmet.OstaliListFormated>
    <izvorni_sadrzaj>
      <item>Momčilo Ivaniš punomoćnik sudionika u postupku METEO-INT d.o.o.</item>
    </izvorni_sadrzaj>
    <derivirana_varijabla naziv="DomainObject.Predmet.OstaliListFormated_1">
      <item>Momčilo Ivaniš punomoćnik sudionika u postupku METEO-INT d.o.o.</item>
    </derivirana_varijabla>
  </DomainObject.Predmet.OstaliListFormated>
  <DomainObject.Predmet.OstaliListFormatedOIB>
    <izvorni_sadrzaj>
      <item>Momčilo Ivaniš, OIB 63007575337 punomoćnik sudionika u postupku METEO-INT d.o.o.</item>
    </izvorni_sadrzaj>
    <derivirana_varijabla naziv="DomainObject.Predmet.OstaliListFormatedOIB_1">
      <item>Momčilo Ivaniš, OIB 63007575337 punomoćnik sudionika u postupku METEO-INT d.o.o.</item>
    </derivirana_varijabla>
  </DomainObject.Predmet.OstaliListFormatedOIB>
  <DomainObject.Predmet.OstaliListFormatedWithAdress>
    <izvorni_sadrzaj>
      <item>Momčilo Ivaniš punomoćnik sudionika u postupku METEO-INT d.o.o.</item>
    </izvorni_sadrzaj>
    <derivirana_varijabla naziv="DomainObject.Predmet.OstaliListFormatedWithAdress_1">
      <item>Momčilo Ivaniš punomoćnik sudionika u postupku METEO-INT d.o.o.</item>
    </derivirana_varijabla>
  </DomainObject.Predmet.OstaliListFormatedWithAdress>
  <DomainObject.Predmet.OstaliListFormatedWithAdressOIB>
    <izvorni_sadrzaj>
      <item>Momčilo Ivaniš, OIB 63007575337 punomoćnik sudionika u postupku METEO-INT d.o.o.</item>
    </izvorni_sadrzaj>
    <derivirana_varijabla naziv="DomainObject.Predmet.OstaliListFormatedWithAdressOIB_1">
      <item>Momčilo Ivaniš, OIB 63007575337 punomoćnik sudionika u postupku METEO-INT d.o.o.</item>
    </derivirana_varijabla>
  </DomainObject.Predmet.OstaliListFormatedWithAdressOIB>
  <DomainObject.Predmet.OstaliListNazivFormated>
    <izvorni_sadrzaj>
      <item>Momčilo Ivaniš</item>
    </izvorni_sadrzaj>
    <derivirana_varijabla naziv="DomainObject.Predmet.OstaliListNazivFormated_1">
      <item>Momčilo Ivaniš</item>
    </derivirana_varijabla>
  </DomainObject.Predmet.OstaliListNazivFormated>
  <DomainObject.Predmet.OstaliListNazivFormatedOIB>
    <izvorni_sadrzaj>
      <item>Momčilo Ivaniš, OIB 63007575337</item>
    </izvorni_sadrzaj>
    <derivirana_varijabla naziv="DomainObject.Predmet.OstaliListNazivFormatedOIB_1">
      <item>Momčilo Ivaniš, OIB 63007575337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METEO-INT d.o.o.</izvorni_sadrzaj>
    <derivirana_varijabla naziv="DomainObject.Predmet.ProtustrankaIDrugi_1">METEO-INT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METEO-INT d.o.o., OIB 92044762758, Aleja lipa 1 H, 10000 Zagreb</izvorni_sadrzaj>
    <derivirana_varijabla naziv="DomainObject.Predmet.ProtustrankaIDrugiAdressOIB_1">METEO-INT d.o.o., OIB 92044762758, Aleja lipa 1 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METEO-INT d.o.o.</item>
      <item>Momčilo Ivaniš</item>
    </izvorni_sadrzaj>
    <derivirana_varijabla naziv="DomainObject.Predmet.SudioniciListNaziv_1">
      <item>FINA Regionalni centar Zagreb</item>
      <item>METEO-INT d.o.o.</item>
      <item>Momčilo Ivaniš</item>
    </derivirana_varijabla>
  </DomainObject.Predmet.SudioniciListNaziv>
  <DomainObject.Predmet.SudioniciListAdressOIB>
    <izvorni_sadrzaj>
      <item>FINA Regionalni centar Zagreb, OIB 85821130368, Trg svibanjskih žrtava 1995.1,10000 Zagreb</item>
      <item>METEO-INT d.o.o., OIB 92044762758, Aleja lipa 1 H,10000 Zagreb</item>
      <item>Momčilo Ivaniš, OIB 63007575337</item>
    </izvorni_sadrzaj>
    <derivirana_varijabla naziv="DomainObject.Predmet.SudioniciListAdressOIB_1">
      <item>FINA Regionalni centar Zagreb, OIB 85821130368, Trg svibanjskih žrtava 1995.1,10000 Zagreb</item>
      <item>METEO-INT d.o.o., OIB 92044762758, Aleja lipa 1 H,10000 Zagreb</item>
      <item>Momčilo Ivaniš, OIB 63007575337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92044762758</item>
      <item>, OIB 63007575337</item>
    </izvorni_sadrzaj>
    <derivirana_varijabla naziv="DomainObject.Predmet.SudioniciListNazivOIB_1">
      <item>, OIB 85821130368</item>
      <item>, OIB 92044762758</item>
      <item>, OIB 63007575337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1321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2018-05-15T07:24:00Z</dcterms:created>
  <dc:creator>ilukac</dc:creator>
  <cp:lastModifiedBy>Višnja Svečak</cp:lastModifiedBy>
  <cp:lastPrinted>2018-05-15T07:24:00Z</cp:lastPrinted>
  <dcterms:modified xmlns:xsi="http://www.w3.org/2001/XMLSchema-instance" xsi:type="dcterms:W3CDTF">2018-05-15T07:26:00Z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672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