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129d" w14:paraId="c31129d" w:rsidRDefault="00A256D4" w:rsidP="00A256D4" w:rsidR="00A256D4">
      <w:pPr>
        <w15:collapsed w:val="false"/>
      </w:pPr>
      <w:bookmarkStart w:name="_GoBack" w:id="0"/>
      <w:bookmarkEnd w:id="0"/>
    </w:p>
    <w:p w:rsidRDefault="00A256D4" w:rsidP="00A256D4" w:rsidR="00A256D4"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</w:p>
    <w:p w:rsidRDefault="00A256D4" w:rsidP="00A256D4" w:rsidR="00A256D4">
      <w:pPr>
        <w:spacing w:after="0"/>
      </w:pPr>
      <w:r>
        <w:t xml:space="preserve">REPUBLIKA HRVATSKA </w:t>
      </w:r>
    </w:p>
    <w:p w:rsidRDefault="00A256D4" w:rsidP="00A256D4" w:rsidR="00A256D4">
      <w:pPr>
        <w:spacing w:after="0"/>
      </w:pPr>
      <w:r>
        <w:t>Trgovački sud u Zagrebu</w:t>
      </w:r>
    </w:p>
    <w:p w:rsidRDefault="00A256D4" w:rsidP="00A256D4" w:rsidR="00A256D4">
      <w:pPr>
        <w:spacing w:after="0"/>
      </w:pPr>
      <w:r>
        <w:t xml:space="preserve">  Zagreb, Amruševa 2/II</w:t>
      </w:r>
    </w:p>
    <w:p w:rsidRDefault="00A256D4" w:rsidP="00A256D4" w:rsidR="00A256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90.St-2843/2015</w:t>
      </w:r>
    </w:p>
    <w:p w:rsidRDefault="00A256D4" w:rsidP="00A256D4" w:rsidR="00A256D4">
      <w:r>
        <w:t xml:space="preserve"> </w:t>
      </w:r>
      <w:r>
        <w:tab/>
        <w:t>Trgovački sud u Zagrebu, u skraćenom stečajnom postupku temeljem odredbe članka 430. Stečajnog zakona (“Narodne novine” broj 71/15, dalje: SZ), dana 22. ožujka 2016.g. objavljuje:</w:t>
      </w:r>
    </w:p>
    <w:p w:rsidRDefault="00A256D4" w:rsidP="00A256D4" w:rsidR="00A256D4">
      <w:pPr>
        <w:jc w:val="center"/>
      </w:pPr>
      <w:r w:rsidRPr="00A256D4">
        <w:rPr>
          <w:b/>
        </w:rPr>
        <w:t>O G L A S</w:t>
      </w:r>
    </w:p>
    <w:p w:rsidRDefault="00A256D4" w:rsidP="00A256D4" w:rsidR="00A256D4">
      <w:r>
        <w:t xml:space="preserve">I </w:t>
      </w:r>
      <w:r>
        <w:tab/>
        <w:t>Za dužnika</w:t>
      </w:r>
      <w:r w:rsidR="00EF38DF">
        <w:t xml:space="preserve"> HRVATSKI SAVEZ MLADEŠKIH UDRUGA</w:t>
      </w:r>
      <w:r>
        <w:t>,</w:t>
      </w:r>
      <w:r w:rsidR="00EF38DF">
        <w:t xml:space="preserve"> Zagreb, Ilica 10,</w:t>
      </w:r>
      <w:r>
        <w:t xml:space="preserve"> OIB: </w:t>
      </w:r>
      <w:r w:rsidR="00EF38DF">
        <w:t>51965229042</w:t>
      </w:r>
      <w:r>
        <w:t>.</w:t>
      </w:r>
    </w:p>
    <w:p w:rsidRDefault="00A256D4" w:rsidP="00A256D4" w:rsidR="00A256D4">
      <w:r>
        <w:t>II</w:t>
      </w:r>
      <w:r>
        <w:tab/>
        <w:t xml:space="preserve">Iznos duga evidentiran na temelju neizvršenih osnova za plaćanje je 142.928,48 kn. </w:t>
      </w:r>
    </w:p>
    <w:p w:rsidRDefault="00A256D4" w:rsidP="00A256D4" w:rsidR="00A256D4">
      <w: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256D4" w:rsidP="00A256D4" w:rsidR="00A256D4"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256D4" w:rsidP="00A256D4" w:rsidR="00A256D4">
      <w:pPr>
        <w:spacing w:after="0"/>
      </w:pPr>
      <w:r>
        <w:t>V</w:t>
      </w:r>
      <w:r>
        <w:tab/>
        <w:t>UPOZORENJE:</w:t>
      </w:r>
    </w:p>
    <w:p w:rsidRDefault="00A256D4" w:rsidP="00A256D4" w:rsidR="00A256D4">
      <w:pPr>
        <w:spacing w:after="0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A256D4" w:rsidP="00A256D4" w:rsidR="00A256D4">
      <w:r>
        <w:t>U tom slučaju sud će po službenoj dužnosti donijeti rješenje o otvaranju i zaključenju skraćenog stečajnog postupka.</w:t>
      </w:r>
    </w:p>
    <w:p w:rsidRDefault="00A256D4" w:rsidP="00A256D4" w:rsidR="00A256D4">
      <w:pPr>
        <w:jc w:val="center"/>
      </w:pPr>
      <w:r>
        <w:t>Zagreb, 22. ožujka 2016.g.</w:t>
      </w:r>
    </w:p>
    <w:p w:rsidRDefault="00A256D4" w:rsidP="00A256D4" w:rsidR="00A256D4"/>
    <w:p w:rsidRDefault="00A256D4" w:rsidP="00A256D4" w:rsidR="00A256D4">
      <w:pPr>
        <w:spacing w:after="0"/>
        <w:jc w:val="right"/>
      </w:pPr>
      <w:r>
        <w:t xml:space="preserve">        Sudac:</w:t>
      </w:r>
    </w:p>
    <w:p w:rsidRDefault="00A256D4" w:rsidP="00A256D4" w:rsidR="00A256D4">
      <w:pPr>
        <w:spacing w:after="0"/>
        <w:jc w:val="right"/>
      </w:pPr>
      <w:r>
        <w:t xml:space="preserve">    Sandra Rotar Vogrin </w:t>
      </w:r>
    </w:p>
    <w:p w:rsidRDefault="003279B2" w:rsidP="001E60FF" w:rsidR="003279B2" w:rsidRPr="001E60FF"/>
    <w:sectPr w:rsidSect="00ED6AA8" w:rsidR="003279B2" w:rsidRPr="001E60F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1D2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6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1D2C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B35AB"/>
    <w:rsid w:val="000B6A44"/>
    <w:rsid w:val="00144CF8"/>
    <w:rsid w:val="0017795A"/>
    <w:rsid w:val="001C47BB"/>
    <w:rsid w:val="001D474B"/>
    <w:rsid w:val="001E3342"/>
    <w:rsid w:val="001E60FF"/>
    <w:rsid w:val="002358A6"/>
    <w:rsid w:val="0026439F"/>
    <w:rsid w:val="00275833"/>
    <w:rsid w:val="002841D7"/>
    <w:rsid w:val="003279B2"/>
    <w:rsid w:val="003D2682"/>
    <w:rsid w:val="003E31D6"/>
    <w:rsid w:val="004717B0"/>
    <w:rsid w:val="004C7490"/>
    <w:rsid w:val="004D12D6"/>
    <w:rsid w:val="0050562B"/>
    <w:rsid w:val="00517BF2"/>
    <w:rsid w:val="00546F8A"/>
    <w:rsid w:val="005F6BB3"/>
    <w:rsid w:val="0060613D"/>
    <w:rsid w:val="006078DE"/>
    <w:rsid w:val="00647E49"/>
    <w:rsid w:val="0067475D"/>
    <w:rsid w:val="006E0EEE"/>
    <w:rsid w:val="007122B2"/>
    <w:rsid w:val="00791D2C"/>
    <w:rsid w:val="007B0B13"/>
    <w:rsid w:val="007E7ACD"/>
    <w:rsid w:val="007F0152"/>
    <w:rsid w:val="00854216"/>
    <w:rsid w:val="008C1DFF"/>
    <w:rsid w:val="008C458D"/>
    <w:rsid w:val="008E7A35"/>
    <w:rsid w:val="00900D72"/>
    <w:rsid w:val="00903046"/>
    <w:rsid w:val="00922CD1"/>
    <w:rsid w:val="0093505F"/>
    <w:rsid w:val="00A256D4"/>
    <w:rsid w:val="00A74195"/>
    <w:rsid w:val="00A90B79"/>
    <w:rsid w:val="00AA4C98"/>
    <w:rsid w:val="00AB0F04"/>
    <w:rsid w:val="00AE518C"/>
    <w:rsid w:val="00BB5F88"/>
    <w:rsid w:val="00C30569"/>
    <w:rsid w:val="00CA316C"/>
    <w:rsid w:val="00D90876"/>
    <w:rsid w:val="00E75169"/>
    <w:rsid w:val="00ED6CFA"/>
    <w:rsid w:val="00EF38DF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6BB3"/>
    <w:pPr>
      <w:spacing w:lineRule="auto" w:line="276" w:after="200"/>
    </w:pPr>
    <w:rPr>
      <w:rFonts w:cstheme="minorBidi" w:eastAsiaTheme="minorHAnsi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lineRule="auto" w:line="240" w:after="0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1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D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D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D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D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6BB3"/>
    <w:pPr>
      <w:spacing w:after="200" w:line="276" w:lineRule="auto"/>
    </w:pPr>
    <w:rPr>
      <w:rFonts w:cstheme="minorBidi" w:eastAsiaTheme="minorHAnsi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after="0" w:line="240" w:lineRule="auto"/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after="0" w:line="240" w:lineRule="auto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1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D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D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D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D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31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73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2843</izvorni_sadrzaj>
    <derivirana_varijabla naziv="DomainObject.Predmet.Broj_1">2843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St-2843/2015</izvorni_sadrzaj>
    <derivirana_varijabla naziv="DomainObject.Predmet.OznakaBroj_1">St-2843/2015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MLADEŠKIH UDRUGA</izvorni_sadrzaj>
    <derivirana_varijabla naziv="DomainObject.Predmet.ProtustrankaFormated_1">  HRVATSKI SAVEZ MLADEŠKIH UDRUGA</derivirana_varijabla>
  </DomainObject.Predmet.ProtustrankaFormated>
  <DomainObject.Predmet.ProtustrankaFormatedOIB>
    <izvorni_sadrzaj>  HRVATSKI SAVEZ MLADEŠKIH UDRUGA, OIB 51965229042</izvorni_sadrzaj>
    <derivirana_varijabla naziv="DomainObject.Predmet.ProtustrankaFormatedOIB_1">  HRVATSKI SAVEZ MLADEŠKIH UDRUGA, OIB 51965229042</derivirana_varijabla>
  </DomainObject.Predmet.ProtustrankaFormatedOIB>
  <DomainObject.Predmet.ProtustrankaFormatedWithAdress>
    <izvorni_sadrzaj> HRVATSKI SAVEZ MLADEŠKIH UDRUGA, Ilica 10, 10000 Zagreb</izvorni_sadrzaj>
    <derivirana_varijabla naziv="DomainObject.Predmet.ProtustrankaFormatedWithAdress_1"> HRVATSKI SAVEZ MLADEŠKIH UDRUGA, Ilica 10, 10000 Zagreb</derivirana_varijabla>
  </DomainObject.Predmet.ProtustrankaFormatedWithAdress>
  <DomainObject.Predmet.ProtustrankaFormatedWithAdressOIB>
    <izvorni_sadrzaj> HRVATSKI SAVEZ MLADEŠKIH UDRUGA, OIB 51965229042, Ilica 10, 10000 Zagreb</izvorni_sadrzaj>
    <derivirana_varijabla naziv="DomainObject.Predmet.ProtustrankaFormatedWithAdressOIB_1"> HRVATSKI SAVEZ MLADEŠKIH UDRUGA, OIB 51965229042, Ilica 10, 10000 Zagreb</derivirana_varijabla>
  </DomainObject.Predmet.ProtustrankaFormatedWithAdressOIB>
  <DomainObject.Predmet.ProtustrankaWithAdress>
    <izvorni_sadrzaj>HRVATSKI SAVEZ MLADEŠKIH UDRUGA Ilica 10, 10000 Zagreb</izvorni_sadrzaj>
    <derivirana_varijabla naziv="DomainObject.Predmet.ProtustrankaWithAdress_1">HRVATSKI SAVEZ MLADEŠKIH UDRUGA Ilica 10, 10000 Zagreb</derivirana_varijabla>
  </DomainObject.Predmet.ProtustrankaWithAdress>
  <DomainObject.Predmet.ProtustrankaWithAdressOIB>
    <izvorni_sadrzaj>HRVATSKI SAVEZ MLADEŠKIH UDRUGA, OIB 51965229042, Ilica 10, 10000 Zagreb</izvorni_sadrzaj>
    <derivirana_varijabla naziv="DomainObject.Predmet.ProtustrankaWithAdressOIB_1">HRVATSKI SAVEZ MLADEŠKIH UDRUGA, OIB 51965229042, Ilica 10, 10000 Zagreb</derivirana_varijabla>
  </DomainObject.Predmet.ProtustrankaWithAdressOIB>
  <DomainObject.Predmet.ProtustrankaNazivFormated>
    <izvorni_sadrzaj>HRVATSKI SAVEZ MLADEŠKIH UDRUGA</izvorni_sadrzaj>
    <derivirana_varijabla naziv="DomainObject.Predmet.ProtustrankaNazivFormated_1">HRVATSKI SAVEZ MLADEŠKIH UDRUGA</derivirana_varijabla>
  </DomainObject.Predmet.ProtustrankaNazivFormated>
  <DomainObject.Predmet.ProtustrankaNazivFormatedOIB>
    <izvorni_sadrzaj>HRVATSKI SAVEZ MLADEŠKIH UDRUGA, OIB 51965229042</izvorni_sadrzaj>
    <derivirana_varijabla naziv="DomainObject.Predmet.ProtustrankaNazivFormatedOIB_1">HRVATSKI SAVEZ MLADEŠKIH UDRUGA, OIB 51965229042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SAVEZ MLADEŠKIH UDRUGA</item>
    </izvorni_sadrzaj>
    <derivirana_varijabla naziv="DomainObject.Predmet.ProtuStrankaListFormated_1">
      <item>HRVATSKI SAVEZ MLADEŠKIH UDRUGA</item>
    </derivirana_varijabla>
  </DomainObject.Predmet.ProtuStrankaListFormated>
  <DomainObject.Predmet.ProtuStrankaListFormatedOIB>
    <izvorni_sadrzaj>
      <item>HRVATSKI SAVEZ MLADEŠKIH UDRUGA, OIB 51965229042</item>
    </izvorni_sadrzaj>
    <derivirana_varijabla naziv="DomainObject.Predmet.ProtuStrankaListFormatedOIB_1">
      <item>HRVATSKI SAVEZ MLADEŠKIH UDRUGA, OIB 51965229042</item>
    </derivirana_varijabla>
  </DomainObject.Predmet.ProtuStrankaListFormatedOIB>
  <DomainObject.Predmet.ProtuStrankaListFormatedWithAdress>
    <izvorni_sadrzaj>
      <item>HRVATSKI SAVEZ MLADEŠKIH UDRUGA, Ilica 10, 10000 Zagreb</item>
    </izvorni_sadrzaj>
    <derivirana_varijabla naziv="DomainObject.Predmet.ProtuStrankaListFormatedWithAdress_1">
      <item>HRVATSKI SAVEZ MLADEŠKIH UDRUGA, Ilica 10, 10000 Zagreb</item>
    </derivirana_varijabla>
  </DomainObject.Predmet.ProtuStrankaListFormatedWithAdress>
  <DomainObject.Predmet.ProtuStrankaListFormatedWithAdressOIB>
    <izvorni_sadrzaj>
      <item>HRVATSKI SAVEZ MLADEŠKIH UDRUGA, OIB 51965229042, Ilica 10, 10000 Zagreb</item>
    </izvorni_sadrzaj>
    <derivirana_varijabla naziv="DomainObject.Predmet.ProtuStrankaListFormatedWithAdressOIB_1">
      <item>HRVATSKI SAVEZ MLADEŠKIH UDRUGA, OIB 51965229042, Ilica 10, 10000 Zagreb</item>
    </derivirana_varijabla>
  </DomainObject.Predmet.ProtuStrankaListFormatedWithAdressOIB>
  <DomainObject.Predmet.ProtuStrankaListNazivFormated>
    <izvorni_sadrzaj>
      <item>HRVATSKI SAVEZ MLADEŠKIH UDRUGA</item>
    </izvorni_sadrzaj>
    <derivirana_varijabla naziv="DomainObject.Predmet.ProtuStrankaListNazivFormated_1">
      <item>HRVATSKI SAVEZ MLADEŠKIH UDRUGA</item>
    </derivirana_varijabla>
  </DomainObject.Predmet.ProtuStrankaListNazivFormated>
  <DomainObject.Predmet.ProtuStrankaListNazivFormatedOIB>
    <izvorni_sadrzaj>
      <item>HRVATSKI SAVEZ MLADEŠKIH UDRUGA, OIB 51965229042</item>
    </izvorni_sadrzaj>
    <derivirana_varijabla naziv="DomainObject.Predmet.ProtuStrankaListNazivFormatedOIB_1">
      <item>HRVATSKI SAVEZ MLADEŠKIH UDRUGA, OIB 51965229042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SAVEZ MLADEŠKIH UDRUGA</izvorni_sadrzaj>
    <derivirana_varijabla naziv="DomainObject.Predmet.ProtustrankaIDrugi_1">HRVATSKI SAVEZ MLADEŠKIH UDRUGA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SAVEZ MLADEŠKIH UDRUGA, OIB 51965229042, Ilica 10, 10000 Zagreb</izvorni_sadrzaj>
    <derivirana_varijabla naziv="DomainObject.Predmet.ProtustrankaIDrugiAdressOIB_1">HRVATSKI SAVEZ MLADEŠKIH UDRUGA, OIB 51965229042, Ilica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SAVEZ MLADEŠKIH UDRUGA</item>
    </izvorni_sadrzaj>
    <derivirana_varijabla naziv="DomainObject.Predmet.SudioniciListNaziv_1">
      <item>FINA Regionalni centar Zagreb</item>
      <item>HRVATSKI SAVEZ MLADEŠKIH UDRUGA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SAVEZ MLADEŠKIH UDRUGA, OIB 51965229042, Ilica 10,10000 Zagreb</item>
    </izvorni_sadrzaj>
    <derivirana_varijabla naziv="DomainObject.Predmet.SudioniciListAdressOIB_1">
      <item>FINA Regionalni centar Zagreb, OIB 85821130368, Trg svibanjskih žrtava 1995. 1,10000 Zagreb</item>
      <item>HRVATSKI SAVEZ MLADEŠKIH UDRUGA, OIB 51965229042, Ilica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51965229042</item>
    </izvorni_sadrzaj>
    <derivirana_varijabla naziv="DomainObject.Predmet.SudioniciListNazivOIB_1">
      <item>, OIB 85821130368</item>
      <item>, OIB 51965229042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1279</properties:Characters>
  <properties:Lines>31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2016-03-22T13:06:00Z</dcterms:created>
  <dc:creator>Višnja Jurlina</dc:creator>
  <cp:lastModifiedBy>Višnja Jurlina</cp:lastModifiedBy>
  <cp:lastPrinted>2016-03-22T13:10:00Z</cp:lastPrinted>
  <dcterms:modified xmlns:xsi="http://www.w3.org/2001/XMLSchema-instance" xsi:type="dcterms:W3CDTF">2016-03-22T13:15:00Z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