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37ae" w14:paraId="47737ae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F7687A">
        <w:t>208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F7687A">
        <w:t>10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C6673">
        <w:t>4</w:t>
      </w:r>
      <w:r w:rsidR="000E039A">
        <w:t xml:space="preserve">. </w:t>
      </w:r>
      <w:r w:rsidR="00F7687A">
        <w:t>listopada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F7687A">
        <w:t>A.N. VISION j.</w:t>
      </w:r>
      <w:r w:rsidR="00F7687A" w:rsidRPr="00A56DCC">
        <w:t xml:space="preserve">d.o.o., </w:t>
      </w:r>
      <w:r w:rsidR="00F7687A">
        <w:t>Kolan</w:t>
      </w:r>
      <w:r w:rsidR="00F7687A" w:rsidRPr="00A56DCC">
        <w:t xml:space="preserve">, </w:t>
      </w:r>
      <w:r w:rsidR="00F7687A">
        <w:t>Kolanjski Gajac B 2</w:t>
      </w:r>
      <w:r w:rsidR="00F7687A" w:rsidRPr="00A56DCC">
        <w:t xml:space="preserve">, OIB: </w:t>
      </w:r>
      <w:r w:rsidR="00F7687A">
        <w:t>12898864634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723ED7">
        <w:t>8</w:t>
      </w:r>
      <w:r w:rsidR="00076762">
        <w:t>,</w:t>
      </w:r>
      <w:r w:rsidR="00AE6B08">
        <w:t>42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AE6B08" w:rsidR="00F7687A">
      <w:pPr>
        <w:jc w:val="both"/>
      </w:pPr>
      <w:r w:rsidRPr="00816C78">
        <w:t>Za stečajnog dužnika:</w:t>
      </w:r>
      <w:r>
        <w:t xml:space="preserve"> </w:t>
      </w:r>
      <w:r w:rsidR="00AE6B08">
        <w:t>nitko, dostava uredna</w:t>
      </w:r>
    </w:p>
    <w:p w:rsidRDefault="002C6673" w:rsidP="002C6673" w:rsidR="002C6673" w:rsidRPr="00816C78">
      <w:pPr>
        <w:jc w:val="both"/>
      </w:pPr>
      <w:r w:rsidRPr="00816C78">
        <w:t xml:space="preserve">                                       </w:t>
      </w:r>
    </w:p>
    <w:p w:rsidRDefault="002C6673" w:rsidP="002C6673" w:rsidR="002C6673">
      <w:pPr>
        <w:jc w:val="both"/>
      </w:pPr>
      <w:r w:rsidRPr="00816C78">
        <w:t>Za predlagatelja</w:t>
      </w:r>
      <w:r>
        <w:t>:  nitko</w:t>
      </w:r>
    </w:p>
    <w:p w:rsidRDefault="002C6673" w:rsidP="002C6673" w:rsidR="002C6673">
      <w:pPr>
        <w:jc w:val="both"/>
      </w:pPr>
    </w:p>
    <w:p w:rsidRDefault="002C6673" w:rsidP="00AE6B08" w:rsidR="00BE31FC">
      <w:pPr>
        <w:jc w:val="both"/>
      </w:pPr>
      <w:r w:rsidRPr="002C241F">
        <w:t>S</w:t>
      </w:r>
      <w:r>
        <w:t>utkinja</w:t>
      </w:r>
      <w:r w:rsidRPr="002C241F">
        <w:t xml:space="preserve"> objavljuje da </w:t>
      </w:r>
      <w:r w:rsidR="00AE6B08">
        <w:t>nema uvjeta za održavanje današnjeg ročišta.</w:t>
      </w:r>
    </w:p>
    <w:p w:rsidRDefault="00BE31FC" w:rsidP="00BE31FC" w:rsidR="00BE31FC" w:rsidRPr="000124EC">
      <w:pPr>
        <w:jc w:val="both"/>
        <w:rPr>
          <w:b/>
        </w:rPr>
      </w:pPr>
    </w:p>
    <w:p w:rsidRDefault="00BE31FC" w:rsidP="00BE31FC" w:rsidR="00BE31FC" w:rsidRPr="007A3E16">
      <w:pPr>
        <w:jc w:val="both"/>
      </w:pPr>
      <w:r w:rsidRPr="007A3E16">
        <w:t>Odluka će biti donesena u zakonskom roku.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jc w:val="both"/>
      </w:pPr>
      <w:r w:rsidRPr="002C241F">
        <w:t xml:space="preserve">Dovršeno u </w:t>
      </w:r>
      <w:r w:rsidR="00AE6B08">
        <w:t>8,44</w:t>
      </w:r>
      <w:r>
        <w:t xml:space="preserve"> sati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ind w:firstLine="708"/>
        <w:jc w:val="both"/>
      </w:pPr>
    </w:p>
    <w:p w:rsidRDefault="00BE31FC" w:rsidP="00BE31FC" w:rsidR="00BE31FC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BE31FC" w:rsidP="00BE31FC" w:rsidR="00BE31FC" w:rsidRPr="002C241F"/>
    <w:p w:rsidRDefault="00BE31FC" w:rsidP="00BE31FC" w:rsidR="00BE31FC" w:rsidRPr="002C241F">
      <w:pPr>
        <w:jc w:val="both"/>
      </w:pPr>
    </w:p>
    <w:p w:rsidRDefault="00BE31FC" w:rsidP="00BE31FC" w:rsidR="00BE31FC" w:rsidRPr="002C241F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A25693" w:rsidP="00BE31FC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6B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F7687A">
      <w:t>208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F7687A">
      <w:t>10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23741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C6673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14F2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6EDB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76A1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E6B08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04E4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7687A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E7C99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76A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A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A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A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A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76A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A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A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A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A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listopada 2018.</izvorni_sadrzaj>
    <derivirana_varijabla naziv="DomainObject.StvarniPocetakDatum_1">4. listopada 2018.</derivirana_varijabla>
  </DomainObject.StvarniPocetakDatum>
  <DomainObject.StvarniZavrsetakDatum>
    <izvorni_sadrzaj>4. listopada 2018.</izvorni_sadrzaj>
    <derivirana_varijabla naziv="DomainObject.StvarniZavrsetakDatum_1">4. listopada 2018.</derivirana_varijabla>
  </DomainObject.StvarniZavrsetakDatum>
  <DomainObject.PlaniraniZavrsetakDatum>
    <izvorni_sadrzaj>4. listopada 2018.</izvorni_sadrzaj>
    <derivirana_varijabla naziv="DomainObject.PlaniraniZavrsetakDatum_1">4. listopada 2018.</derivirana_varijabla>
  </DomainObject.PlaniraniZavrsetakDatum>
  <DomainObject.PlaniraniPocetakDatum>
    <izvorni_sadrzaj>4. listopada 2018.</izvorni_sadrzaj>
    <derivirana_varijabla naziv="DomainObject.PlaniraniPocetakDatum_1">4. listopada 2018.</derivirana_varijabla>
  </DomainObject.PlaniraniPocetakDatum>
  <DomainObject.StvarniPocetakVrijeme>
    <izvorni_sadrzaj>08:42</izvorni_sadrzaj>
    <derivirana_varijabla naziv="DomainObject.StvarniPocetakVrijeme_1">08:42</derivirana_varijabla>
  </DomainObject.StvarniPocetakVrijeme>
  <DomainObject.StvarniZavrsetakVrijeme>
    <izvorni_sadrzaj>08:44</izvorni_sadrzaj>
    <derivirana_varijabla naziv="DomainObject.StvarniZavrsetakVrijeme_1">08:44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listopada 2018.</izvorni_sadrzaj>
    <derivirana_varijabla naziv="DomainObject.Zapisnik.DatumKreiranja_1">4.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St-208/2018-15</izvorni_sadrzaj>
    <derivirana_varijabla naziv="DomainObject.Zapisnik.Oznaka_1">St-208/2018-15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St-208/2018</izvorni_sadrzaj>
    <derivirana_varijabla naziv="DomainObject.Predmet.OznakaBroj_1">St-208/2018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A.N. VISION jednostavno društvo s ograničenom odgovornošću za ugostiteljstvo i usluge</izvorni_sadrzaj>
    <derivirana_varijabla naziv="DomainObject.Predmet.ProtustrankaFormated_1">  A.N. VISION jednostavno društvo s ograničenom odgovornošću za ugostiteljstvo i usluge</derivirana_varijabla>
  </DomainObject.Predmet.ProtustrankaFormated>
  <DomainObject.Predmet.ProtustrankaFormatedOIB>
    <izvorni_sadrzaj>  A.N. VISION jednostavno društvo s ograničenom odgovornošću za ugostiteljstvo i usluge, OIB 12898864634</izvorni_sadrzaj>
    <derivirana_varijabla naziv="DomainObject.Predmet.ProtustrankaFormatedOIB_1">  A.N. VISION jednostavno društvo s ograničenom odgovornošću za ugostiteljstvo i usluge, OIB 12898864634</derivirana_varijabla>
  </DomainObject.Predmet.ProtustrankaFormatedOIB>
  <DomainObject.Predmet.ProtustrankaFormatedWithAdress>
    <izvorni_sadrzaj> A.N. VISION jednostavno društvo s ograničenom odgovornošću za ugostiteljstvo i usluge, Kolanjski Gajac/B 2, 23250 Kolan</izvorni_sadrzaj>
    <derivirana_varijabla naziv="DomainObject.Predmet.ProtustrankaFormatedWithAdress_1"> A.N. VISION jednostavno društvo s ograničenom odgovornošću za ugostiteljstvo i usluge, Kolanjski Gajac/B 2, 23250 Kolan</derivirana_varijabla>
  </DomainObject.Predmet.ProtustrankaFormatedWithAdress>
  <DomainObject.Predmet.ProtustrankaFormatedWithAdressOIB>
    <izvorni_sadrzaj> A.N. VISION jednostavno društvo s ograničenom odgovornošću za ugostiteljstvo i usluge, OIB 12898864634, Kolanjski Gajac/B 2, 23250 Kolan</izvorni_sadrzaj>
    <derivirana_varijabla naziv="DomainObject.Predmet.ProtustrankaFormatedWithAdressOIB_1"> A.N. VISION jednostavno društvo s ograničenom odgovornošću za ugostiteljstvo i usluge, OIB 12898864634, Kolanjski Gajac/B 2, 23250 Kolan</derivirana_varijabla>
  </DomainObject.Predmet.ProtustrankaFormatedWithAdressOIB>
  <DomainObject.Predmet.ProtustrankaWithAdress>
    <izvorni_sadrzaj>A.N. VISION jednostavno društvo s ograničenom odgovornošću za ugostiteljstvo i usluge Kolanjski Gajac/B 2, 23250 Kolan</izvorni_sadrzaj>
    <derivirana_varijabla naziv="DomainObject.Predmet.ProtustrankaWithAdress_1">A.N. VISION jednostavno društvo s ograničenom odgovornošću za ugostiteljstvo i usluge Kolanjski Gajac/B 2, 23250 Kolan</derivirana_varijabla>
  </DomainObject.Predmet.ProtustrankaWithAdress>
  <DomainObject.Predmet.ProtustrankaWithAdressOIB>
    <izvorni_sadrzaj>A.N. VISION jednostavno društvo s ograničenom odgovornošću za ugostiteljstvo i usluge, OIB 12898864634, Kolanjski Gajac/B 2, 23250 Kolan</izvorni_sadrzaj>
    <derivirana_varijabla naziv="DomainObject.Predmet.ProtustrankaWithAdressOIB_1">A.N. VISION jednostavno društvo s ograničenom odgovornošću za ugostiteljstvo i usluge, OIB 12898864634, Kolanjski Gajac/B 2, 23250 Kolan</derivirana_varijabla>
  </DomainObject.Predmet.ProtustrankaWithAdressOIB>
  <DomainObject.Predmet.ProtustrankaNazivFormated>
    <izvorni_sadrzaj>A.N. VISION jednostavno društvo s ograničenom odgovornošću za ugostiteljstvo i usluge</izvorni_sadrzaj>
    <derivirana_varijabla naziv="DomainObject.Predmet.ProtustrankaNazivFormated_1">A.N. VISION jednostavno društvo s ograničenom odgovornošću za ugostiteljstvo i usluge</derivirana_varijabla>
  </DomainObject.Predmet.ProtustrankaNazivFormated>
  <DomainObject.Predmet.ProtustrankaNazivFormatedOIB>
    <izvorni_sadrzaj>A.N. VISION jednostavno društvo s ograničenom odgovornošću za ugostiteljstvo i usluge, OIB 12898864634</izvorni_sadrzaj>
    <derivirana_varijabla naziv="DomainObject.Predmet.ProtustrankaNazivFormatedOIB_1">A.N. VISION jednostavno društvo s ograničenom odgovornošću za ugostiteljstvo i usluge, OIB 12898864634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A.N. VISION jednostavno društvo s ograničenom odgovornošću za ugostiteljstvo i usluge</item>
    </izvorni_sadrzaj>
    <derivirana_varijabla naziv="DomainObject.Predmet.ProtuStrankaListFormated_1">
      <item>A.N. VISION jednostavno društvo s ograničenom odgovornošću za ugostiteljstvo i usluge</item>
    </derivirana_varijabla>
  </DomainObject.Predmet.ProtuStrankaListFormated>
  <DomainObject.Predmet.ProtuStrankaListFormatedOIB>
    <izvorni_sadrzaj>
      <item>A.N. VISION jednostavno društvo s ograničenom odgovornošću za ugostiteljstvo i usluge, OIB 12898864634</item>
    </izvorni_sadrzaj>
    <derivirana_varijabla naziv="DomainObject.Predmet.ProtuStrankaListFormatedOIB_1">
      <item>A.N. VISION jednostavno društvo s ograničenom odgovornošću za ugostiteljstvo i usluge, OIB 12898864634</item>
    </derivirana_varijabla>
  </DomainObject.Predmet.ProtuStrankaListFormatedOIB>
  <DomainObject.Predmet.ProtuStrankaListFormatedWithAdress>
    <izvorni_sadrzaj>
      <item>A.N. VISION jednostavno društvo s ograničenom odgovornošću za ugostiteljstvo i usluge, Kolanjski Gajac/B 2, 23250 Kolan</item>
    </izvorni_sadrzaj>
    <derivirana_varijabla naziv="DomainObject.Predmet.ProtuStrankaListFormatedWithAdress_1">
      <item>A.N. VISION jednostavno društvo s ograničenom odgovornošću za ugostiteljstvo i usluge, Kolanjski Gajac/B 2, 23250 Kolan</item>
    </derivirana_varijabla>
  </DomainObject.Predmet.ProtuStrankaListFormatedWithAdress>
  <DomainObject.Predmet.ProtuStrankaListFormatedWithAdressOIB>
    <izvorni_sadrzaj>
      <item>A.N. VISION jednostavno društvo s ograničenom odgovornošću za ugostiteljstvo i usluge, OIB 12898864634, Kolanjski Gajac/B 2, 23250 Kolan</item>
    </izvorni_sadrzaj>
    <derivirana_varijabla naziv="DomainObject.Predmet.ProtuStrankaListFormatedWithAdressOIB_1">
      <item>A.N. VISION jednostavno društvo s ograničenom odgovornošću za ugostiteljstvo i usluge, OIB 12898864634, Kolanjski Gajac/B 2, 23250 Kolan</item>
    </derivirana_varijabla>
  </DomainObject.Predmet.ProtuStrankaListFormatedWithAdressOIB>
  <DomainObject.Predmet.ProtuStrankaListNazivFormated>
    <izvorni_sadrzaj>
      <item>A.N. VISION jednostavno društvo s ograničenom odgovornošću za ugostiteljstvo i usluge</item>
    </izvorni_sadrzaj>
    <derivirana_varijabla naziv="DomainObject.Predmet.ProtuStrankaListNazivFormated_1">
      <item>A.N. VISION jednostavno društvo s ograničenom odgovornošću za ugostiteljstvo i usluge</item>
    </derivirana_varijabla>
  </DomainObject.Predmet.ProtuStrankaListNazivFormated>
  <DomainObject.Predmet.ProtuStrankaListNazivFormatedOIB>
    <izvorni_sadrzaj>
      <item>A.N. VISION jednostavno društvo s ograničenom odgovornošću za ugostiteljstvo i usluge, OIB 12898864634</item>
    </izvorni_sadrzaj>
    <derivirana_varijabla naziv="DomainObject.Predmet.ProtuStrankaListNazivFormatedOIB_1">
      <item>A.N. VISION jednostavno društvo s ograničenom odgovornošću za ugostiteljstvo i usluge, OIB 12898864634</item>
    </derivirana_varijabla>
  </DomainObject.Predmet.ProtuStrankaListNazivFormatedOIB>
  <DomainObject.Predmet.OstaliListFormated>
    <izvorni_sadrzaj>
      <item>Alan Novak</item>
      <item>Allen Cvek</item>
    </izvorni_sadrzaj>
    <derivirana_varijabla naziv="DomainObject.Predmet.OstaliListFormated_1">
      <item>Alan Novak</item>
      <item>Allen Cvek</item>
    </derivirana_varijabla>
  </DomainObject.Predmet.OstaliListFormated>
  <DomainObject.Predmet.OstaliListFormatedOIB>
    <izvorni_sadrzaj>
      <item>Alan Novak, OIB 28613290739</item>
      <item>Allen Cvek, OIB 12394246924</item>
    </izvorni_sadrzaj>
    <derivirana_varijabla naziv="DomainObject.Predmet.OstaliListFormatedOIB_1">
      <item>Alan Novak, OIB 28613290739</item>
      <item>Allen Cvek, OIB 12394246924</item>
    </derivirana_varijabla>
  </DomainObject.Predmet.OstaliListFormatedOIB>
  <DomainObject.Predmet.OstaliListFormatedWithAdress>
    <izvorni_sadrzaj>
      <item>Alan Novak, TEKAČEVO 62c, Rogaška Slatina</item>
      <item>Allen Cvek, Slance 1, 3221 Slance</item>
    </izvorni_sadrzaj>
    <derivirana_varijabla naziv="DomainObject.Predmet.OstaliListFormatedWithAdress_1">
      <item>Alan Novak, TEKAČEVO 62c, Rogaška Slatina</item>
      <item>Allen Cvek, Slance 1, 3221 Slance</item>
    </derivirana_varijabla>
  </DomainObject.Predmet.OstaliListFormatedWithAdress>
  <DomainObject.Predmet.OstaliListFormatedWithAdressOIB>
    <izvorni_sadrzaj>
      <item>Alan Novak, OIB 28613290739, TEKAČEVO 62c, Rogaška Slatina</item>
      <item>Allen Cvek, OIB 12394246924, Slance 1, 3221 Slance</item>
    </izvorni_sadrzaj>
    <derivirana_varijabla naziv="DomainObject.Predmet.OstaliListFormatedWithAdressOIB_1">
      <item>Alan Novak, OIB 28613290739, TEKAČEVO 62c, Rogaška Slatina</item>
      <item>Allen Cvek, OIB 12394246924, Slance 1, 3221 Slance</item>
    </derivirana_varijabla>
  </DomainObject.Predmet.OstaliListFormatedWithAdressOIB>
  <DomainObject.Predmet.OstaliListNazivFormated>
    <izvorni_sadrzaj>
      <item>Alan Novak</item>
      <item>Allen Cvek</item>
    </izvorni_sadrzaj>
    <derivirana_varijabla naziv="DomainObject.Predmet.OstaliListNazivFormated_1">
      <item>Alan Novak</item>
      <item>Allen Cvek</item>
    </derivirana_varijabla>
  </DomainObject.Predmet.OstaliListNazivFormated>
  <DomainObject.Predmet.OstaliListNazivFormatedOIB>
    <izvorni_sadrzaj>
      <item>Alan Novak, OIB 28613290739</item>
      <item>Allen Cvek, OIB 12394246924</item>
    </izvorni_sadrzaj>
    <derivirana_varijabla naziv="DomainObject.Predmet.OstaliListNazivFormatedOIB_1">
      <item>Alan Novak, OIB 28613290739</item>
      <item>Allen Cvek, OIB 12394246924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>St-208/2018-15</izvorni_sadrzaj>
    <derivirana_varijabla naziv="DomainObject.PoslovniBrojDokumenta_1">St-208/2018-15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A.N. VISION jednostavno društvo s ograničenom odgovornošću za ugostiteljstvo i usluge</izvorni_sadrzaj>
    <derivirana_varijabla naziv="DomainObject.Predmet.ProtustrankaIDrugi_1">A.N. VISION jednostavno društvo s ograničenom odgovornošću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A.N. VISION jednostavno društvo s ograničenom odgovornošću za ugostiteljstvo i usluge, OIB 12898864634, Kolanjski Gajac/B 2, 23250 Kolan</izvorni_sadrzaj>
    <derivirana_varijabla naziv="DomainObject.Predmet.ProtustrankaIDrugiAdressOIB_1">A.N. VISION jednostavno društvo s ograničenom odgovornošću za ugostiteljstvo i usluge, OIB 12898864634, Kolanjski Gajac/B 2,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A.N. VISION jednostavno društvo s ograničenom odgovornošću za ugostiteljstvo i usluge</item>
      <item>FINA</item>
      <item>Alan Novak</item>
      <item>Allen Cvek</item>
    </izvorni_sadrzaj>
    <derivirana_varijabla naziv="DomainObject.Predmet.SudioniciListNaziv_1">
      <item>A.N. VISION jednostavno društvo s ograničenom odgovornošću za ugostiteljstvo i usluge</item>
      <item>FINA</item>
      <item>Alan Novak</item>
      <item>Allen Cvek</item>
    </derivirana_varijabla>
  </DomainObject.Predmet.SudioniciListNaziv>
  <DomainObject.Predmet.SudioniciListAdressOIB>
    <izvorni_sadrzaj>
      <item>A.N. VISION jednostavno društvo s ograničenom odgovornošću za ugostiteljstvo i usluge, OIB 12898864634, Kolanjski Gajac/B 2,23250 Kolan</item>
      <item>FINA, OIB 85821130368</item>
      <item>Alan Novak, OIB 28613290739, TEKAČEVO 62c,Rogaška Slatina</item>
      <item>Allen Cvek, OIB 12394246924, Slance 1,3221 Slance</item>
    </izvorni_sadrzaj>
    <derivirana_varijabla naziv="DomainObject.Predmet.SudioniciListAdressOIB_1">
      <item>A.N. VISION jednostavno društvo s ograničenom odgovornošću za ugostiteljstvo i usluge, OIB 12898864634, Kolanjski Gajac/B 2,23250 Kolan</item>
      <item>FINA, OIB 85821130368</item>
      <item>Alan Novak, OIB 28613290739, TEKAČEVO 62c,Rogaška Slatina</item>
      <item>Allen Cvek, OIB 12394246924, Slance 1,3221 Slance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12898864634</item>
      <item>, OIB 85821130368</item>
      <item>, OIB 28613290739</item>
      <item>, OIB 12394246924</item>
    </izvorni_sadrzaj>
    <derivirana_varijabla naziv="DomainObject.Predmet.SudioniciListNazivOIB_1">
      <item>, OIB 12898864634</item>
      <item>, OIB 85821130368</item>
      <item>, OIB 28613290739</item>
      <item>, OIB 12394246924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114</properties:Words>
  <properties:Characters>635</properties:Characters>
  <properties:Lines>39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2018-10-04T05:58:00Z</dcterms:created>
  <dc:creator>Ardena Bajlo</dc:creator>
  <cp:lastModifiedBy>wsadmin</cp:lastModifiedBy>
  <cp:lastPrinted>2018-05-24T06:40:00Z</cp:lastPrinted>
  <dcterms:modified xmlns:xsi="http://www.w3.org/2001/XMLSchema-instance" xsi:type="dcterms:W3CDTF">2018-10-04T07:55:00Z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St-208/2018-15 / Zapisnik - Ročište radi izjašnjenja o prijedlogu za otvaranje steč.post (1 St-208-2018-povodom prijedloga za otvaranje stečaja-4.10.18.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