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a102" w14:paraId="014a102" w:rsidRDefault="000F3F90" w:rsidP="000F3F90" w:rsidR="000F3F90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F90" w:rsidP="000F3F90" w:rsidR="000F3F90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F3F90" w:rsidP="000F3F90" w:rsidR="000F3F9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F3F90" w:rsidP="000F3F90" w:rsidR="000F3F9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F3F90" w:rsidP="000F3F90" w:rsidR="000F3F90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F3F90" w:rsidP="000F3F90" w:rsidR="000F3F9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0F3F90" w:rsidP="000F3F90" w:rsidR="000F3F90" w:rsidRPr="007912E1">
      <w:pPr>
        <w:jc w:val="center"/>
        <w:rPr>
          <w:rFonts w:cs="Times New Roman" w:eastAsia="Times New Roman"/>
          <w:szCs w:val="24"/>
        </w:rPr>
      </w:pPr>
    </w:p>
    <w:p w:rsidRDefault="000F3F90" w:rsidP="000F3F90" w:rsidR="000F3F9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0F3F90" w:rsidP="000F3F90" w:rsidR="000F3F90" w:rsidRPr="007912E1">
      <w:pPr>
        <w:rPr>
          <w:rFonts w:cs="Times New Roman" w:eastAsia="Times New Roman"/>
          <w:szCs w:val="24"/>
        </w:rPr>
      </w:pPr>
    </w:p>
    <w:p w:rsidRDefault="000F3F90" w:rsidP="000F3F90" w:rsidR="000F3F90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15911 od 3.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EKO – STRUJA d. o. o. Pula, Šišan, Plekuti 101, OIB 63838091324, MBS 130032468, 13</w:t>
      </w:r>
      <w:r w:rsidRPr="007912E1">
        <w:rPr>
          <w:rFonts w:eastAsiaTheme="minorHAnsi"/>
          <w:lang w:eastAsia="en-US"/>
        </w:rPr>
        <w:t>. siječnja 2016.</w:t>
      </w:r>
    </w:p>
    <w:p w:rsidRDefault="000F3F90" w:rsidP="000F3F90" w:rsidR="000F3F90" w:rsidRPr="005C6FF9">
      <w:pPr>
        <w:ind w:firstLine="708"/>
        <w:rPr>
          <w:rFonts w:eastAsiaTheme="minorHAnsi"/>
          <w:lang w:eastAsia="en-US"/>
        </w:rPr>
      </w:pPr>
    </w:p>
    <w:p w:rsidRDefault="000F3F90" w:rsidP="000F3F90" w:rsidR="000F3F9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0F3F90" w:rsidP="000F3F90" w:rsidR="000F3F90" w:rsidRPr="007912E1">
      <w:pPr>
        <w:rPr>
          <w:rFonts w:cs="Times New Roman" w:eastAsia="Times New Roman"/>
          <w:szCs w:val="24"/>
        </w:rPr>
      </w:pPr>
    </w:p>
    <w:p w:rsidRDefault="000F3F90" w:rsidP="000F3F90" w:rsidR="000F3F90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EKO – STRUJA d. o. o. Pula, Šišan, Plekuti 101, OIB 63838091324, MBS 130032468.</w:t>
      </w:r>
    </w:p>
    <w:p w:rsidRDefault="000F3F90" w:rsidP="000F3F90" w:rsidR="000F3F90">
      <w:pPr>
        <w:ind w:firstLine="708"/>
        <w:rPr>
          <w:rFonts w:eastAsiaTheme="minorHAnsi"/>
          <w:lang w:eastAsia="en-US"/>
        </w:rPr>
      </w:pPr>
    </w:p>
    <w:p w:rsidRDefault="000F3F90" w:rsidP="000F3F90" w:rsidR="000F3F90">
      <w:pPr>
        <w:ind w:firstLine="708"/>
        <w:rPr>
          <w:rFonts w:eastAsiaTheme="minorHAnsi"/>
          <w:lang w:eastAsia="en-US"/>
        </w:rPr>
      </w:pPr>
    </w:p>
    <w:p w:rsidRDefault="000F3F90" w:rsidP="000F3F90" w:rsidR="000F3F90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0F3F90" w:rsidP="000F3F90" w:rsidR="000F3F90" w:rsidRPr="007912E1">
      <w:pPr>
        <w:ind w:firstLine="708"/>
        <w:rPr>
          <w:rFonts w:cs="Times New Roman" w:eastAsia="Times New Roman"/>
          <w:szCs w:val="24"/>
        </w:rPr>
      </w:pPr>
    </w:p>
    <w:p w:rsidRDefault="000F3F90" w:rsidP="000F3F90" w:rsidR="000F3F90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EKO – STRUJA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544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4.320,35 </w:t>
      </w:r>
      <w:r w:rsidRPr="007912E1">
        <w:rPr>
          <w:rFonts w:cs="Times New Roman" w:eastAsia="Times New Roman"/>
          <w:szCs w:val="24"/>
        </w:rPr>
        <w:t>kuna.</w:t>
      </w:r>
    </w:p>
    <w:p w:rsidRDefault="000F3F90" w:rsidP="000F3F90" w:rsidR="000F3F90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F3F90" w:rsidP="000F3F90" w:rsidR="000F3F90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Tt-15/6877-1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0F3F90" w:rsidP="000F3F90" w:rsidR="000F3F90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0F3F90" w:rsidP="000F3F90" w:rsidR="000F3F90" w:rsidRPr="007912E1">
      <w:pPr>
        <w:ind w:firstLine="708"/>
        <w:rPr>
          <w:rFonts w:cs="Times New Roman" w:eastAsia="Times New Roman"/>
          <w:szCs w:val="24"/>
        </w:rPr>
      </w:pPr>
    </w:p>
    <w:p w:rsidRDefault="000F3F90" w:rsidP="000F3F90" w:rsidR="000F3F9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0F3F90" w:rsidP="000F3F90" w:rsidR="000F3F90" w:rsidRPr="007912E1">
      <w:pPr>
        <w:jc w:val="center"/>
        <w:rPr>
          <w:rFonts w:cs="Times New Roman" w:eastAsia="Times New Roman"/>
          <w:szCs w:val="24"/>
        </w:rPr>
      </w:pPr>
    </w:p>
    <w:p w:rsidRDefault="000F3F90" w:rsidP="000F3F90" w:rsidR="000F3F90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0F3F90" w:rsidP="000F3F90" w:rsidR="000F3F90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455DC">
        <w:rPr>
          <w:rFonts w:cs="Times New Roman" w:eastAsia="Times New Roman"/>
          <w:szCs w:val="24"/>
        </w:rPr>
        <w:t>, v. r.</w:t>
      </w:r>
    </w:p>
    <w:p w:rsidRDefault="000F3F90" w:rsidP="000F3F90" w:rsidR="000F3F90">
      <w:pPr>
        <w:jc w:val="left"/>
        <w:rPr>
          <w:rFonts w:cs="Times New Roman" w:eastAsia="Times New Roman"/>
          <w:szCs w:val="24"/>
        </w:rPr>
      </w:pPr>
    </w:p>
    <w:p w:rsidRDefault="000F3F90" w:rsidP="000F3F90" w:rsidR="000F3F9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0F3F90" w:rsidP="000F3F90" w:rsidR="000F3F90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F3F90" w:rsidP="000F3F90" w:rsidR="000F3F90">
      <w:pPr>
        <w:jc w:val="left"/>
        <w:rPr>
          <w:rFonts w:cs="Times New Roman" w:eastAsia="Times New Roman"/>
          <w:szCs w:val="24"/>
        </w:rPr>
      </w:pPr>
    </w:p>
    <w:p w:rsidRDefault="000F3F90" w:rsidP="000F3F90" w:rsidR="000F3F90">
      <w:pPr>
        <w:jc w:val="left"/>
        <w:rPr>
          <w:rFonts w:cs="Times New Roman" w:eastAsia="Times New Roman"/>
          <w:szCs w:val="24"/>
        </w:rPr>
      </w:pPr>
    </w:p>
    <w:p w:rsidRDefault="000F3F90" w:rsidP="000F3F90" w:rsidR="000F3F9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0F3F90" w:rsidP="000F3F90" w:rsidR="000F3F9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0F3F90" w:rsidP="000F3F90" w:rsidR="000F3F90" w:rsidRPr="007912E1">
      <w:pPr>
        <w:rPr>
          <w:rFonts w:eastAsiaTheme="minorHAnsi"/>
          <w:lang w:eastAsia="en-US"/>
        </w:rPr>
      </w:pPr>
    </w:p>
    <w:p w:rsidRDefault="000F3F90" w:rsidP="000F3F90" w:rsidR="000F3F90" w:rsidRPr="007912E1">
      <w:pPr>
        <w:rPr>
          <w:rFonts w:eastAsiaTheme="minorHAnsi"/>
          <w:lang w:eastAsia="en-US"/>
        </w:rPr>
      </w:pPr>
    </w:p>
    <w:p w:rsidRDefault="000F3F90" w:rsidP="000F3F90" w:rsidR="000F3F90" w:rsidRPr="007912E1">
      <w:pPr>
        <w:rPr>
          <w:rFonts w:eastAsiaTheme="minorHAnsi"/>
          <w:lang w:eastAsia="en-US"/>
        </w:rPr>
      </w:pPr>
    </w:p>
    <w:p w:rsidRDefault="000F3F90" w:rsidP="000F3F90" w:rsidR="000F3F90" w:rsidRPr="007912E1">
      <w:pPr>
        <w:rPr>
          <w:rFonts w:eastAsiaTheme="minorHAnsi"/>
          <w:lang w:eastAsia="en-US"/>
        </w:rPr>
      </w:pPr>
    </w:p>
    <w:p w:rsidRDefault="000F3F90" w:rsidP="000F3F90" w:rsidR="000F3F90" w:rsidRPr="007912E1">
      <w:pPr>
        <w:rPr>
          <w:rFonts w:eastAsiaTheme="minorHAnsi"/>
          <w:lang w:eastAsia="en-US"/>
        </w:rPr>
      </w:pPr>
    </w:p>
    <w:p w:rsidRDefault="000F3F90" w:rsidP="000F3F90" w:rsidR="000F3F90" w:rsidRPr="007912E1">
      <w:pPr>
        <w:rPr>
          <w:rFonts w:eastAsiaTheme="minorHAnsi"/>
          <w:lang w:eastAsia="en-US"/>
        </w:rPr>
      </w:pPr>
    </w:p>
    <w:p w:rsidRDefault="000F3F90" w:rsidP="000F3F90" w:rsidR="000F3F90" w:rsidRPr="007912E1"/>
    <w:p w:rsidRDefault="000F3F90" w:rsidP="000F3F90" w:rsidR="000F3F90" w:rsidRPr="007912E1"/>
    <w:p w:rsidRDefault="000F3F90" w:rsidP="000F3F90" w:rsidR="000F3F90" w:rsidRPr="007912E1"/>
    <w:p w:rsidRDefault="000F3F90" w:rsidP="000F3F90" w:rsidR="000F3F90" w:rsidRPr="007912E1"/>
    <w:p w:rsidRDefault="000F3F90" w:rsidP="000F3F90" w:rsidR="000F3F90" w:rsidRPr="007912E1"/>
    <w:p w:rsidRDefault="000F3F90" w:rsidP="000F3F90" w:rsidR="000F3F90" w:rsidRPr="007912E1"/>
    <w:p w:rsidRDefault="000F3F90" w:rsidP="000F3F90" w:rsidR="000F3F90" w:rsidRPr="007912E1"/>
    <w:p w:rsidRDefault="000F3F90" w:rsidP="000F3F90" w:rsidR="000F3F90" w:rsidRPr="007912E1"/>
    <w:p w:rsidRDefault="000F3F90" w:rsidP="000F3F90" w:rsidR="000F3F90" w:rsidRPr="007912E1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0F3F90" w:rsidP="000F3F90" w:rsidR="000F3F90"/>
    <w:p w:rsidRDefault="00C36234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833" w:rsidP="000F3F90" w:rsidR="000C6833">
      <w:r>
        <w:separator/>
      </w:r>
    </w:p>
  </w:endnote>
  <w:endnote w:id="0" w:type="continuationSeparator">
    <w:p w:rsidRDefault="000C6833" w:rsidP="000F3F90" w:rsidR="000C6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833" w:rsidP="000F3F90" w:rsidR="000C6833">
      <w:r>
        <w:separator/>
      </w:r>
    </w:p>
  </w:footnote>
  <w:footnote w:id="0" w:type="continuationSeparator">
    <w:p w:rsidRDefault="000C6833" w:rsidP="000F3F90" w:rsidR="000C6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83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623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</w:t>
    </w:r>
    <w:r w:rsidR="000F3F90">
      <w:rPr>
        <w:szCs w:val="24"/>
      </w:rPr>
      <w:t>1</w:t>
    </w:r>
    <w:r>
      <w:rPr>
        <w:szCs w:val="24"/>
      </w:rPr>
      <w:t>3/2015-4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83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</w:t>
    </w:r>
    <w:r w:rsidR="000F3F90">
      <w:rPr>
        <w:szCs w:val="24"/>
      </w:rPr>
      <w:t>11</w:t>
    </w:r>
    <w:r>
      <w:rPr>
        <w:szCs w:val="24"/>
      </w:rPr>
      <w:t>3/2015-4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1815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C6833"/>
    <w:rsid w:val="000D6A03"/>
    <w:rsid w:val="000E2830"/>
    <w:rsid w:val="000E6B81"/>
    <w:rsid w:val="000F3F90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55DC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1815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36234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3F9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3F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F9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F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F9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F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F9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2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62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62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62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F9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3F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F9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3F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F9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F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F9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2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62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62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62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STRUJA d.o.o. PULA</izvorni_sadrzaj>
    <derivirana_varijabla naziv="DomainObject.Predmet.ProtustrankaFormated_1">  EKO - STRUJA d.o.o. PULA</derivirana_varijabla>
  </DomainObject.Predmet.ProtustrankaFormated>
  <DomainObject.Predmet.ProtustrankaFormatedOIB>
    <izvorni_sadrzaj>  EKO - STRUJA d.o.o. PULA, OIB 63838091324</izvorni_sadrzaj>
    <derivirana_varijabla naziv="DomainObject.Predmet.ProtustrankaFormatedOIB_1">  EKO - STRUJA d.o.o. PULA, OIB 63838091324</derivirana_varijabla>
  </DomainObject.Predmet.ProtustrankaFormatedOIB>
  <DomainObject.Predmet.ProtustrankaFormatedWithAdress>
    <izvorni_sadrzaj> EKO - STRUJA d.o.o. PULA, Šišan, Plekuti 101, 52100 Pula</izvorni_sadrzaj>
    <derivirana_varijabla naziv="DomainObject.Predmet.ProtustrankaFormatedWithAdress_1"> EKO - STRUJA d.o.o. PULA, Šišan, Plekuti 101, 52100 Pula</derivirana_varijabla>
  </DomainObject.Predmet.ProtustrankaFormatedWithAdress>
  <DomainObject.Predmet.ProtustrankaFormatedWithAdressOIB>
    <izvorni_sadrzaj> EKO - STRUJA d.o.o. PULA, OIB 63838091324, Šišan, Plekuti 101, 52100 Pula</izvorni_sadrzaj>
    <derivirana_varijabla naziv="DomainObject.Predmet.ProtustrankaFormatedWithAdressOIB_1"> EKO - STRUJA d.o.o. PULA, OIB 63838091324, Šišan, Plekuti 101, 52100 Pula</derivirana_varijabla>
  </DomainObject.Predmet.ProtustrankaFormatedWithAdressOIB>
  <DomainObject.Predmet.ProtustrankaWithAdress>
    <izvorni_sadrzaj>EKO - STRUJA d.o.o. PULA Šišan, Plekuti 101, 52100 Pula</izvorni_sadrzaj>
    <derivirana_varijabla naziv="DomainObject.Predmet.ProtustrankaWithAdress_1">EKO - STRUJA d.o.o. PULA Šišan, Plekuti 101, 52100 Pula</derivirana_varijabla>
  </DomainObject.Predmet.ProtustrankaWithAdress>
  <DomainObject.Predmet.ProtustrankaWithAdressOIB>
    <izvorni_sadrzaj>EKO - STRUJA d.o.o. PULA, OIB 63838091324, Šišan, Plekuti 101, 52100 Pula</izvorni_sadrzaj>
    <derivirana_varijabla naziv="DomainObject.Predmet.ProtustrankaWithAdressOIB_1">EKO - STRUJA d.o.o. PULA, OIB 63838091324, Šišan, Plekuti 101, 52100 Pula</derivirana_varijabla>
  </DomainObject.Predmet.ProtustrankaWithAdressOIB>
  <DomainObject.Predmet.ProtustrankaNazivFormated>
    <izvorni_sadrzaj>EKO - STRUJA d.o.o. PULA</izvorni_sadrzaj>
    <derivirana_varijabla naziv="DomainObject.Predmet.ProtustrankaNazivFormated_1">EKO - STRUJA d.o.o. PULA</derivirana_varijabla>
  </DomainObject.Predmet.ProtustrankaNazivFormated>
  <DomainObject.Predmet.ProtustrankaNazivFormatedOIB>
    <izvorni_sadrzaj>EKO - STRUJA d.o.o. PULA, OIB 63838091324</izvorni_sadrzaj>
    <derivirana_varijabla naziv="DomainObject.Predmet.ProtustrankaNazivFormatedOIB_1">EKO - STRUJA d.o.o. PULA, OIB 63838091324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4320.35</izvorni_sadrzaj>
    <derivirana_varijabla naziv="DomainObject.Predmet.TrenutnaVrijednost_1">4320.35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 - STRUJA d.o.o. PULA</item>
    </izvorni_sadrzaj>
    <derivirana_varijabla naziv="DomainObject.Predmet.ProtuStrankaListFormated_1">
      <item>EKO - STRUJA d.o.o. PULA</item>
    </derivirana_varijabla>
  </DomainObject.Predmet.ProtuStrankaListFormated>
  <DomainObject.Predmet.ProtuStrankaListFormatedOIB>
    <izvorni_sadrzaj>
      <item>EKO - STRUJA d.o.o. PULA, OIB 63838091324</item>
    </izvorni_sadrzaj>
    <derivirana_varijabla naziv="DomainObject.Predmet.ProtuStrankaListFormatedOIB_1">
      <item>EKO - STRUJA d.o.o. PULA, OIB 63838091324</item>
    </derivirana_varijabla>
  </DomainObject.Predmet.ProtuStrankaListFormatedOIB>
  <DomainObject.Predmet.ProtuStrankaListFormatedWithAdress>
    <izvorni_sadrzaj>
      <item>EKO - STRUJA d.o.o. PULA, Šišan, Plekuti 101, 52100 Pula</item>
    </izvorni_sadrzaj>
    <derivirana_varijabla naziv="DomainObject.Predmet.ProtuStrankaListFormatedWithAdress_1">
      <item>EKO - STRUJA d.o.o. PULA, Šišan, Plekuti 101, 52100 Pula</item>
    </derivirana_varijabla>
  </DomainObject.Predmet.ProtuStrankaListFormatedWithAdress>
  <DomainObject.Predmet.ProtuStrankaListFormatedWithAdressOIB>
    <izvorni_sadrzaj>
      <item>EKO - STRUJA d.o.o. PULA, OIB 63838091324, Šišan, Plekuti 101, 52100 Pula</item>
    </izvorni_sadrzaj>
    <derivirana_varijabla naziv="DomainObject.Predmet.ProtuStrankaListFormatedWithAdressOIB_1">
      <item>EKO - STRUJA d.o.o. PULA, OIB 63838091324, Šišan, Plekuti 101, 52100 Pula</item>
    </derivirana_varijabla>
  </DomainObject.Predmet.ProtuStrankaListFormatedWithAdressOIB>
  <DomainObject.Predmet.ProtuStrankaListNazivFormated>
    <izvorni_sadrzaj>
      <item>EKO - STRUJA d.o.o. PULA</item>
    </izvorni_sadrzaj>
    <derivirana_varijabla naziv="DomainObject.Predmet.ProtuStrankaListNazivFormated_1">
      <item>EKO - STRUJA d.o.o. PULA</item>
    </derivirana_varijabla>
  </DomainObject.Predmet.ProtuStrankaListNazivFormated>
  <DomainObject.Predmet.ProtuStrankaListNazivFormatedOIB>
    <izvorni_sadrzaj>
      <item>EKO - STRUJA d.o.o. PULA, OIB 63838091324</item>
    </izvorni_sadrzaj>
    <derivirana_varijabla naziv="DomainObject.Predmet.ProtuStrankaListNazivFormatedOIB_1">
      <item>EKO - STRUJA d.o.o. PULA, OIB 63838091324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 - STRUJA d.o.o. PULA</izvorni_sadrzaj>
    <derivirana_varijabla naziv="DomainObject.Predmet.ProtustrankaIDrugi_1">EKO - STRUJA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 - STRUJA d.o.o. PULA, OIB 63838091324, Šišan, Plekuti 101, 52100 Pula</izvorni_sadrzaj>
    <derivirana_varijabla naziv="DomainObject.Predmet.ProtustrankaIDrugiAdressOIB_1">EKO - STRUJA d.o.o. PULA, OIB 63838091324, Šišan, Plekuti 101,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 - STRUJA d.o.o. PULA</item>
    </izvorni_sadrzaj>
    <derivirana_varijabla naziv="DomainObject.Predmet.SudioniciListNaziv_1">
      <item>FINANCIJSKA AGENCIJA, RC RIJEKA, PODRUŽNICA PULA, PULA</item>
      <item>EKO - STRUJA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 - STRUJA d.o.o. PULA, OIB 63838091324, Šišan, Plekuti 101,52100 Pula</item>
    </izvorni_sadrzaj>
    <derivirana_varijabla naziv="DomainObject.Predmet.SudioniciListAdressOIB_1">
      <item>FINANCIJSKA AGENCIJA, RC RIJEKA, PODRUŽNICA PULA, PULA, OIB 85821130368, Giardini 5,52100 Pula</item>
      <item>EKO - STRUJA d.o.o. PULA, OIB 63838091324, Šišan, Plekuti 101,52100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63838091324</item>
    </izvorni_sadrzaj>
    <derivirana_varijabla naziv="DomainObject.Predmet.SudioniciListNazivOIB_1">
      <item>, OIB 85821130368</item>
      <item>, OIB 63838091324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2199</properties:Characters>
  <properties:Lines>96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2016-01-13T14:12:00Z</dcterms:created>
  <dc:creator>Mihaela Kaligari</dc:creator>
  <dc:description/>
  <cp:keywords/>
  <cp:lastModifiedBy>Sanja Prodan</cp:lastModifiedBy>
  <cp:lastPrinted>2016-01-13T14:14:00Z</cp:lastPrinted>
  <dcterms:modified xmlns:xsi="http://www.w3.org/2001/XMLSchema-instance" xsi:type="dcterms:W3CDTF">2016-01-15T11:16:00Z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