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cc9e" w14:paraId="bfacc9e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A2A83">
        <w:rPr>
          <w:b/>
        </w:rPr>
        <w:t>MOJ KRUH d.o.o. Županja, Veliki kraj 12, OIB: 73390805299, MBS: 030148426</w:t>
      </w:r>
      <w:r w:rsidR="006139EC">
        <w:t xml:space="preserve">, </w:t>
      </w:r>
      <w:r w:rsidR="003B4C28">
        <w:t xml:space="preserve">dana </w:t>
      </w:r>
      <w:r w:rsidR="000A2A83">
        <w:t>9. studenog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A2A83">
        <w:rPr>
          <w:b/>
        </w:rPr>
        <w:t xml:space="preserve">MOJ KRUH d.o.o. Županja, Veliki kraj 12, OIB: 73390805299, MBS: 030148426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A2A83">
        <w:rPr>
          <w:b/>
        </w:rPr>
        <w:t>1040</w:t>
      </w:r>
      <w:r w:rsidR="00FC34D7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A2A83">
        <w:rPr>
          <w:b/>
        </w:rPr>
        <w:t>25.985,70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FC34D7" w:rsidP="00FC34D7" w:rsidR="00FC34D7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518"/>
        <w:gridCol w:w="3148"/>
      </w:tblGrid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center"/>
            </w:pPr>
            <w:r>
              <w:t>Vrsta troška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center"/>
            </w:pPr>
            <w:r>
              <w:t>Iznos u kunama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4.000,00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 xml:space="preserve">Trošak poštarine i državnih biljega </w:t>
            </w:r>
            <w:proofErr w:type="spellStart"/>
            <w:r>
              <w:t>privr</w:t>
            </w:r>
            <w:proofErr w:type="spellEnd"/>
            <w:r>
              <w:t xml:space="preserve">. </w:t>
            </w:r>
            <w:proofErr w:type="spellStart"/>
            <w:r>
              <w:t>steč</w:t>
            </w:r>
            <w:proofErr w:type="spellEnd"/>
            <w:r>
              <w:t>. upravitelja</w:t>
            </w:r>
          </w:p>
          <w:p w:rsidRDefault="000A2A83" w:rsidP="002F201B" w:rsidR="000A2A83">
            <w:r>
              <w:t xml:space="preserve">(prilog: račun HP br. 19501/31110/103/2018 i br. 16905/31110/203/2018 od 17.10.2018.g. – </w:t>
            </w:r>
            <w:r>
              <w:rPr>
                <w:b/>
              </w:rPr>
              <w:t>8. Prilog</w:t>
            </w:r>
            <w:r>
              <w:t>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60,70 kn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 xml:space="preserve">Trošak </w:t>
            </w:r>
            <w:proofErr w:type="spellStart"/>
            <w:r>
              <w:t>privr</w:t>
            </w:r>
            <w:proofErr w:type="spellEnd"/>
            <w:r>
              <w:t xml:space="preserve">. </w:t>
            </w:r>
            <w:proofErr w:type="spellStart"/>
            <w:r>
              <w:t>steč</w:t>
            </w:r>
            <w:proofErr w:type="spellEnd"/>
            <w:r>
              <w:t xml:space="preserve">. uprav. Za izdavanje Potvrde o blokadi i Očevidnika u FINA-i (prilog: račun FINA-e br. 2901/2100001/197 od 26.10.2018.g. – </w:t>
            </w:r>
            <w:r>
              <w:rPr>
                <w:b/>
              </w:rPr>
              <w:t>9. Prilog</w:t>
            </w:r>
            <w:r>
              <w:t>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40,00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Trošak izrade pečata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tabs>
                <w:tab w:pos="2220" w:val="left"/>
                <w:tab w:pos="2942" w:val="right"/>
              </w:tabs>
              <w:jc w:val="right"/>
            </w:pPr>
            <w:r>
              <w:t xml:space="preserve"> </w:t>
            </w:r>
            <w:r>
              <w:tab/>
              <w:t>150,00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480,00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6.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Trošak knjigovodstvenih usluga – mjesečno 500,00 kn x 18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9.000,00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7.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Trošak procjene pokretnina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right"/>
            </w:pPr>
            <w:r>
              <w:t>1.500,00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8.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95,00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9.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2.000,00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lastRenderedPageBreak/>
              <w:t>10.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A83" w:rsidP="002F201B" w:rsidR="000A2A83">
            <w:pPr>
              <w:jc w:val="right"/>
            </w:pPr>
          </w:p>
          <w:p w:rsidRDefault="000A2A83" w:rsidP="002F201B" w:rsidR="000A2A83">
            <w:pPr>
              <w:jc w:val="right"/>
            </w:pPr>
            <w:r>
              <w:t>8.000,00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11.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 xml:space="preserve">Trošak zatvaranja žiro računa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right"/>
            </w:pPr>
            <w:r>
              <w:t>200,00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12.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r>
              <w:t>Naknada FINA-i za 2 objave GFI- 1 objava 230,00 kn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right"/>
            </w:pPr>
            <w:r>
              <w:t>460,00</w:t>
            </w:r>
          </w:p>
        </w:tc>
      </w:tr>
      <w:tr w:rsidTr="002F201B" w:rsidR="000A2A8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A2A83" w:rsidP="002F201B" w:rsidR="000A2A83">
            <w:pPr>
              <w:jc w:val="right"/>
              <w:rPr>
                <w:b/>
              </w:rPr>
            </w:pPr>
            <w:r>
              <w:rPr>
                <w:b/>
              </w:rPr>
              <w:t>25.985,70</w:t>
            </w:r>
          </w:p>
        </w:tc>
      </w:tr>
    </w:tbl>
    <w:p w:rsidRDefault="000A2A83" w:rsidP="000A2A83" w:rsidR="000A2A83">
      <w:pPr>
        <w:jc w:val="both"/>
        <w:rPr>
          <w:b/>
          <w:bCs/>
        </w:rPr>
      </w:pPr>
    </w:p>
    <w:p w:rsidRDefault="000A2A83" w:rsidP="00FC34D7" w:rsidR="000A2A83" w:rsidRPr="00FC34D7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A2A83">
        <w:t>25. srpnja</w:t>
      </w:r>
      <w:r w:rsidR="00FC34D7">
        <w:t xml:space="preserve"> 2018. g.</w:t>
      </w:r>
      <w:r w:rsidRPr="00DD2365">
        <w:t xml:space="preserve"> prijedlog za otvaranje stečajnog postupka nad dužnikom </w:t>
      </w:r>
      <w:r w:rsidR="000A2A83">
        <w:rPr>
          <w:b/>
        </w:rPr>
        <w:t>MOJ KRUH d.o.o. Županja, Veliki kraj 12, OIB: 73390805299, MBS: 030148426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0A2A83">
        <w:t>1040/18-</w:t>
      </w:r>
      <w:r w:rsidR="00F640FD">
        <w:t>7</w:t>
      </w:r>
      <w:r w:rsidR="000A2A83">
        <w:t xml:space="preserve"> od </w:t>
      </w:r>
      <w:r w:rsidR="00F640FD">
        <w:t>11. listopada</w:t>
      </w:r>
      <w:r w:rsidR="00FC34D7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0A2A83">
        <w:t>7. studenog</w:t>
      </w:r>
      <w:r w:rsidR="00FC34D7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A2A83">
        <w:rPr>
          <w:b/>
        </w:rPr>
        <w:t>25.985,70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A2A83">
        <w:t>9. studenog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A2A83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441" w:rsidR="00AD2441">
      <w:r>
        <w:separator/>
      </w:r>
    </w:p>
  </w:endnote>
  <w:endnote w:id="0" w:type="continuationSeparator">
    <w:p w:rsidRDefault="00AD2441" w:rsidR="00AD2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441" w:rsidR="00AD2441">
      <w:r>
        <w:separator/>
      </w:r>
    </w:p>
  </w:footnote>
  <w:footnote w:id="0" w:type="continuationSeparator">
    <w:p w:rsidRDefault="00AD2441" w:rsidR="00AD2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5BFB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0A2A83">
      <w:t>1040</w:t>
    </w:r>
    <w:r w:rsidR="00FC34D7">
      <w:t>/18-</w:t>
    </w:r>
    <w:r w:rsidR="000A2A83">
      <w:t>10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A2A83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441"/>
    <w:rsid w:val="007E542B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41"/>
    <w:rsid w:val="00AD24AA"/>
    <w:rsid w:val="00AD4A65"/>
    <w:rsid w:val="00B11D59"/>
    <w:rsid w:val="00B20E4C"/>
    <w:rsid w:val="00B35BFB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640FD"/>
    <w:rsid w:val="00F76EF7"/>
    <w:rsid w:val="00F80660"/>
    <w:rsid w:val="00F81165"/>
    <w:rsid w:val="00F81190"/>
    <w:rsid w:val="00F83966"/>
    <w:rsid w:val="00F8686C"/>
    <w:rsid w:val="00FA7686"/>
    <w:rsid w:val="00FC34D7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B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35B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5B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B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B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B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35B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5B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B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B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KRUH društvo s ograničenom odgovornošću za proizvodnju, trgovinu i usluge</izvorni_sadrzaj>
    <derivirana_varijabla naziv="DomainObject.Predmet.ProtustrankaFormated_1">  MOJ KRUH društvo s ograničenom odgovornošću za proizvodnju, trgovinu i usluge</derivirana_varijabla>
  </DomainObject.Predmet.ProtustrankaFormated>
  <DomainObject.Predmet.ProtustrankaFormatedOIB>
    <izvorni_sadrzaj>  MOJ KRUH društvo s ograničenom odgovornošću za proizvodnju, trgovinu i usluge, OIB 73390805299</izvorni_sadrzaj>
    <derivirana_varijabla naziv="DomainObject.Predmet.ProtustrankaFormatedOIB_1">  MOJ KRUH društvo s ograničenom odgovornošću za proizvodnju, trgovinu i usluge, OIB 73390805299</derivirana_varijabla>
  </DomainObject.Predmet.ProtustrankaFormatedOIB>
  <DomainObject.Predmet.ProtustrankaFormatedWithAdress>
    <izvorni_sadrzaj> MOJ KRUH društvo s ograničenom odgovornošću za proizvodnju, trgovinu i usluge, Veliki kraj 12, 32270 Županja</izvorni_sadrzaj>
    <derivirana_varijabla naziv="DomainObject.Predmet.ProtustrankaFormatedWithAdress_1"> MOJ KRUH društvo s ograničenom odgovornošću za proizvodnju, trgovinu i usluge, Veliki kraj 12, 32270 Županja</derivirana_varijabla>
  </DomainObject.Predmet.ProtustrankaFormatedWithAdress>
  <DomainObject.Predmet.ProtustrankaFormatedWithAdressOIB>
    <izvorni_sadrzaj> MOJ KRUH društvo s ograničenom odgovornošću za proizvodnju, trgovinu i usluge, OIB 73390805299, Veliki kraj 12, 32270 Županja</izvorni_sadrzaj>
    <derivirana_varijabla naziv="DomainObject.Predmet.ProtustrankaFormatedWithAdressOIB_1"> MOJ KRUH društvo s ograničenom odgovornošću za proizvodnju, trgovinu i usluge, OIB 73390805299, Veliki kraj 12, 32270 Županja</derivirana_varijabla>
  </DomainObject.Predmet.ProtustrankaFormatedWithAdressOIB>
  <DomainObject.Predmet.ProtustrankaWithAdress>
    <izvorni_sadrzaj>MOJ KRUH društvo s ograničenom odgovornošću za proizvodnju, trgovinu i usluge Veliki kraj 12, 32270 Županja</izvorni_sadrzaj>
    <derivirana_varijabla naziv="DomainObject.Predmet.ProtustrankaWithAdress_1">MOJ KRUH društvo s ograničenom odgovornošću za proizvodnju, trgovinu i usluge Veliki kraj 12, 32270 Županja</derivirana_varijabla>
  </DomainObject.Predmet.ProtustrankaWithAdress>
  <DomainObject.Predmet.ProtustrankaWithAdressOIB>
    <izvorni_sadrzaj>MOJ KRUH društvo s ograničenom odgovornošću za proizvodnju, trgovinu i usluge, OIB 73390805299, Veliki kraj 12, 32270 Županja</izvorni_sadrzaj>
    <derivirana_varijabla naziv="DomainObject.Predmet.ProtustrankaWithAdressOIB_1">MOJ KRUH društvo s ograničenom odgovornošću za proizvodnju, trgovinu i usluge, OIB 73390805299, Veliki kraj 12, 32270 Županja</derivirana_varijabla>
  </DomainObject.Predmet.ProtustrankaWithAdressOIB>
  <DomainObject.Predmet.ProtustrankaNazivFormated>
    <izvorni_sadrzaj>MOJ KRUH društvo s ograničenom odgovornošću za proizvodnju, trgovinu i usluge</izvorni_sadrzaj>
    <derivirana_varijabla naziv="DomainObject.Predmet.ProtustrankaNazivFormated_1">MOJ KRUH društvo s ograničenom odgovornošću za proizvodnju, trgovinu i usluge</derivirana_varijabla>
  </DomainObject.Predmet.ProtustrankaNazivFormated>
  <DomainObject.Predmet.ProtustrankaNazivFormatedOIB>
    <izvorni_sadrzaj>MOJ KRUH društvo s ograničenom odgovornošću za proizvodnju, trgovinu i usluge, OIB 73390805299</izvorni_sadrzaj>
    <derivirana_varijabla naziv="DomainObject.Predmet.ProtustrankaNazivFormatedOIB_1">MOJ KRUH društvo s ograničenom odgovornošću za proizvodnju, trgovinu i usluge, OIB 73390805299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MOJ KRUH društvo s ograničenom odgovornošću za proizvodnju, trgovinu i usluge</item>
    </izvorni_sadrzaj>
    <derivirana_varijabla naziv="DomainObject.Predmet.ProtuStrankaListFormated_1">
      <item>MOJ KRUH društvo s ograničenom odgovornošću za proizvodnju, trgovinu i usluge</item>
    </derivirana_varijabla>
  </DomainObject.Predmet.ProtuStrankaListFormated>
  <DomainObject.Predmet.ProtuStrankaListFormatedOIB>
    <izvorni_sadrzaj>
      <item>MOJ KRUH društvo s ograničenom odgovornošću za proizvodnju, trgovinu i usluge, OIB 73390805299</item>
    </izvorni_sadrzaj>
    <derivirana_varijabla naziv="DomainObject.Predmet.ProtuStrankaListFormatedOIB_1">
      <item>MOJ KRUH društvo s ograničenom odgovornošću za proizvodnju, trgovinu i usluge, OIB 73390805299</item>
    </derivirana_varijabla>
  </DomainObject.Predmet.ProtuStrankaListFormatedOIB>
  <DomainObject.Predmet.ProtuStrankaListFormatedWithAdress>
    <izvorni_sadrzaj>
      <item>MOJ KRUH društvo s ograničenom odgovornošću za proizvodnju, trgovinu i usluge, Veliki kraj 12, 32270 Županja</item>
    </izvorni_sadrzaj>
    <derivirana_varijabla naziv="DomainObject.Predmet.ProtuStrankaListFormatedWithAdress_1">
      <item>MOJ KRUH društvo s ograničenom odgovornošću za proizvodnju, trgovinu i usluge, Veliki kraj 12, 32270 Županja</item>
    </derivirana_varijabla>
  </DomainObject.Predmet.ProtuStrankaListFormatedWithAdress>
  <DomainObject.Predmet.ProtuStrankaListFormatedWithAdressOIB>
    <izvorni_sadrzaj>
      <item>MOJ KRUH društvo s ograničenom odgovornošću za proizvodnju, trgovinu i usluge, OIB 73390805299, Veliki kraj 12, 32270 Županja</item>
    </izvorni_sadrzaj>
    <derivirana_varijabla naziv="DomainObject.Predmet.ProtuStrankaListFormatedWithAdressOIB_1">
      <item>MOJ KRUH društvo s ograničenom odgovornošću za proizvodnju, trgovinu i usluge, OIB 73390805299, Veliki kraj 12, 32270 Županja</item>
    </derivirana_varijabla>
  </DomainObject.Predmet.ProtuStrankaListFormatedWithAdressOIB>
  <DomainObject.Predmet.ProtuStrankaListNazivFormated>
    <izvorni_sadrzaj>
      <item>MOJ KRUH društvo s ograničenom odgovornošću za proizvodnju, trgovinu i usluge</item>
    </izvorni_sadrzaj>
    <derivirana_varijabla naziv="DomainObject.Predmet.ProtuStrankaListNazivFormated_1">
      <item>MOJ KRUH društvo s ograničenom odgovornošću za proizvodnju, trgovinu i usluge</item>
    </derivirana_varijabla>
  </DomainObject.Predmet.ProtuStrankaListNazivFormated>
  <DomainObject.Predmet.ProtuStrankaListNazivFormatedOIB>
    <izvorni_sadrzaj>
      <item>MOJ KRUH društvo s ograničenom odgovornošću za proizvodnju, trgovinu i usluge, OIB 73390805299</item>
    </izvorni_sadrzaj>
    <derivirana_varijabla naziv="DomainObject.Predmet.ProtuStrankaListNazivFormatedOIB_1">
      <item>MOJ KRUH društvo s ograničenom odgovornošću za proizvodnju, trgovinu i usluge, OIB 73390805299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MOJ KRUH društvo s ograničenom odgovornošću za proizvodnju, trgovinu i usluge</izvorni_sadrzaj>
    <derivirana_varijabla naziv="DomainObject.Predmet.ProtustrankaIDrugi_1">MOJ KRUH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MOJ KRUH društvo s ograničenom odgovornošću za proizvodnju, trgovinu i usluge, OIB 73390805299, Veliki kraj 12, 32270 Županja</izvorni_sadrzaj>
    <derivirana_varijabla naziv="DomainObject.Predmet.ProtustrankaIDrugiAdressOIB_1">MOJ KRUH društvo s ograničenom odgovornošću za proizvodnju, trgovinu i usluge, OIB 73390805299, Veliki kraj 12,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MOJ KRUH društvo s ograničenom odgovornošću za proizvodnju, trgovinu i usluge</item>
    </izvorni_sadrzaj>
    <derivirana_varijabla naziv="DomainObject.Predmet.SudioniciListNaziv_1">
      <item>FINA RC OSIJEK</item>
      <item>MOJ KRUH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MOJ KRUH društvo s ograničenom odgovornošću za proizvodnju, trgovinu i usluge, OIB 73390805299, Veliki kraj 12,32270 Županja</item>
    </izvorni_sadrzaj>
    <derivirana_varijabla naziv="DomainObject.Predmet.SudioniciListAdressOIB_1">
      <item>FINA RC OSIJEK, OIB 85821130368</item>
      <item>MOJ KRUH društvo s ograničenom odgovornošću za proizvodnju, trgovinu i usluge, OIB 73390805299, Veliki kraj 12,32270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73390805299</item>
    </izvorni_sadrzaj>
    <derivirana_varijabla naziv="DomainObject.Predmet.SudioniciListNazivOIB_1">
      <item>, OIB 85821130368</item>
      <item>, OIB 73390805299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St-1040/2018-4</izvorni_sadrzaj>
    <derivirana_varijabla naziv="DomainObject.PredzadnjaOdlukaIzPredmeta.Oznaka_1">St-1040/2018-4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27B26-B0F2-445C-9276-6A2D34722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3227</properties:Characters>
  <properties:Lines>156</properties:Lines>
  <properties:Paragraphs>65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2018-11-09T13:23:00Z</cp:lastPrinted>
  <dcterms:modified xmlns:xsi="http://www.w3.org/2001/XMLSchema-instance" xsi:type="dcterms:W3CDTF">2018-11-09T13:24:00Z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