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ff44" w14:paraId="e99ff4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890E3A">
        <w:rPr>
          <w:lang w:val="hr-HR"/>
        </w:rPr>
        <w:t>6</w:t>
      </w:r>
      <w:r w:rsidR="00F05DA0">
        <w:rPr>
          <w:lang w:val="hr-HR"/>
        </w:rPr>
        <w:t>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90E3A">
        <w:rPr>
          <w:lang w:val="hr-HR"/>
        </w:rPr>
        <w:t>VENITO j.</w:t>
      </w:r>
      <w:r w:rsidR="005C0AE8">
        <w:rPr>
          <w:lang w:val="hr-HR"/>
        </w:rPr>
        <w:t xml:space="preserve">d.o.o. za </w:t>
      </w:r>
      <w:r w:rsidR="00890E3A">
        <w:rPr>
          <w:lang w:val="hr-HR"/>
        </w:rPr>
        <w:t>ugostiteljstvo i usluge, Oroslavlje, Milana Prpića 112</w:t>
      </w:r>
      <w:r w:rsidR="005C0AE8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890E3A">
        <w:rPr>
          <w:lang w:val="hr-HR"/>
        </w:rPr>
        <w:t>080946575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890E3A">
        <w:rPr>
          <w:lang w:val="hr-HR"/>
        </w:rPr>
        <w:t>75547566888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890E3A">
        <w:rPr>
          <w:lang w:val="hr-HR"/>
        </w:rPr>
        <w:t>6</w:t>
      </w:r>
      <w:r w:rsidR="00F05DA0">
        <w:rPr>
          <w:lang w:val="hr-HR"/>
        </w:rPr>
        <w:t>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A041B">
        <w:rPr>
          <w:lang w:val="hr-HR"/>
        </w:rPr>
        <w:t>1</w:t>
      </w:r>
      <w:r w:rsidR="00890E3A">
        <w:rPr>
          <w:lang w:val="hr-HR"/>
        </w:rPr>
        <w:t>8</w:t>
      </w:r>
      <w:r w:rsidR="003A041B">
        <w:rPr>
          <w:lang w:val="hr-HR"/>
        </w:rPr>
        <w:t>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90E3A">
        <w:rPr>
          <w:lang w:val="hr-HR"/>
        </w:rPr>
        <w:t>20.545,18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90E3A">
        <w:rPr>
          <w:lang w:val="hr-HR"/>
        </w:rPr>
        <w:t>Verica Pušec, Gornja Bistra, Kružna ulica 1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87BA0">
        <w:rPr>
          <w:lang w:val="hr-HR"/>
        </w:rPr>
        <w:t>031992766</w:t>
      </w:r>
      <w:r w:rsidR="00890E3A">
        <w:rPr>
          <w:lang w:val="hr-HR"/>
        </w:rPr>
        <w:t>37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361D9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D361D9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E1F0F" w:rsidP="000664E3" w:rsidR="008E1F0F">
      <w:pPr>
        <w:rPr>
          <w:lang w:val="hr-HR"/>
        </w:rPr>
      </w:pPr>
    </w:p>
    <w:p w:rsidRDefault="00987BA0" w:rsidP="000664E3" w:rsidR="00987BA0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361D9">
        <w:rPr>
          <w:lang w:val="hr-HR"/>
        </w:rPr>
        <w:t>4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D361D9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611" w:rsidR="00F46611">
      <w:r>
        <w:separator/>
      </w:r>
    </w:p>
  </w:endnote>
  <w:endnote w:id="0" w:type="continuationSeparator">
    <w:p w:rsidRDefault="00F46611" w:rsidR="00F46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611" w:rsidR="00F46611">
      <w:r>
        <w:separator/>
      </w:r>
    </w:p>
  </w:footnote>
  <w:footnote w:id="0" w:type="continuationSeparator">
    <w:p w:rsidRDefault="00F46611" w:rsidR="00F46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D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612BA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D5164"/>
    <w:rsid w:val="004F1D25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90E3A"/>
    <w:rsid w:val="00894A7D"/>
    <w:rsid w:val="008E1F0F"/>
    <w:rsid w:val="008F1AD1"/>
    <w:rsid w:val="008F42A8"/>
    <w:rsid w:val="00916B3A"/>
    <w:rsid w:val="00940231"/>
    <w:rsid w:val="0094317E"/>
    <w:rsid w:val="009648B4"/>
    <w:rsid w:val="00987BA0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361D9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05DA0"/>
    <w:rsid w:val="00F20193"/>
    <w:rsid w:val="00F24118"/>
    <w:rsid w:val="00F34F31"/>
    <w:rsid w:val="00F4661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VENITO j.d.o.o. za ugostiteljstvo i usluge zastupanog po punomoćniku Verica Pušec</izvorni_sadrzaj>
    <derivirana_varijabla naziv="DomainObject.Predmet.ProtustrankaFormated_1">  VENITO j.d.o.o. za ugostiteljstvo i usluge zastupanog po punomoćniku Verica Pušec</derivirana_varijabla>
  </DomainObject.Predmet.ProtustrankaFormated>
  <DomainObject.Predmet.ProtustrankaFormatedOIB>
    <izvorni_sadrzaj>  VENITO j.d.o.o. za ugostiteljstvo i usluge, OIB 75547566888 zastupanog po punomoćniku Verica Pušec</izvorni_sadrzaj>
    <derivirana_varijabla naziv="DomainObject.Predmet.ProtustrankaFormatedOIB_1">  VENITO j.d.o.o. za ugostiteljstvo i usluge, OIB 75547566888 zastupanog po punomoćniku Verica Pušec</derivirana_varijabla>
  </DomainObject.Predmet.ProtustrankaFormatedOIB>
  <DomainObject.Predmet.ProtustrankaFormatedWithAdress>
    <izvorni_sadrzaj> VENITO j.d.o.o. za ugostiteljstvo i usluge, Milana Prpića 112, 49243 Oroslavje zastupanog po punomoćniku Verica Pušec</izvorni_sadrzaj>
    <derivirana_varijabla naziv="DomainObject.Predmet.ProtustrankaFormatedWithAdress_1"> VENITO j.d.o.o. za ugostiteljstvo i usluge, Milana Prpića 112, 49243 Oroslavje zastupanog po punomoćniku Verica Pušec</derivirana_varijabla>
  </DomainObject.Predmet.ProtustrankaFormatedWithAdress>
  <DomainObject.Predmet.ProtustrankaFormatedWithAdressOIB>
    <izvorni_sadrzaj> VENITO j.d.o.o. za ugostiteljstvo i usluge, OIB 75547566888, Milana Prpića 112, 49243 Oroslavje zastupanog po punomoćniku Verica Pušec</izvorni_sadrzaj>
    <derivirana_varijabla naziv="DomainObject.Predmet.ProtustrankaFormatedWithAdressOIB_1"> VENITO j.d.o.o. za ugostiteljstvo i usluge, OIB 75547566888, Milana Prpića 112, 49243 Oroslavje zastupanog po punomoćniku Verica Pušec</derivirana_varijabla>
  </DomainObject.Predmet.ProtustrankaFormatedWithAdressOIB>
  <DomainObject.Predmet.ProtustrankaWithAdress>
    <izvorni_sadrzaj>VENITO j.d.o.o. za ugostiteljstvo i usluge Milana Prpića 112, 49243 Oroslavje</izvorni_sadrzaj>
    <derivirana_varijabla naziv="DomainObject.Predmet.ProtustrankaWithAdress_1">VENITO j.d.o.o. za ugostiteljstvo i usluge Milana Prpića 112, 49243 Oroslavje</derivirana_varijabla>
  </DomainObject.Predmet.ProtustrankaWithAdress>
  <DomainObject.Predmet.ProtustrankaWithAdressOIB>
    <izvorni_sadrzaj>VENITO j.d.o.o. za ugostiteljstvo i usluge, OIB 75547566888, Milana Prpića 112, 49243 Oroslavje</izvorni_sadrzaj>
    <derivirana_varijabla naziv="DomainObject.Predmet.ProtustrankaWithAdressOIB_1">VENITO j.d.o.o. za ugostiteljstvo i usluge, OIB 75547566888, Milana Prpića 112, 49243 Oroslavje</derivirana_varijabla>
  </DomainObject.Predmet.ProtustrankaWithAdressOIB>
  <DomainObject.Predmet.ProtustrankaNazivFormated>
    <izvorni_sadrzaj>VENITO j.d.o.o. za ugostiteljstvo i usluge</izvorni_sadrzaj>
    <derivirana_varijabla naziv="DomainObject.Predmet.ProtustrankaNazivFormated_1">VENITO j.d.o.o. za ugostiteljstvo i usluge</derivirana_varijabla>
  </DomainObject.Predmet.ProtustrankaNazivFormated>
  <DomainObject.Predmet.ProtustrankaNazivFormatedOIB>
    <izvorni_sadrzaj>VENITO j.d.o.o. za ugostiteljstvo i usluge, OIB 75547566888</izvorni_sadrzaj>
    <derivirana_varijabla naziv="DomainObject.Predmet.ProtustrankaNazivFormatedOIB_1">VENITO j.d.o.o. za ugostiteljstvo i usluge, OIB 75547566888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VENITO j.d.o.o. za ugostiteljstvo i usluge zastupanog po punomoćniku Verica Pušec</item>
    </izvorni_sadrzaj>
    <derivirana_varijabla naziv="DomainObject.Predmet.ProtuStrankaListFormated_1">
      <item>VENITO j.d.o.o. za ugostiteljstvo i usluge zastupanog po punomoćniku Verica Pušec</item>
    </derivirana_varijabla>
  </DomainObject.Predmet.ProtuStrankaListFormated>
  <DomainObject.Predmet.ProtuStrankaListFormatedOIB>
    <izvorni_sadrzaj>
      <item>VENITO j.d.o.o. za ugostiteljstvo i usluge, OIB 75547566888 zastupanog po punomoćniku Verica Pušec</item>
    </izvorni_sadrzaj>
    <derivirana_varijabla naziv="DomainObject.Predmet.ProtuStrankaListFormatedOIB_1">
      <item>VENITO j.d.o.o. za ugostiteljstvo i usluge, OIB 75547566888 zastupanog po punomoćniku Verica Pušec</item>
    </derivirana_varijabla>
  </DomainObject.Predmet.ProtuStrankaListFormatedOIB>
  <DomainObject.Predmet.ProtuStrankaListFormatedWithAdress>
    <izvorni_sadrzaj>
      <item>VENITO j.d.o.o. za ugostiteljstvo i usluge, Milana Prpića 112, 49243 Oroslavje zastupanog po punomoćniku Verica Pušec</item>
    </izvorni_sadrzaj>
    <derivirana_varijabla naziv="DomainObject.Predmet.ProtuStrankaListFormatedWithAdress_1">
      <item>VENITO j.d.o.o. za ugostiteljstvo i usluge, Milana Prpića 112, 49243 Oroslavje zastupanog po punomoćniku Verica Pušec</item>
    </derivirana_varijabla>
  </DomainObject.Predmet.ProtuStrankaListFormatedWithAdress>
  <DomainObject.Predmet.ProtuStrankaListFormatedWithAdressOIB>
    <izvorni_sadrzaj>
      <item>VENITO j.d.o.o. za ugostiteljstvo i usluge, OIB 75547566888, Milana Prpića 112, 49243 Oroslavje zastupanog po punomoćniku Verica Pušec</item>
    </izvorni_sadrzaj>
    <derivirana_varijabla naziv="DomainObject.Predmet.ProtuStrankaListFormatedWithAdressOIB_1">
      <item>VENITO j.d.o.o. za ugostiteljstvo i usluge, OIB 75547566888, Milana Prpića 112, 49243 Oroslavje zastupanog po punomoćniku Verica Pušec</item>
    </derivirana_varijabla>
  </DomainObject.Predmet.ProtuStrankaListFormatedWithAdressOIB>
  <DomainObject.Predmet.ProtuStrankaListNazivFormated>
    <izvorni_sadrzaj>
      <item>VENITO j.d.o.o. za ugostiteljstvo i usluge</item>
    </izvorni_sadrzaj>
    <derivirana_varijabla naziv="DomainObject.Predmet.ProtuStrankaListNazivFormated_1">
      <item>VENITO j.d.o.o. za ugostiteljstvo i usluge</item>
    </derivirana_varijabla>
  </DomainObject.Predmet.ProtuStrankaListNazivFormated>
  <DomainObject.Predmet.ProtuStrankaListNazivFormatedOIB>
    <izvorni_sadrzaj>
      <item>VENITO j.d.o.o. za ugostiteljstvo i usluge, OIB 75547566888</item>
    </izvorni_sadrzaj>
    <derivirana_varijabla naziv="DomainObject.Predmet.ProtuStrankaListNazivFormatedOIB_1">
      <item>VENITO j.d.o.o. za ugostiteljstvo i usluge, OIB 75547566888</item>
    </derivirana_varijabla>
  </DomainObject.Predmet.ProtuStrankaListNazivFormatedOIB>
  <DomainObject.Predmet.OstaliListFormated>
    <izvorni_sadrzaj>
      <item>Verica Pušec punomoćnik sudionika u postupku VENITO j.d.o.o. za ugostiteljstvo i usluge</item>
    </izvorni_sadrzaj>
    <derivirana_varijabla naziv="DomainObject.Predmet.OstaliListFormated_1">
      <item>Verica Pušec punomoćnik sudionika u postupku VENITO j.d.o.o. za ugostiteljstvo i usluge</item>
    </derivirana_varijabla>
  </DomainObject.Predmet.OstaliListFormated>
  <DomainObject.Predmet.OstaliListFormatedOIB>
    <izvorni_sadrzaj>
      <item>Verica Pušec, OIB 03199276637 punomoćnik sudionika u postupku VENITO j.d.o.o. za ugostiteljstvo i usluge</item>
    </izvorni_sadrzaj>
    <derivirana_varijabla naziv="DomainObject.Predmet.OstaliListFormatedOIB_1">
      <item>Verica Pušec, OIB 03199276637 punomoćnik sudionika u postupku VENITO j.d.o.o. za ugostiteljstvo i usluge</item>
    </derivirana_varijabla>
  </DomainObject.Predmet.OstaliListFormatedOIB>
  <DomainObject.Predmet.OstaliListFormatedWithAdress>
    <izvorni_sadrzaj>
      <item>Verica Pušec, Kružna ulica 1, 10298 Gornja Bistra punomoćnik sudionika u postupku VENITO j.d.o.o. za ugostiteljstvo i usluge</item>
    </izvorni_sadrzaj>
    <derivirana_varijabla naziv="DomainObject.Predmet.OstaliListFormatedWithAdress_1">
      <item>Verica Pušec, Kružna ulica 1, 10298 Gornja Bistra punomoćnik sudionika u postupku VENITO j.d.o.o. za ugostiteljstvo i usluge</item>
    </derivirana_varijabla>
  </DomainObject.Predmet.OstaliListFormatedWithAdress>
  <DomainObject.Predmet.OstaliListFormatedWithAdressOIB>
    <izvorni_sadrzaj>
      <item>Verica Pušec, OIB 03199276637, Kružna ulica 1, 10298 Gornja Bistra punomoćnik sudionika u postupku VENITO j.d.o.o. za ugostiteljstvo i usluge</item>
    </izvorni_sadrzaj>
    <derivirana_varijabla naziv="DomainObject.Predmet.OstaliListFormatedWithAdressOIB_1">
      <item>Verica Pušec, OIB 03199276637, Kružna ulica 1, 10298 Gornja Bistra punomoćnik sudionika u postupku VENITO j.d.o.o. za ugostiteljstvo i usluge</item>
    </derivirana_varijabla>
  </DomainObject.Predmet.OstaliListFormatedWithAdressOIB>
  <DomainObject.Predmet.OstaliListNazivFormated>
    <izvorni_sadrzaj>
      <item>Verica Pušec</item>
    </izvorni_sadrzaj>
    <derivirana_varijabla naziv="DomainObject.Predmet.OstaliListNazivFormated_1">
      <item>Verica Pušec</item>
    </derivirana_varijabla>
  </DomainObject.Predmet.OstaliListNazivFormated>
  <DomainObject.Predmet.OstaliListNazivFormatedOIB>
    <izvorni_sadrzaj>
      <item>Verica Pušec, OIB 03199276637</item>
    </izvorni_sadrzaj>
    <derivirana_varijabla naziv="DomainObject.Predmet.OstaliListNazivFormatedOIB_1">
      <item>Verica Pušec, OIB 03199276637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VENITO j.d.o.o. za ugostiteljstvo i usluge</izvorni_sadrzaj>
    <derivirana_varijabla naziv="DomainObject.Predmet.ProtustrankaIDrugi_1">VENITO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VENITO j.d.o.o. za ugostiteljstvo i usluge, OIB 75547566888, Milana Prpića 112, 49243 Oroslavje</izvorni_sadrzaj>
    <derivirana_varijabla naziv="DomainObject.Predmet.ProtustrankaIDrugiAdressOIB_1">VENITO j.d.o.o. za ugostiteljstvo i usluge, OIB 75547566888,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VENITO j.d.o.o. za ugostiteljstvo i usluge</item>
      <item>FINA Regionalni centar Zagreb</item>
      <item>Verica Pušec</item>
    </izvorni_sadrzaj>
    <derivirana_varijabla naziv="DomainObject.Predmet.SudioniciListNaziv_1">
      <item>VENITO j.d.o.o. za ugostiteljstvo i usluge</item>
      <item>FINA Regionalni centar Zagreb</item>
      <item>Verica Pušec</item>
    </derivirana_varijabla>
  </DomainObject.Predmet.SudioniciListNaziv>
  <DomainObject.Predmet.SudioniciListAdressOIB>
    <izvorni_sadrzaj>
      <item>VENITO j.d.o.o. za ugostiteljstvo i usluge, OIB 75547566888, Milana Prpića 112,49243 Oroslavje</item>
      <item>FINA Regionalni centar Zagreb, OIB 85821130368, Trg svibanjskih žrtava 1995. br. 1,10000 Zagreb</item>
      <item>Verica Pušec, OIB 03199276637, Kružna ulica 1,10298 Gornja Bistra</item>
    </izvorni_sadrzaj>
    <derivirana_varijabla naziv="DomainObject.Predmet.SudioniciListAdressOIB_1">
      <item>VENITO j.d.o.o. za ugostiteljstvo i usluge, OIB 75547566888, Milana Prpića 112,49243 Oroslavje</item>
      <item>FINA Regionalni centar Zagreb, OIB 85821130368, Trg svibanjskih žrtava 1995. br. 1,10000 Zagreb</item>
      <item>Verica Pušec, OIB 03199276637, Kružna ulica 1,10298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75547566888</item>
      <item>, OIB 85821130368</item>
      <item>, OIB 03199276637</item>
    </izvorni_sadrzaj>
    <derivirana_varijabla naziv="DomainObject.Predmet.SudioniciListNazivOIB_1">
      <item>, OIB 75547566888</item>
      <item>, OIB 85821130368</item>
      <item>, OIB 03199276637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1691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2016-10-17T07:23:00Z</dcterms:created>
  <dc:creator>553y7k3</dc:creator>
  <cp:lastModifiedBy>Željka Vitez</cp:lastModifiedBy>
  <cp:lastPrinted>2017-01-04T07:31:00Z</cp:lastPrinted>
  <dcterms:modified xmlns:xsi="http://www.w3.org/2001/XMLSchema-instance" xsi:type="dcterms:W3CDTF">2017-01-04T12:54:00Z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