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9348" w14:paraId="8bc9348" w:rsidRDefault="00AA6507" w:rsidP="001940FB" w:rsidR="00AA650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2449D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</w:t>
      </w:r>
      <w:r w:rsidR="002449DA">
        <w:rPr>
          <w:rFonts w:cs="Calibri" w:eastAsia="Times New Roman" w:hAnsi="Calibri" w:ascii="Calibri"/>
          <w:b/>
          <w:lang w:val="hr-HR"/>
        </w:rPr>
        <w:t xml:space="preserve"> </w:t>
      </w:r>
      <w:r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507" w:rsidP="00AA6BCF" w:rsidR="00AA650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507" w:rsidR="00AA650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A650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A6507" w:rsidP="00AA650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50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A650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D7570">
        <w:rPr>
          <w:rFonts w:cs="Calibri" w:eastAsia="Arial Unicode MS" w:hAnsi="Calibri" w:ascii="Calibri"/>
          <w:kern w:val="1"/>
          <w:lang w:eastAsia="ar-SA" w:val="hr-HR"/>
        </w:rPr>
        <w:t>JONČIĆ MARIJA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AA6507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7570" w:rsidRPr="00BD7570">
        <w:rPr>
          <w:rFonts w:cs="Calibri" w:hAnsi="Calibri" w:ascii="Calibri"/>
        </w:rPr>
        <w:t>242.921,73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D7570" w:rsidRPr="00BD7570">
        <w:rPr>
          <w:rFonts w:cs="Calibri" w:hAnsi="Calibri" w:ascii="Calibri"/>
        </w:rPr>
        <w:t>222.321,73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D7570" w:rsidRPr="00BD7570">
        <w:rPr>
          <w:rFonts w:cs="Calibri" w:hAnsi="Calibri" w:ascii="Calibri"/>
        </w:rPr>
        <w:t>20.600,00 kn</w:t>
      </w:r>
      <w:r w:rsidR="00BD757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A650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A650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A6507" w:rsidRPr="00AA650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A650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7570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JONČIĆ MARIJA</w:t>
            </w:r>
            <w:r w:rsidR="00AA2F01">
              <w:rPr>
                <w:rFonts w:cs="Calibri"/>
              </w:rPr>
              <w:t xml:space="preserve">, </w:t>
            </w:r>
            <w:r w:rsidR="00AA2F01" w:rsidRPr="00AA2F01">
              <w:rPr>
                <w:rFonts w:cs="Calibri"/>
              </w:rPr>
              <w:t xml:space="preserve"> </w:t>
            </w:r>
            <w:r w:rsidRPr="00BD7570">
              <w:rPr>
                <w:rFonts w:cs="Calibri" w:hAnsi="Calibri" w:ascii="Calibri"/>
              </w:rPr>
              <w:t>Valpovačka 11, Split</w:t>
            </w:r>
            <w:r w:rsidR="00AA2F01">
              <w:rPr>
                <w:rFonts w:cs="Calibri" w:hAnsi="Calibri" w:ascii="Calibri"/>
              </w:rPr>
              <w:t>,</w:t>
            </w:r>
            <w:r w:rsidR="00AA2F0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BD7570">
              <w:rPr>
                <w:rFonts w:cs="Calibri" w:hAnsi="Calibri" w:ascii="Calibri"/>
              </w:rPr>
              <w:t>64471821201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2F01" w:rsidP="00AA2F01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A2F0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D757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D7570">
              <w:rPr>
                <w:rFonts w:cs="Calibri" w:hAnsi="Calibri" w:ascii="Calibri"/>
              </w:rPr>
              <w:t>242.921,73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BD757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D7570">
              <w:rPr>
                <w:rFonts w:cs="Calibri" w:hAnsi="Calibri" w:ascii="Calibri"/>
              </w:rPr>
              <w:t>222.321,73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BD757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D7570">
              <w:rPr>
                <w:rFonts w:cs="Calibri" w:hAnsi="Calibri" w:ascii="Calibri"/>
              </w:rPr>
              <w:t>20.600,00 kn</w:t>
            </w:r>
          </w:p>
        </w:tc>
      </w:tr>
    </w:tbl>
    <w:p w:rsidRDefault="00AA6507" w:rsidP="009F3042" w:rsidR="00AA6507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F3042" w:rsidP="009F3042" w:rsidR="009F304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74FF5" w:rsidP="009F3042" w:rsidR="009F304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042" w:rsidP="009F3042" w:rsidR="009F304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F3042" w:rsidP="009F3042" w:rsidR="009F304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F3042" w:rsidP="009F3042" w:rsidR="009F304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F3042" w:rsidP="009F3042" w:rsidR="009F304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F3042" w:rsidP="009F3042" w:rsidR="009F3042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8D7" w:rsidR="00C408D7">
      <w:pPr>
        <w:spacing w:after="0"/>
      </w:pPr>
      <w:r>
        <w:separator/>
      </w:r>
    </w:p>
  </w:endnote>
  <w:endnote w:id="0" w:type="continuationSeparator">
    <w:p w:rsidRDefault="00C408D7" w:rsidR="00C408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D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8D7" w:rsidR="00C408D7">
      <w:pPr>
        <w:spacing w:after="0"/>
      </w:pPr>
      <w:r>
        <w:separator/>
      </w:r>
    </w:p>
  </w:footnote>
  <w:footnote w:id="0" w:type="continuationSeparator">
    <w:p w:rsidRDefault="00C408D7" w:rsidR="00C408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D4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256ED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2BF1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2CB5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449DA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3D48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4EA7"/>
    <w:rsid w:val="005B77F5"/>
    <w:rsid w:val="005C39DF"/>
    <w:rsid w:val="005D0BB6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3042"/>
    <w:rsid w:val="00A04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2F01"/>
    <w:rsid w:val="00AA41CD"/>
    <w:rsid w:val="00AA6507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D7570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08D7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177"/>
    <w:rsid w:val="00D6033C"/>
    <w:rsid w:val="00D61502"/>
    <w:rsid w:val="00D622A8"/>
    <w:rsid w:val="00D645C9"/>
    <w:rsid w:val="00D74220"/>
    <w:rsid w:val="00D74FF5"/>
    <w:rsid w:val="00D823C1"/>
    <w:rsid w:val="00D835CA"/>
    <w:rsid w:val="00D86989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2243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F3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D4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D4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D4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D4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F3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D4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D4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D4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D4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1444</properties:Characters>
  <properties:Lines>76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St-651/2017-187 / Podnesak - Podnesak (-187.docx)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