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3ae5" w14:paraId="ec33ae5" w:rsidRDefault="006953FE" w:rsidP="006953FE" w:rsidR="006953FE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953FE" w:rsidP="006953FE" w:rsidR="006953FE">
      <w:pPr>
        <w:pStyle w:val="Naslov1"/>
        <w:spacing w:before="100"/>
        <w:jc w:val="both"/>
        <w:rPr>
          <w:b w:val="false"/>
        </w:rPr>
      </w:pPr>
      <w:r>
        <w:rPr>
          <w:b w:val="false"/>
        </w:rPr>
        <w:t>REPUBLIKA HRVATSKA</w:t>
      </w:r>
    </w:p>
    <w:p w:rsidRDefault="006953FE" w:rsidP="006953FE" w:rsidR="006953FE">
      <w:pPr>
        <w:jc w:val="both"/>
      </w:pPr>
      <w:r>
        <w:t xml:space="preserve">TRGOVAČKI SUD U SPLITU             </w:t>
      </w:r>
      <w:r>
        <w:tab/>
      </w:r>
      <w:r>
        <w:tab/>
      </w:r>
      <w:r>
        <w:tab/>
        <w:t xml:space="preserve">      </w:t>
      </w:r>
    </w:p>
    <w:p w:rsidRDefault="006953FE" w:rsidP="006953FE" w:rsidR="006953FE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</w:p>
    <w:p w:rsidRDefault="006953FE" w:rsidP="006953FE" w:rsidR="006953FE">
      <w:pPr>
        <w:pStyle w:val="Naslov1"/>
        <w:spacing w:after="200" w:before="180"/>
        <w:rPr>
          <w:b w:val="false"/>
        </w:rPr>
      </w:pPr>
      <w:r>
        <w:rPr>
          <w:b w:val="false"/>
        </w:rPr>
        <w:t>R E P U B L I K A   H R V A T S K 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571920">
        <w:t xml:space="preserve">7006 PRIJEVOZ d.o.o., OIB: 86893736224, Split, </w:t>
      </w:r>
      <w:proofErr w:type="spellStart"/>
      <w:r w:rsidR="00571920">
        <w:t>Jeretova</w:t>
      </w:r>
      <w:proofErr w:type="spellEnd"/>
      <w:r w:rsidR="00571920">
        <w:t xml:space="preserve"> 1C</w:t>
      </w:r>
      <w:r>
        <w:rPr>
          <w:lang w:val="hr-HR"/>
        </w:rPr>
        <w:t xml:space="preserve">, </w:t>
      </w:r>
      <w:proofErr w:type="gramStart"/>
      <w:r>
        <w:rPr>
          <w:szCs w:val="24"/>
          <w:lang w:val="hr-HR"/>
        </w:rPr>
        <w:t>dana</w:t>
      </w:r>
      <w:proofErr w:type="gramEnd"/>
      <w:r>
        <w:rPr>
          <w:szCs w:val="24"/>
          <w:lang w:val="hr-HR"/>
        </w:rPr>
        <w:t xml:space="preserve"> </w:t>
      </w:r>
      <w:r w:rsidR="00571920">
        <w:rPr>
          <w:szCs w:val="24"/>
          <w:lang w:val="hr-HR"/>
        </w:rPr>
        <w:t>19</w:t>
      </w:r>
      <w:r>
        <w:rPr>
          <w:szCs w:val="24"/>
          <w:lang w:val="hr-HR"/>
        </w:rPr>
        <w:t xml:space="preserve">. listopada 2017. godine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očitovanja o prijedlogu za otvaranje stečajnog postupka nad dužnikom određuje se za dan </w:t>
      </w:r>
      <w:r w:rsidR="00513F5E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studenog</w:t>
      </w:r>
      <w:r>
        <w:t xml:space="preserve"> 2017. godine u </w:t>
      </w:r>
      <w:r w:rsidR="00571920">
        <w:t>12</w:t>
      </w:r>
      <w:r>
        <w:t>:</w:t>
      </w:r>
      <w:r w:rsidR="00EA6C8A">
        <w:t>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sudnica br. 111/I 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dužnik </w:t>
      </w:r>
    </w:p>
    <w:p w:rsidRDefault="006953FE" w:rsidP="00571920" w:rsidR="00571920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dužnika </w:t>
      </w:r>
      <w:r w:rsidR="00571920">
        <w:rPr>
          <w:rFonts w:cs="Times New Roman" w:eastAsia="Times New Roman"/>
          <w:szCs w:val="24"/>
          <w:lang w:eastAsia="hr-HR"/>
        </w:rPr>
        <w:t xml:space="preserve">Toni Čulić iz Splita, </w:t>
      </w:r>
      <w:proofErr w:type="spellStart"/>
      <w:r w:rsidR="00571920">
        <w:rPr>
          <w:rFonts w:cs="Times New Roman" w:eastAsia="Times New Roman"/>
          <w:szCs w:val="24"/>
          <w:lang w:eastAsia="hr-HR"/>
        </w:rPr>
        <w:t>Jeretova</w:t>
      </w:r>
      <w:proofErr w:type="spellEnd"/>
      <w:r w:rsidR="00571920">
        <w:rPr>
          <w:rFonts w:cs="Times New Roman" w:eastAsia="Times New Roman"/>
          <w:szCs w:val="24"/>
          <w:lang w:eastAsia="hr-HR"/>
        </w:rPr>
        <w:t xml:space="preserve"> 1 C</w:t>
      </w:r>
    </w:p>
    <w:p w:rsidRDefault="006953FE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Splitu, </w:t>
      </w:r>
      <w:r w:rsidR="00571920">
        <w:rPr>
          <w:szCs w:val="24"/>
        </w:rPr>
        <w:t>19</w:t>
      </w:r>
      <w:r>
        <w:rPr>
          <w:szCs w:val="24"/>
        </w:rPr>
        <w:t xml:space="preserve">. listopada 2017. godine </w:t>
      </w:r>
    </w:p>
    <w:p w:rsidRDefault="006953FE" w:rsidP="006953FE" w:rsidR="006953FE">
      <w:pPr>
        <w:spacing w:before="100"/>
        <w:ind w:left="6373"/>
        <w:jc w:val="center"/>
      </w:pPr>
      <w:r>
        <w:t>SUTKINJA</w:t>
      </w:r>
    </w:p>
    <w:p w:rsidRDefault="006953FE" w:rsidP="006953FE" w:rsidR="006953FE">
      <w:pPr>
        <w:ind w:left="6372"/>
        <w:jc w:val="center"/>
      </w:pPr>
      <w:r>
        <w:t>ANA GOLUB GRUIĆ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6953FE" w:rsidP="006953FE" w:rsidR="006953FE">
      <w:pPr>
        <w:jc w:val="both"/>
      </w:pPr>
      <w:r>
        <w:t>POUKA O PRAVNOM LIJEKU: Protiv ovog zaključka žalba nije dopuštena.</w:t>
      </w:r>
    </w:p>
    <w:p w:rsidRDefault="006953FE" w:rsidP="006953FE" w:rsidR="006953FE"/>
    <w:p w:rsidRDefault="006953FE" w:rsidP="006953FE" w:rsidR="006953FE">
      <w:r>
        <w:t>DNA:</w:t>
      </w:r>
    </w:p>
    <w:p w:rsidRDefault="006953FE" w:rsidP="006953FE" w:rsidR="006953FE">
      <w:r>
        <w:t>- predlagatelju - FINA, RC Split</w:t>
      </w:r>
    </w:p>
    <w:p w:rsidRDefault="006953FE" w:rsidP="006953FE" w:rsidR="006953FE">
      <w:r>
        <w:t xml:space="preserve">- dužniku </w:t>
      </w:r>
    </w:p>
    <w:p w:rsidRDefault="006953FE" w:rsidP="006953FE" w:rsidR="006953FE">
      <w:r>
        <w:t xml:space="preserve">- zakonskom zastupniku dužnika </w:t>
      </w:r>
    </w:p>
    <w:p w:rsidRDefault="006953FE" w:rsidP="006953FE" w:rsidR="006953FE">
      <w:r>
        <w:t xml:space="preserve">- mrežna stranica e-Oglasna ploča sudova </w:t>
      </w:r>
    </w:p>
    <w:p w:rsidRDefault="006953FE" w:rsidP="006953FE" w:rsidR="006953FE">
      <w:r>
        <w:t>- u spis</w:t>
      </w:r>
    </w:p>
    <w:p w:rsidRDefault="006953FE" w:rsidP="006953FE" w:rsidR="006953FE"/>
    <w:p w:rsidRDefault="00853B3E" w:rsidR="00853B3E"/>
    <w:sectPr w:rsidR="00853B3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6FD" w:rsidP="00EA6C8A" w:rsidR="005626FD">
      <w:r>
        <w:separator/>
      </w:r>
    </w:p>
  </w:endnote>
  <w:endnote w:id="0" w:type="continuationSeparator">
    <w:p w:rsidRDefault="005626FD" w:rsidP="00EA6C8A" w:rsidR="00562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6FD" w:rsidP="00EA6C8A" w:rsidR="005626FD">
      <w:r>
        <w:separator/>
      </w:r>
    </w:p>
  </w:footnote>
  <w:footnote w:id="0" w:type="continuationSeparator">
    <w:p w:rsidRDefault="005626FD" w:rsidP="00EA6C8A" w:rsidR="00562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6C8A" w:rsidP="00EA6C8A" w:rsidR="00EA6C8A">
    <w:pPr>
      <w:pStyle w:val="Zaglavlje"/>
      <w:jc w:val="right"/>
    </w:pPr>
    <w:r>
      <w:t>11. St-</w:t>
    </w:r>
    <w:r w:rsidR="00571920">
      <w:t>1562</w:t>
    </w:r>
    <w:r>
      <w:t>/2016</w:t>
    </w:r>
  </w:p>
  <w:p w:rsidRDefault="00EA6C8A" w:rsidR="00EA6C8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5556E"/>
    <w:rsid w:val="00066650"/>
    <w:rsid w:val="00085E7C"/>
    <w:rsid w:val="000B4D96"/>
    <w:rsid w:val="000D5416"/>
    <w:rsid w:val="000E6D83"/>
    <w:rsid w:val="00335366"/>
    <w:rsid w:val="003C2F22"/>
    <w:rsid w:val="00417EA6"/>
    <w:rsid w:val="00513F5E"/>
    <w:rsid w:val="005626FD"/>
    <w:rsid w:val="00571920"/>
    <w:rsid w:val="006953FE"/>
    <w:rsid w:val="0071519E"/>
    <w:rsid w:val="007F7A84"/>
    <w:rsid w:val="00814EDB"/>
    <w:rsid w:val="00815142"/>
    <w:rsid w:val="0083187A"/>
    <w:rsid w:val="00853B3E"/>
    <w:rsid w:val="00981D37"/>
    <w:rsid w:val="00A51DE9"/>
    <w:rsid w:val="00B7506F"/>
    <w:rsid w:val="00B7752F"/>
    <w:rsid w:val="00CA602B"/>
    <w:rsid w:val="00CC64D3"/>
    <w:rsid w:val="00D8632A"/>
    <w:rsid w:val="00DD0D50"/>
    <w:rsid w:val="00DF0CFA"/>
    <w:rsid w:val="00EA6C8A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571920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C6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4D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4D3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4D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4D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Bezproreda" w:type="paragraph">
    <w:name w:val="No Spacing"/>
    <w:uiPriority w:val="1"/>
    <w:qFormat/>
    <w:rsid w:val="00571920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CC6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4D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4D3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4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4D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51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2017.</izvorni_sadrzaj>
    <derivirana_varijabla naziv="DomainObject.DatumDonosenjaOdluke_1">19.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St-1562/2016</izvorni_sadrzaj>
    <derivirana_varijabla naziv="DomainObject.Predmet.OznakaBroj_1">St-1562/2016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7006 PRIJEVOZ društvo s ograničenom odgovornošću za ugostiteljstvo i turistička agencija</izvorni_sadrzaj>
    <derivirana_varijabla naziv="DomainObject.Predmet.ProtustrankaFormated_1">  7006 PRIJEVOZ društvo s ograničenom odgovornošću za ugostiteljstvo i turistička agencija</derivirana_varijabla>
  </DomainObject.Predmet.ProtustrankaFormated>
  <DomainObject.Predmet.ProtustrankaFormatedOIB>
    <izvorni_sadrzaj>  7006 PRIJEVOZ društvo s ograničenom odgovornošću za ugostiteljstvo i turistička agencija, OIB 86893736224</izvorni_sadrzaj>
    <derivirana_varijabla naziv="DomainObject.Predmet.ProtustrankaFormatedOIB_1">  7006 PRIJEVOZ društvo s ograničenom odgovornošću za ugostiteljstvo i turistička agencija, OIB 86893736224</derivirana_varijabla>
  </DomainObject.Predmet.ProtustrankaFormatedOIB>
  <DomainObject.Predmet.ProtustrankaFormatedWithAdress>
    <izvorni_sadrzaj> 7006 PRIJEVOZ društvo s ograničenom odgovornošću za ugostiteljstvo i turistička agencija, Jeretova 1 C, 21000 Split</izvorni_sadrzaj>
    <derivirana_varijabla naziv="DomainObject.Predmet.ProtustrankaFormatedWithAdress_1"> 7006 PRIJEVOZ društvo s ograničenom odgovornošću za ugostiteljstvo i turistička agencija, Jeretova 1 C, 21000 Split</derivirana_varijabla>
  </DomainObject.Predmet.ProtustrankaFormatedWithAdress>
  <DomainObject.Predmet.ProtustrankaFormatedWithAdressOIB>
    <izvorni_sadrzaj> 7006 PRIJEVOZ društvo s ograničenom odgovornošću za ugostiteljstvo i turistička agencija, OIB 86893736224, Jeretova 1 C, 21000 Split</izvorni_sadrzaj>
    <derivirana_varijabla naziv="DomainObject.Predmet.ProtustrankaFormatedWithAdressOIB_1"> 7006 PRIJEVOZ društvo s ograničenom odgovornošću za ugostiteljstvo i turistička agencija, OIB 86893736224, Jeretova 1 C, 21000 Split</derivirana_varijabla>
  </DomainObject.Predmet.ProtustrankaFormatedWithAdressOIB>
  <DomainObject.Predmet.ProtustrankaWithAdress>
    <izvorni_sadrzaj>7006 PRIJEVOZ društvo s ograničenom odgovornošću za ugostiteljstvo i turistička agencija Jeretova 1 C, 21000 Split</izvorni_sadrzaj>
    <derivirana_varijabla naziv="DomainObject.Predmet.ProtustrankaWithAdress_1">7006 PRIJEVOZ društvo s ograničenom odgovornošću za ugostiteljstvo i turistička agencija Jeretova 1 C, 21000 Split</derivirana_varijabla>
  </DomainObject.Predmet.ProtustrankaWithAdress>
  <DomainObject.Predmet.ProtustrankaWithAdressOIB>
    <izvorni_sadrzaj>7006 PRIJEVOZ društvo s ograničenom odgovornošću za ugostiteljstvo i turistička agencija, OIB 86893736224, Jeretova 1 C, 21000 Split</izvorni_sadrzaj>
    <derivirana_varijabla naziv="DomainObject.Predmet.ProtustrankaWithAdressOIB_1">7006 PRIJEVOZ društvo s ograničenom odgovornošću za ugostiteljstvo i turistička agencija, OIB 86893736224, Jeretova 1 C, 21000 Split</derivirana_varijabla>
  </DomainObject.Predmet.ProtustrankaWithAdressOIB>
  <DomainObject.Predmet.ProtustrankaNazivFormated>
    <izvorni_sadrzaj>7006 PRIJEVOZ društvo s ograničenom odgovornošću za ugostiteljstvo i turistička agencija</izvorni_sadrzaj>
    <derivirana_varijabla naziv="DomainObject.Predmet.ProtustrankaNazivFormated_1">7006 PRIJEVOZ društvo s ograničenom odgovornošću za ugostiteljstvo i turistička agencija</derivirana_varijabla>
  </DomainObject.Predmet.ProtustrankaNazivFormated>
  <DomainObject.Predmet.ProtustrankaNazivFormatedOIB>
    <izvorni_sadrzaj>7006 PRIJEVOZ društvo s ograničenom odgovornošću za ugostiteljstvo i turistička agencija, OIB 86893736224</izvorni_sadrzaj>
    <derivirana_varijabla naziv="DomainObject.Predmet.ProtustrankaNazivFormatedOIB_1">7006 PRIJEVOZ društvo s ograničenom odgovornošću za ugostiteljstvo i turistička agencija, OIB 86893736224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750321.22</izvorni_sadrzaj>
    <derivirana_varijabla naziv="DomainObject.Predmet.TrenutnaVrijednost_1">750321.22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7006 PRIJEVOZ društvo s ograničenom odgovornošću za ugostiteljstvo i turistička agencija</item>
    </izvorni_sadrzaj>
    <derivirana_varijabla naziv="DomainObject.Predmet.ProtuStrankaListFormated_1">
      <item>7006 PRIJEVOZ društvo s ograničenom odgovornošću za ugostiteljstvo i turistička agencija</item>
    </derivirana_varijabla>
  </DomainObject.Predmet.ProtuStrankaListFormated>
  <DomainObject.Predmet.ProtuStrankaListFormatedOIB>
    <izvorni_sadrzaj>
      <item>7006 PRIJEVOZ društvo s ograničenom odgovornošću za ugostiteljstvo i turistička agencija, OIB 86893736224</item>
    </izvorni_sadrzaj>
    <derivirana_varijabla naziv="DomainObject.Predmet.ProtuStrankaListFormatedOIB_1">
      <item>7006 PRIJEVOZ društvo s ograničenom odgovornošću za ugostiteljstvo i turistička agencija, OIB 86893736224</item>
    </derivirana_varijabla>
  </DomainObject.Predmet.ProtuStrankaListFormatedOIB>
  <DomainObject.Predmet.ProtuStrankaListFormatedWithAdress>
    <izvorni_sadrzaj>
      <item>7006 PRIJEVOZ društvo s ograničenom odgovornošću za ugostiteljstvo i turistička agencija, Jeretova 1 C, 21000 Split</item>
    </izvorni_sadrzaj>
    <derivirana_varijabla naziv="DomainObject.Predmet.ProtuStrankaListFormatedWithAdress_1">
      <item>7006 PRIJEVOZ društvo s ograničenom odgovornošću za ugostiteljstvo i turistička agencija, Jeretova 1 C, 21000 Split</item>
    </derivirana_varijabla>
  </DomainObject.Predmet.ProtuStrankaListFormatedWithAdress>
  <DomainObject.Predmet.ProtuStrankaListFormatedWithAdressOIB>
    <izvorni_sadrzaj>
      <item>7006 PRIJEVOZ društvo s ograničenom odgovornošću za ugostiteljstvo i turistička agencija, OIB 86893736224, Jeretova 1 C, 21000 Split</item>
    </izvorni_sadrzaj>
    <derivirana_varijabla naziv="DomainObject.Predmet.ProtuStrankaListFormatedWithAdressOIB_1">
      <item>7006 PRIJEVOZ društvo s ograničenom odgovornošću za ugostiteljstvo i turistička agencija, OIB 86893736224, Jeretova 1 C, 21000 Split</item>
    </derivirana_varijabla>
  </DomainObject.Predmet.ProtuStrankaListFormatedWithAdressOIB>
  <DomainObject.Predmet.ProtuStrankaListNazivFormated>
    <izvorni_sadrzaj>
      <item>7006 PRIJEVOZ društvo s ograničenom odgovornošću za ugostiteljstvo i turistička agencija</item>
    </izvorni_sadrzaj>
    <derivirana_varijabla naziv="DomainObject.Predmet.ProtuStrankaListNazivFormated_1">
      <item>7006 PRIJEVOZ društvo s ograničenom odgovornošću za ugostiteljstvo i turistička agencija</item>
    </derivirana_varijabla>
  </DomainObject.Predmet.ProtuStrankaListNazivFormated>
  <DomainObject.Predmet.ProtuStrankaListNazivFormatedOIB>
    <izvorni_sadrzaj>
      <item>7006 PRIJEVOZ društvo s ograničenom odgovornošću za ugostiteljstvo i turistička agencija, OIB 86893736224</item>
    </izvorni_sadrzaj>
    <derivirana_varijabla naziv="DomainObject.Predmet.ProtuStrankaListNazivFormatedOIB_1">
      <item>7006 PRIJEVOZ društvo s ograničenom odgovornošću za ugostiteljstvo i turistička agencija, OIB 86893736224</item>
    </derivirana_varijabla>
  </DomainObject.Predmet.ProtuStrankaListNazivFormatedOIB>
  <DomainObject.Predmet.OstaliListFormated>
    <izvorni_sadrzaj>
      <item>Toni Čulić</item>
    </izvorni_sadrzaj>
    <derivirana_varijabla naziv="DomainObject.Predmet.OstaliListFormated_1">
      <item>Toni Čulić</item>
    </derivirana_varijabla>
  </DomainObject.Predmet.OstaliListFormated>
  <DomainObject.Predmet.OstaliListFormatedOIB>
    <izvorni_sadrzaj>
      <item>Toni Čulić, OIB 45839257523</item>
    </izvorni_sadrzaj>
    <derivirana_varijabla naziv="DomainObject.Predmet.OstaliListFormatedOIB_1">
      <item>Toni Čulić, OIB 45839257523</item>
    </derivirana_varijabla>
  </DomainObject.Predmet.OstaliListFormatedOIB>
  <DomainObject.Predmet.OstaliListFormatedWithAdress>
    <izvorni_sadrzaj>
      <item>Toni Čulić, Rikarda Katalinića Jeretova 1c, 21000 Split</item>
    </izvorni_sadrzaj>
    <derivirana_varijabla naziv="DomainObject.Predmet.OstaliListFormatedWithAdress_1">
      <item>Toni Čulić, Rikarda Katalinića Jeretova 1c, 21000 Split</item>
    </derivirana_varijabla>
  </DomainObject.Predmet.OstaliListFormatedWithAdress>
  <DomainObject.Predmet.OstaliListFormatedWithAdressOIB>
    <izvorni_sadrzaj>
      <item>Toni Čulić, OIB 45839257523, Rikarda Katalinića Jeretova 1c, 21000 Split</item>
    </izvorni_sadrzaj>
    <derivirana_varijabla naziv="DomainObject.Predmet.OstaliListFormatedWithAdressOIB_1">
      <item>Toni Čulić, OIB 45839257523, Rikarda Katalinića Jeretova 1c, 21000 Split</item>
    </derivirana_varijabla>
  </DomainObject.Predmet.OstaliListFormatedWithAdressOIB>
  <DomainObject.Predmet.OstaliListNazivFormated>
    <izvorni_sadrzaj>
      <item>Toni Čulić</item>
    </izvorni_sadrzaj>
    <derivirana_varijabla naziv="DomainObject.Predmet.OstaliListNazivFormated_1">
      <item>Toni Čulić</item>
    </derivirana_varijabla>
  </DomainObject.Predmet.OstaliListNazivFormated>
  <DomainObject.Predmet.OstaliListNazivFormatedOIB>
    <izvorni_sadrzaj>
      <item>Toni Čulić, OIB 45839257523</item>
    </izvorni_sadrzaj>
    <derivirana_varijabla naziv="DomainObject.Predmet.OstaliListNazivFormatedOIB_1">
      <item>Toni Čulić, OIB 45839257523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2017.</izvorni_sadrzaj>
    <derivirana_varijabla naziv="DomainObject.Datum_1">19.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7006 PRIJEVOZ društvo s ograničenom odgovornošću za ugostiteljstvo i turistička agencija</izvorni_sadrzaj>
    <derivirana_varijabla naziv="DomainObject.Predmet.ProtustrankaIDrugi_1">7006 PRIJEVOZ društvo s ograničenom odgovornošću za ugostiteljstvo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7006 PRIJEVOZ društvo s ograničenom odgovornošću za ugostiteljstvo i turistička agencija, OIB 86893736224, Jeretova 1 C, 21000 Split</izvorni_sadrzaj>
    <derivirana_varijabla naziv="DomainObject.Predmet.ProtustrankaIDrugiAdressOIB_1">7006 PRIJEVOZ društvo s ograničenom odgovornošću za ugostiteljstvo i turistička agencija, OIB 86893736224, Jeretova 1 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7006 PRIJEVOZ društvo s ograničenom odgovornošću za ugostiteljstvo i turistička agencija</item>
      <item>FINANCIJSKA AGENCIJA, RC SPLIT</item>
      <item>Toni Čulić</item>
    </izvorni_sadrzaj>
    <derivirana_varijabla naziv="DomainObject.Predmet.SudioniciListNaziv_1">
      <item>7006 PRIJEVOZ društvo s ograničenom odgovornošću za ugostiteljstvo i turistička agencija</item>
      <item>FINANCIJSKA AGENCIJA, RC SPLIT</item>
      <item>Toni Čulić</item>
    </derivirana_varijabla>
  </DomainObject.Predmet.SudioniciListNaziv>
  <DomainObject.Predmet.SudioniciListAdressOIB>
    <izvorni_sadrzaj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izvorni_sadrzaj>
    <derivirana_varijabla naziv="DomainObject.Predmet.SudioniciListAdressOIB_1">
      <item>7006 PRIJEVOZ društvo s ograničenom odgovornošću za ugostiteljstvo i turistička agencija, OIB 86893736224, Jeretova 1 C,21000 Split</item>
      <item>FINANCIJSKA AGENCIJA, RC SPLIT, OIB 85821130368, Mažuranićevo šetalište 24 b,21000 Split</item>
      <item>Toni Čulić, OIB 45839257523, Rikarda Katalinića Jeretova 1c,21000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86893736224</item>
      <item>, OIB 85821130368</item>
      <item>, OIB 45839257523</item>
    </izvorni_sadrzaj>
    <derivirana_varijabla naziv="DomainObject.Predmet.SudioniciListNazivOIB_1">
      <item>, OIB 86893736224</item>
      <item>, OIB 85821130368</item>
      <item>, OIB 45839257523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1127</properties:Characters>
  <properties:Lines>35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2017-10-19T06:16:00Z</dcterms:created>
  <dc:creator>Katarina Mikulić</dc:creator>
  <cp:lastModifiedBy>Katarina Mikulić</cp:lastModifiedBy>
  <cp:lastPrinted>2017-10-19T06:35:00Z</cp:lastPrinted>
  <dcterms:modified xmlns:xsi="http://www.w3.org/2001/XMLSchema-instance" xsi:type="dcterms:W3CDTF">2017-10-19T08:22:00Z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