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7656" w14:paraId="0977656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325C4C">
        <w:t>1207</w:t>
      </w:r>
      <w:r w:rsidR="001A6E7B">
        <w:t>/18-</w:t>
      </w:r>
      <w:r w:rsidR="00BA2305">
        <w:t>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BA2305">
        <w:t xml:space="preserve">FINA RC Osijek za otvaranje stečajnog postupka nad dužnikom: </w:t>
      </w:r>
      <w:r w:rsidR="00325C4C">
        <w:rPr>
          <w:b/>
        </w:rPr>
        <w:t>DOMOS GRUPA j.d.o.o. Grabovac, Zagorska 43, OIB: 29187425445, MBS: 030186912</w:t>
      </w:r>
      <w:r>
        <w:rPr>
          <w:b/>
        </w:rPr>
        <w:t xml:space="preserve">, </w:t>
      </w:r>
      <w:r>
        <w:t xml:space="preserve">dana </w:t>
      </w:r>
      <w:r w:rsidR="00325C4C">
        <w:t>28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325C4C">
        <w:t xml:space="preserve">Karlo </w:t>
      </w:r>
      <w:proofErr w:type="spellStart"/>
      <w:r w:rsidR="00325C4C">
        <w:t>Beljak</w:t>
      </w:r>
      <w:proofErr w:type="spellEnd"/>
      <w:r w:rsidR="00325C4C">
        <w:t xml:space="preserve">, </w:t>
      </w:r>
      <w:proofErr w:type="spellStart"/>
      <w:r w:rsidR="00325C4C">
        <w:t>Čeminac</w:t>
      </w:r>
      <w:proofErr w:type="spellEnd"/>
      <w:r w:rsidR="00325C4C">
        <w:t xml:space="preserve">, </w:t>
      </w:r>
      <w:proofErr w:type="spellStart"/>
      <w:r w:rsidR="00325C4C">
        <w:t>Zaogrska</w:t>
      </w:r>
      <w:proofErr w:type="spellEnd"/>
      <w:r w:rsidR="00325C4C">
        <w:t xml:space="preserve"> 43, OIB: 00381709184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BA2305">
        <w:t>5</w:t>
      </w:r>
      <w:r w:rsidRPr="004F7E28">
        <w:t>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325C4C">
        <w:rPr>
          <w:b/>
        </w:rPr>
        <w:t>1207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>.</w:t>
      </w:r>
      <w:r w:rsidR="00BA2305">
        <w:t xml:space="preserve"> dužnika</w:t>
      </w:r>
      <w:r w:rsidR="002876BC">
        <w:t xml:space="preserve"> </w:t>
      </w:r>
      <w:r w:rsidR="00325C4C">
        <w:t xml:space="preserve">Karlo </w:t>
      </w:r>
      <w:proofErr w:type="spellStart"/>
      <w:r w:rsidR="00325C4C">
        <w:t>Beljak</w:t>
      </w:r>
      <w:proofErr w:type="spellEnd"/>
      <w:r w:rsidR="00325C4C">
        <w:t xml:space="preserve">, </w:t>
      </w:r>
      <w:proofErr w:type="spellStart"/>
      <w:r w:rsidR="00325C4C">
        <w:t>Čeminac</w:t>
      </w:r>
      <w:proofErr w:type="spellEnd"/>
      <w:r w:rsidR="00325C4C">
        <w:t xml:space="preserve">, </w:t>
      </w:r>
      <w:proofErr w:type="spellStart"/>
      <w:r w:rsidR="00325C4C">
        <w:t>Zaogrska</w:t>
      </w:r>
      <w:proofErr w:type="spellEnd"/>
      <w:r w:rsidR="00325C4C">
        <w:t xml:space="preserve"> 43, OIB: 00381709184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BA2305">
        <w:t>5</w:t>
      </w:r>
      <w:r>
        <w:t>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325C4C">
        <w:rPr>
          <w:b/>
        </w:rPr>
        <w:t>1207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325C4C">
        <w:t xml:space="preserve">Karlo </w:t>
      </w:r>
      <w:proofErr w:type="spellStart"/>
      <w:r w:rsidR="00325C4C">
        <w:t>Beljak</w:t>
      </w:r>
      <w:proofErr w:type="spellEnd"/>
      <w:r w:rsidR="00325C4C">
        <w:t xml:space="preserve">, </w:t>
      </w:r>
      <w:proofErr w:type="spellStart"/>
      <w:r w:rsidR="00325C4C">
        <w:t>Čeminac</w:t>
      </w:r>
      <w:proofErr w:type="spellEnd"/>
      <w:r w:rsidR="00325C4C">
        <w:t xml:space="preserve">, </w:t>
      </w:r>
      <w:proofErr w:type="spellStart"/>
      <w:r w:rsidR="00325C4C">
        <w:t>Zaogrska</w:t>
      </w:r>
      <w:proofErr w:type="spellEnd"/>
      <w:r w:rsidR="00325C4C">
        <w:t xml:space="preserve"> 43, OIB: 00381709184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325C4C">
        <w:t xml:space="preserve">Karlo </w:t>
      </w:r>
      <w:proofErr w:type="spellStart"/>
      <w:r w:rsidR="00325C4C">
        <w:t>Beljak</w:t>
      </w:r>
      <w:proofErr w:type="spellEnd"/>
      <w:r w:rsidR="00325C4C">
        <w:t xml:space="preserve">, </w:t>
      </w:r>
      <w:proofErr w:type="spellStart"/>
      <w:r w:rsidR="00325C4C">
        <w:t>Čeminac</w:t>
      </w:r>
      <w:proofErr w:type="spellEnd"/>
      <w:r w:rsidR="00325C4C">
        <w:t xml:space="preserve">, </w:t>
      </w:r>
      <w:proofErr w:type="spellStart"/>
      <w:r w:rsidR="00325C4C">
        <w:t>Zaogrska</w:t>
      </w:r>
      <w:proofErr w:type="spellEnd"/>
      <w:r w:rsidR="00325C4C">
        <w:t xml:space="preserve"> 43, OIB: 00381709184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325C4C" w:rsidP="00325C4C" w:rsidR="00325C4C">
      <w:pPr>
        <w:jc w:val="right"/>
      </w:pPr>
      <w:r>
        <w:lastRenderedPageBreak/>
        <w:t>Broj: 6 St-1207/18-8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325C4C">
        <w:rPr>
          <w:bCs/>
        </w:rPr>
        <w:t>15</w:t>
      </w:r>
      <w:r w:rsidR="00BA2305">
        <w:rPr>
          <w:bCs/>
        </w:rPr>
        <w:t>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325C4C">
        <w:rPr>
          <w:b/>
        </w:rPr>
        <w:t>DOMOS GRUPA j.d.o.o. Grabovac, Zagorska 43, OIB: 29187425445, MBS: 030186912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325C4C">
        <w:rPr>
          <w:b/>
        </w:rPr>
        <w:t>15</w:t>
      </w:r>
      <w:r w:rsidR="00BA2305">
        <w:rPr>
          <w:b/>
        </w:rPr>
        <w:t>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325C4C">
        <w:t>1207</w:t>
      </w:r>
      <w:r w:rsidR="00DF6B4D">
        <w:t>/18-</w:t>
      </w:r>
      <w:r w:rsidR="00BA2305">
        <w:t>7</w:t>
      </w:r>
      <w:r w:rsidR="00DF6B4D">
        <w:t xml:space="preserve"> od </w:t>
      </w:r>
      <w:r w:rsidR="00BA2305">
        <w:t>2</w:t>
      </w:r>
      <w:r w:rsidR="00325C4C">
        <w:t>8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325C4C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BA2305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BA2305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325C4C">
        <w:rPr>
          <w:b/>
        </w:rPr>
        <w:t>15</w:t>
      </w:r>
      <w:r w:rsidR="00BA2305">
        <w:rPr>
          <w:b/>
        </w:rPr>
        <w:t>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325C4C">
        <w:t>149.205,15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BA2305">
        <w:t>4</w:t>
      </w:r>
      <w:r>
        <w:t>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1A6E7B" w:rsidP="0057057D" w:rsidR="001A6E7B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325C4C" w:rsidP="00325C4C" w:rsidR="00325C4C">
      <w:pPr>
        <w:jc w:val="right"/>
      </w:pPr>
      <w:r>
        <w:lastRenderedPageBreak/>
        <w:t>Broj: 6 St-1207/18-8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BA2305">
        <w:t>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25C4C">
        <w:t>28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BA230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325C4C">
        <w:t xml:space="preserve">Karlo </w:t>
      </w:r>
      <w:proofErr w:type="spellStart"/>
      <w:r w:rsidR="00325C4C">
        <w:t>Beljak</w:t>
      </w:r>
      <w:proofErr w:type="spellEnd"/>
      <w:r w:rsidR="00325C4C">
        <w:t xml:space="preserve">, </w:t>
      </w:r>
      <w:proofErr w:type="spellStart"/>
      <w:r w:rsidR="00325C4C">
        <w:t>Čeminac</w:t>
      </w:r>
      <w:proofErr w:type="spellEnd"/>
      <w:r w:rsidR="00325C4C">
        <w:t xml:space="preserve">, </w:t>
      </w:r>
      <w:proofErr w:type="spellStart"/>
      <w:r w:rsidR="00325C4C">
        <w:t>Zaogrska</w:t>
      </w:r>
      <w:proofErr w:type="spellEnd"/>
      <w:r w:rsidR="00325C4C">
        <w:t xml:space="preserve"> 43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30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9E3A5D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987" w:rsidP="00C06AA6" w:rsidR="00551987">
      <w:r>
        <w:separator/>
      </w:r>
    </w:p>
  </w:endnote>
  <w:endnote w:id="0" w:type="continuationSeparator">
    <w:p w:rsidRDefault="00551987" w:rsidP="00C06AA6" w:rsidR="00551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987" w:rsidP="00C06AA6" w:rsidR="00551987">
      <w:r>
        <w:separator/>
      </w:r>
    </w:p>
  </w:footnote>
  <w:footnote w:id="0" w:type="continuationSeparator">
    <w:p w:rsidRDefault="00551987" w:rsidP="00C06AA6" w:rsidR="00551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3A5D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1987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E3A5D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85B4E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72F25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A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A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St-1207/2018</izvorni_sadrzaj>
    <derivirana_varijabla naziv="DomainObject.Predmet.OznakaBroj_1">St-1207/2018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DOMOS GRUPA j.d.o.o. za graditeljstvo i usluge</izvorni_sadrzaj>
    <derivirana_varijabla naziv="DomainObject.Predmet.ProtustrankaFormated_1">  DOMOS GRUPA j.d.o.o. za graditeljstvo i usluge</derivirana_varijabla>
  </DomainObject.Predmet.ProtustrankaFormated>
  <DomainObject.Predmet.ProtustrankaFormatedOIB>
    <izvorni_sadrzaj>  DOMOS GRUPA j.d.o.o. za graditeljstvo i usluge, OIB 29187425445</izvorni_sadrzaj>
    <derivirana_varijabla naziv="DomainObject.Predmet.ProtustrankaFormatedOIB_1">  DOMOS GRUPA j.d.o.o. za graditeljstvo i usluge, OIB 29187425445</derivirana_varijabla>
  </DomainObject.Predmet.ProtustrankaFormatedOIB>
  <DomainObject.Predmet.ProtustrankaFormatedWithAdress>
    <izvorni_sadrzaj> DOMOS GRUPA j.d.o.o. za graditeljstvo i usluge, Zagorska 43, 31309 Grabovac</izvorni_sadrzaj>
    <derivirana_varijabla naziv="DomainObject.Predmet.ProtustrankaFormatedWithAdress_1"> DOMOS GRUPA j.d.o.o. za graditeljstvo i usluge, Zagorska 43, 31309 Grabovac</derivirana_varijabla>
  </DomainObject.Predmet.ProtustrankaFormatedWithAdress>
  <DomainObject.Predmet.ProtustrankaFormatedWithAdressOIB>
    <izvorni_sadrzaj> DOMOS GRUPA j.d.o.o. za graditeljstvo i usluge, OIB 29187425445, Zagorska 43, 31309 Grabovac</izvorni_sadrzaj>
    <derivirana_varijabla naziv="DomainObject.Predmet.ProtustrankaFormatedWithAdressOIB_1"> DOMOS GRUPA j.d.o.o. za graditeljstvo i usluge, OIB 29187425445, Zagorska 43, 31309 Grabovac</derivirana_varijabla>
  </DomainObject.Predmet.ProtustrankaFormatedWithAdressOIB>
  <DomainObject.Predmet.ProtustrankaWithAdress>
    <izvorni_sadrzaj>DOMOS GRUPA j.d.o.o. za graditeljstvo i usluge Zagorska 43, 31309 Grabovac</izvorni_sadrzaj>
    <derivirana_varijabla naziv="DomainObject.Predmet.ProtustrankaWithAdress_1">DOMOS GRUPA j.d.o.o. za graditeljstvo i usluge Zagorska 43, 31309 Grabovac</derivirana_varijabla>
  </DomainObject.Predmet.ProtustrankaWithAdress>
  <DomainObject.Predmet.ProtustrankaWithAdressOIB>
    <izvorni_sadrzaj>DOMOS GRUPA j.d.o.o. za graditeljstvo i usluge, OIB 29187425445, Zagorska 43, 31309 Grabovac</izvorni_sadrzaj>
    <derivirana_varijabla naziv="DomainObject.Predmet.ProtustrankaWithAdressOIB_1">DOMOS GRUPA j.d.o.o. za graditeljstvo i usluge, OIB 29187425445, Zagorska 43, 31309 Grabovac</derivirana_varijabla>
  </DomainObject.Predmet.ProtustrankaWithAdressOIB>
  <DomainObject.Predmet.ProtustrankaNazivFormated>
    <izvorni_sadrzaj>DOMOS GRUPA j.d.o.o. za graditeljstvo i usluge</izvorni_sadrzaj>
    <derivirana_varijabla naziv="DomainObject.Predmet.ProtustrankaNazivFormated_1">DOMOS GRUPA j.d.o.o. za graditeljstvo i usluge</derivirana_varijabla>
  </DomainObject.Predmet.ProtustrankaNazivFormated>
  <DomainObject.Predmet.ProtustrankaNazivFormatedOIB>
    <izvorni_sadrzaj>DOMOS GRUPA j.d.o.o. za graditeljstvo i usluge, OIB 29187425445</izvorni_sadrzaj>
    <derivirana_varijabla naziv="DomainObject.Predmet.ProtustrankaNazivFormatedOIB_1">DOMOS GRUPA j.d.o.o. za graditeljstvo i usluge, OIB 29187425445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DOMOS GRUPA j.d.o.o. za graditeljstvo i usluge</item>
    </izvorni_sadrzaj>
    <derivirana_varijabla naziv="DomainObject.Predmet.ProtuStrankaListFormated_1">
      <item>DOMOS GRUPA j.d.o.o. za graditeljstvo i usluge</item>
    </derivirana_varijabla>
  </DomainObject.Predmet.ProtuStrankaListFormated>
  <DomainObject.Predmet.ProtuStrankaListFormatedOIB>
    <izvorni_sadrzaj>
      <item>DOMOS GRUPA j.d.o.o. za graditeljstvo i usluge, OIB 29187425445</item>
    </izvorni_sadrzaj>
    <derivirana_varijabla naziv="DomainObject.Predmet.ProtuStrankaListFormatedOIB_1">
      <item>DOMOS GRUPA j.d.o.o. za graditeljstvo i usluge, OIB 29187425445</item>
    </derivirana_varijabla>
  </DomainObject.Predmet.ProtuStrankaListFormatedOIB>
  <DomainObject.Predmet.ProtuStrankaListFormatedWithAdress>
    <izvorni_sadrzaj>
      <item>DOMOS GRUPA j.d.o.o. za graditeljstvo i usluge, Zagorska 43, 31309 Grabovac</item>
    </izvorni_sadrzaj>
    <derivirana_varijabla naziv="DomainObject.Predmet.ProtuStrankaListFormatedWithAdress_1">
      <item>DOMOS GRUPA j.d.o.o. za graditeljstvo i usluge, Zagorska 43, 31309 Grabovac</item>
    </derivirana_varijabla>
  </DomainObject.Predmet.ProtuStrankaListFormatedWithAdress>
  <DomainObject.Predmet.ProtuStrankaListFormatedWithAdressOIB>
    <izvorni_sadrzaj>
      <item>DOMOS GRUPA j.d.o.o. za graditeljstvo i usluge, OIB 29187425445, Zagorska 43, 31309 Grabovac</item>
    </izvorni_sadrzaj>
    <derivirana_varijabla naziv="DomainObject.Predmet.ProtuStrankaListFormatedWithAdressOIB_1">
      <item>DOMOS GRUPA j.d.o.o. za graditeljstvo i usluge, OIB 29187425445, Zagorska 43, 31309 Grabovac</item>
    </derivirana_varijabla>
  </DomainObject.Predmet.ProtuStrankaListFormatedWithAdressOIB>
  <DomainObject.Predmet.ProtuStrankaListNazivFormated>
    <izvorni_sadrzaj>
      <item>DOMOS GRUPA j.d.o.o. za graditeljstvo i usluge</item>
    </izvorni_sadrzaj>
    <derivirana_varijabla naziv="DomainObject.Predmet.ProtuStrankaListNazivFormated_1">
      <item>DOMOS GRUPA j.d.o.o. za graditeljstvo i usluge</item>
    </derivirana_varijabla>
  </DomainObject.Predmet.ProtuStrankaListNazivFormated>
  <DomainObject.Predmet.ProtuStrankaListNazivFormatedOIB>
    <izvorni_sadrzaj>
      <item>DOMOS GRUPA j.d.o.o. za graditeljstvo i usluge, OIB 29187425445</item>
    </izvorni_sadrzaj>
    <derivirana_varijabla naziv="DomainObject.Predmet.ProtuStrankaListNazivFormatedOIB_1">
      <item>DOMOS GRUPA j.d.o.o. za graditeljstvo i usluge, OIB 29187425445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DOMOS GRUPA j.d.o.o. za graditeljstvo i usluge</izvorni_sadrzaj>
    <derivirana_varijabla naziv="DomainObject.Predmet.ProtustrankaIDrugi_1">DOMOS GRUPA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DOMOS GRUPA j.d.o.o. za graditeljstvo i usluge, OIB 29187425445, Zagorska 43, 31309 Grabovac</izvorni_sadrzaj>
    <derivirana_varijabla naziv="DomainObject.Predmet.ProtustrankaIDrugiAdressOIB_1">DOMOS GRUPA j.d.o.o. za graditeljstvo i usluge, OIB 29187425445, Zagorska 43,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DOMOS GRUPA j.d.o.o. za graditeljstvo i usluge</item>
    </izvorni_sadrzaj>
    <derivirana_varijabla naziv="DomainObject.Predmet.SudioniciListNaziv_1">
      <item>FINA RC OSIJEK</item>
      <item>DOMOS GRUPA j.d.o.o. za graditeljstvo i usluge</item>
    </derivirana_varijabla>
  </DomainObject.Predmet.SudioniciListNaziv>
  <DomainObject.Predmet.SudioniciListAdressOIB>
    <izvorni_sadrzaj>
      <item>FINA RC OSIJEK, OIB 85821130368</item>
      <item>DOMOS GRUPA j.d.o.o. za graditeljstvo i usluge, OIB 29187425445, Zagorska 43,31309 Grabovac</item>
    </izvorni_sadrzaj>
    <derivirana_varijabla naziv="DomainObject.Predmet.SudioniciListAdressOIB_1">
      <item>FINA RC OSIJEK, OIB 85821130368</item>
      <item>DOMOS GRUPA j.d.o.o. za graditeljstvo i usluge, OIB 29187425445, Zagorska 43,31309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29187425445</item>
    </izvorni_sadrzaj>
    <derivirana_varijabla naziv="DomainObject.Predmet.SudioniciListNazivOIB_1">
      <item>, OIB 85821130368</item>
      <item>, OIB 29187425445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St-1207/2018-6</izvorni_sadrzaj>
    <derivirana_varijabla naziv="DomainObject.PredzadnjaOdlukaIzPredmeta.Oznaka_1">St-1207/2018-6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C23ED-45A8-414B-B14C-EA6A5030A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850</properties:Words>
  <properties:Characters>4487</properties:Characters>
  <properties:Lines>159</properties:Lines>
  <properties:Paragraphs>36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2018-11-28T07:44:00Z</cp:lastPrinted>
  <dcterms:modified xmlns:xsi="http://www.w3.org/2001/XMLSchema-instance" xsi:type="dcterms:W3CDTF">2018-11-28T07:45:00Z</dcterms:modified>
  <cp:revision>19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