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59efb" w14:paraId="4c59efb" w:rsidRDefault="00271962" w:rsidP="00271962" w:rsidR="0027196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1962" w:rsidP="00271962" w:rsidR="0027196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271962" w:rsidP="00271962" w:rsidR="0027196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271962" w:rsidP="00271962" w:rsidR="0027196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271962" w:rsidP="00271962" w:rsidR="0027196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271962" w:rsidP="00271962" w:rsidR="0027196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271962" w:rsidP="00271962" w:rsidR="00271962" w:rsidRPr="005D578C">
      <w:pPr>
        <w:jc w:val="center"/>
        <w:rPr>
          <w:rFonts w:cs="Times New Roman" w:eastAsia="Times New Roman"/>
          <w:szCs w:val="24"/>
        </w:rPr>
      </w:pPr>
    </w:p>
    <w:p w:rsidRDefault="00271962" w:rsidP="00271962" w:rsidR="0027196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271962" w:rsidP="00271962" w:rsidR="00271962" w:rsidRPr="005D578C">
      <w:pPr>
        <w:rPr>
          <w:rFonts w:cs="Times New Roman" w:eastAsia="Times New Roman"/>
          <w:szCs w:val="24"/>
        </w:rPr>
      </w:pPr>
    </w:p>
    <w:p w:rsidRDefault="00271962" w:rsidP="00271962" w:rsidR="0027196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rPr>
          <w:rFonts w:cs="Times New Roman" w:eastAsia="Times New Roman"/>
          <w:szCs w:val="24"/>
        </w:rP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M. M. POREČ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Dinka Trinajstića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48200901053, MBS 040301752, 1</w:t>
      </w:r>
      <w:r w:rsidR="00E57CA8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travnja 2016.</w:t>
      </w:r>
    </w:p>
    <w:p w:rsidRDefault="00271962" w:rsidP="00271962" w:rsidR="00271962" w:rsidRPr="005D578C">
      <w:pPr>
        <w:rPr>
          <w:rFonts w:cs="Times New Roman" w:eastAsia="Times New Roman"/>
          <w:szCs w:val="24"/>
        </w:rPr>
      </w:pPr>
    </w:p>
    <w:p w:rsidRDefault="00271962" w:rsidP="00271962" w:rsidR="0027196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271962" w:rsidP="00271962" w:rsidR="00271962" w:rsidRPr="005D578C">
      <w:pPr>
        <w:rPr>
          <w:rFonts w:cs="Times New Roman" w:eastAsia="Times New Roman"/>
          <w:szCs w:val="24"/>
        </w:rPr>
      </w:pPr>
    </w:p>
    <w:p w:rsidRDefault="00271962" w:rsidP="00271962" w:rsidR="0027196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M. M. POREČ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Dinka Trinajstića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48200901053, MBS 040301752.</w:t>
      </w:r>
    </w:p>
    <w:p w:rsidRDefault="00271962" w:rsidP="00271962" w:rsidR="00271962" w:rsidRPr="005D578C">
      <w:pPr>
        <w:rPr>
          <w:rFonts w:cs="Times New Roman" w:eastAsia="Times New Roman"/>
          <w:szCs w:val="24"/>
        </w:rPr>
      </w:pPr>
    </w:p>
    <w:p w:rsidRDefault="00271962" w:rsidP="00271962" w:rsidR="00271962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271962">
        <w:rPr>
          <w:rFonts w:cs="Times New Roman" w:eastAsia="Times New Roman"/>
          <w:szCs w:val="20"/>
        </w:rPr>
        <w:t>Radijana Trobonjača iz Opatije, M. Tita 49, OIB 48908522234</w:t>
      </w:r>
      <w:r>
        <w:rPr>
          <w:rFonts w:cs="Times New Roman" w:eastAsia="Times New Roman"/>
          <w:szCs w:val="20"/>
        </w:rPr>
        <w:t>.</w:t>
      </w:r>
    </w:p>
    <w:p w:rsidRDefault="00271962" w:rsidP="00271962" w:rsidR="00271962">
      <w:pPr>
        <w:rPr>
          <w:rFonts w:cs="Times New Roman" w:eastAsia="Times New Roman"/>
          <w:szCs w:val="20"/>
        </w:rPr>
      </w:pPr>
    </w:p>
    <w:p w:rsidRDefault="00271962" w:rsidP="00271962" w:rsidR="0027196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M. M. POREČ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Dinka Trinajstića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48200901053, MBS 040301752.</w:t>
      </w:r>
    </w:p>
    <w:p w:rsidRDefault="00271962" w:rsidP="00271962" w:rsidR="00271962">
      <w:pPr>
        <w:ind w:firstLine="709"/>
        <w:rPr>
          <w:rFonts w:cs="Times New Roman" w:eastAsia="Times New Roman"/>
          <w:szCs w:val="24"/>
        </w:rPr>
      </w:pPr>
    </w:p>
    <w:p w:rsidRDefault="00271962" w:rsidP="00271962" w:rsidR="0027196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M. M. POREČ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Dinka Trinajstića 8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48200901053, MBS 040301752.</w:t>
      </w:r>
    </w:p>
    <w:p w:rsidRDefault="00271962" w:rsidP="00271962" w:rsidR="00271962">
      <w:pPr>
        <w:rPr>
          <w:rFonts w:cs="Times New Roman" w:eastAsia="Times New Roman"/>
          <w:szCs w:val="24"/>
        </w:rPr>
      </w:pPr>
    </w:p>
    <w:p w:rsidRDefault="00271962" w:rsidP="00271962" w:rsidR="00271962" w:rsidRPr="005D578C">
      <w:pPr>
        <w:rPr>
          <w:rFonts w:cs="Times New Roman" w:eastAsia="Times New Roman"/>
          <w:szCs w:val="24"/>
        </w:rPr>
      </w:pPr>
    </w:p>
    <w:p w:rsidRDefault="00271962" w:rsidP="00271962" w:rsidR="0027196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271962" w:rsidP="00271962" w:rsidR="00271962">
      <w:pPr>
        <w:ind w:firstLine="708"/>
        <w:rPr>
          <w:rFonts w:cs="Times New Roman" w:eastAsia="Times New Roman"/>
          <w:szCs w:val="24"/>
        </w:rPr>
      </w:pPr>
    </w:p>
    <w:p w:rsidRDefault="00271962" w:rsidP="00271962" w:rsidR="0027196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 xml:space="preserve">444. </w:t>
      </w:r>
      <w:r w:rsidRPr="005F5E36">
        <w:rPr>
          <w:rFonts w:cs="Times New Roman" w:eastAsia="Times New Roman"/>
          <w:szCs w:val="24"/>
        </w:rPr>
        <w:t>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M. M. POREČ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Poreč.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St-207/2016-3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271962" w:rsidP="00271962" w:rsidR="0027196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271962" w:rsidP="00271962" w:rsidR="00271962" w:rsidRPr="005D578C">
      <w:pPr>
        <w:rPr>
          <w:rFonts w:cs="Times New Roman" w:eastAsia="Times New Roman"/>
          <w:szCs w:val="24"/>
        </w:rPr>
      </w:pPr>
    </w:p>
    <w:p w:rsidRDefault="00271962" w:rsidP="00271962" w:rsidR="0027196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</w:t>
      </w:r>
      <w:r w:rsidR="00E57CA8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271962" w:rsidP="00271962" w:rsidR="00271962">
      <w:pPr>
        <w:rPr>
          <w:rFonts w:cs="Times New Roman" w:eastAsia="Times New Roman"/>
          <w:szCs w:val="24"/>
        </w:rPr>
      </w:pPr>
    </w:p>
    <w:p w:rsidRDefault="00271962" w:rsidP="00271962" w:rsidR="0027196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271962" w:rsidP="00271962" w:rsidR="0027196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</w:p>
    <w:p w:rsidRDefault="00271962" w:rsidP="00271962" w:rsidR="00271962">
      <w:pPr>
        <w:jc w:val="left"/>
        <w:rPr>
          <w:rFonts w:cs="Times New Roman" w:eastAsia="Times New Roman"/>
          <w:szCs w:val="24"/>
        </w:rPr>
      </w:pPr>
    </w:p>
    <w:p w:rsidRDefault="00271962" w:rsidP="00271962" w:rsidR="00271962" w:rsidRPr="005D578C">
      <w:pPr>
        <w:jc w:val="left"/>
        <w:rPr>
          <w:rFonts w:cs="Times New Roman" w:eastAsia="Times New Roman"/>
          <w:szCs w:val="24"/>
        </w:rPr>
      </w:pPr>
    </w:p>
    <w:p w:rsidRDefault="00E57CA8" w:rsidP="00271962" w:rsidR="00E57CA8">
      <w:pPr>
        <w:jc w:val="left"/>
        <w:rPr>
          <w:rFonts w:cs="Times New Roman" w:eastAsia="Times New Roman"/>
          <w:szCs w:val="24"/>
        </w:rPr>
      </w:pPr>
    </w:p>
    <w:p w:rsidRDefault="00E57CA8" w:rsidP="00271962" w:rsidR="00E57CA8">
      <w:pPr>
        <w:jc w:val="left"/>
        <w:rPr>
          <w:rFonts w:cs="Times New Roman" w:eastAsia="Times New Roman"/>
          <w:szCs w:val="24"/>
        </w:rPr>
      </w:pPr>
    </w:p>
    <w:p w:rsidRDefault="00271962" w:rsidP="00271962" w:rsidR="0027196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271962" w:rsidP="00271962" w:rsidR="00271962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271962" w:rsidP="00271962" w:rsidR="002719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271962" w:rsidP="00271962" w:rsidR="00271962">
      <w:pPr>
        <w:rPr>
          <w:rFonts w:cs="Times New Roman" w:eastAsia="Times New Roman"/>
          <w:szCs w:val="24"/>
        </w:rPr>
      </w:pPr>
    </w:p>
    <w:p w:rsidRDefault="00271962" w:rsidP="00271962" w:rsidR="00271962" w:rsidRPr="005D578C">
      <w:pPr>
        <w:rPr>
          <w:rFonts w:cs="Times New Roman" w:eastAsia="Times New Roman"/>
          <w:szCs w:val="24"/>
        </w:rPr>
      </w:pPr>
    </w:p>
    <w:p w:rsidRDefault="00271962" w:rsidP="00271962" w:rsidR="0027196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271962" w:rsidP="00271962" w:rsidR="002719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271962" w:rsidP="00271962" w:rsidR="002719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M. M. POREČ j.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Poreč, Dinka Trinajstića 8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271962" w:rsidP="00271962" w:rsidR="00271962" w:rsidRPr="00386167">
      <w:pPr>
        <w:rPr>
          <w:rFonts w:cs="Times New Roman" w:eastAsia="Times New Roman"/>
          <w:szCs w:val="20"/>
        </w:rPr>
      </w:pPr>
      <w:r w:rsidRPr="006C0BD8">
        <w:rPr>
          <w:rFonts w:cs="Times New Roman" w:eastAsia="Times New Roman"/>
          <w:szCs w:val="24"/>
        </w:rPr>
        <w:t xml:space="preserve">3. RH, Ministarstvo financija, Porezna uprava, </w:t>
      </w:r>
      <w:r w:rsidRPr="006C0BD8">
        <w:rPr>
          <w:rFonts w:cs="Times New Roman" w:eastAsia="Times New Roman"/>
          <w:szCs w:val="20"/>
        </w:rPr>
        <w:t>Područni ured Istra, Primorje</w:t>
      </w:r>
      <w:r>
        <w:rPr>
          <w:rFonts w:cs="Times New Roman" w:eastAsia="Times New Roman"/>
          <w:szCs w:val="20"/>
        </w:rPr>
        <w:t xml:space="preserve">, Lika, Ispostava </w:t>
      </w:r>
      <w:r>
        <w:t>Poreč – Parenzo, Poreč, M. Vlašića 20,</w:t>
      </w:r>
    </w:p>
    <w:p w:rsidRDefault="00271962" w:rsidP="00271962" w:rsidR="002719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271962" w:rsidP="00271962" w:rsidR="00271962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 iz Opatije, M. Tita 49, </w:t>
      </w:r>
    </w:p>
    <w:p w:rsidRDefault="00271962" w:rsidP="00271962" w:rsidR="0027196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271962" w:rsidP="00271962" w:rsidR="002719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271962" w:rsidP="00271962" w:rsidR="0027196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271962" w:rsidP="00271962" w:rsidR="00271962"/>
    <w:p w:rsidRDefault="00271962" w:rsidP="00271962" w:rsidR="00271962"/>
    <w:p w:rsidRDefault="00271962" w:rsidP="00271962" w:rsidR="00271962"/>
    <w:p w:rsidRDefault="00271962" w:rsidP="00271962" w:rsidR="00271962"/>
    <w:p w:rsidRDefault="00271962" w:rsidP="00271962" w:rsidR="00271962"/>
    <w:p w:rsidRDefault="00271962" w:rsidP="00271962" w:rsidR="00271962"/>
    <w:p w:rsidRDefault="00271962" w:rsidP="00271962" w:rsidR="00271962"/>
    <w:p w:rsidRDefault="00271962" w:rsidP="00271962" w:rsidR="00271962"/>
    <w:p w:rsidRDefault="00271962" w:rsidP="00271962" w:rsidR="00271962"/>
    <w:p w:rsidRDefault="00271962" w:rsidP="00271962" w:rsidR="00271962"/>
    <w:p w:rsidRDefault="00271962" w:rsidP="00271962" w:rsidR="00271962"/>
    <w:p w:rsidRDefault="00271962" w:rsidP="00271962" w:rsidR="00271962"/>
    <w:p w:rsidRDefault="00271962" w:rsidP="00271962" w:rsidR="00271962"/>
    <w:p w:rsidRDefault="00271962" w:rsidP="00271962" w:rsidR="00271962"/>
    <w:p w:rsidRDefault="00271962" w:rsidP="00271962" w:rsidR="00271962"/>
    <w:p w:rsidRDefault="00271962" w:rsidP="00271962" w:rsidR="00271962"/>
    <w:p w:rsidRDefault="00271962" w:rsidP="00271962" w:rsidR="00271962"/>
    <w:p w:rsidRDefault="00271962" w:rsidP="00271962" w:rsidR="00271962"/>
    <w:p w:rsidRDefault="00271962" w:rsidP="00271962" w:rsidR="00271962"/>
    <w:p w:rsidRDefault="004F5027" w:rsidR="004F5027"/>
    <w:sectPr w:rsidSect="005A4666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71962" w:rsidP="00271962" w:rsidR="00271962">
      <w:r>
        <w:separator/>
      </w:r>
    </w:p>
  </w:endnote>
  <w:endnote w:id="0" w:type="continuationSeparator">
    <w:p w:rsidRDefault="00271962" w:rsidP="00271962" w:rsidR="00271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71962" w:rsidP="00271962" w:rsidR="00271962">
      <w:r>
        <w:separator/>
      </w:r>
    </w:p>
  </w:footnote>
  <w:footnote w:id="0" w:type="continuationSeparator">
    <w:p w:rsidRDefault="00271962" w:rsidP="00271962" w:rsidR="002719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962" w:rsidP="005A4666" w:rsidR="005A4666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5271B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St-207/2016-5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1962" w:rsidP="005A4666" w:rsidR="005A4666" w:rsidRPr="00A074C3">
    <w:pPr>
      <w:pStyle w:val="Zaglavlje"/>
      <w:jc w:val="right"/>
      <w:rPr>
        <w:szCs w:val="24"/>
      </w:rPr>
    </w:pPr>
    <w:r>
      <w:rPr>
        <w:szCs w:val="24"/>
      </w:rPr>
      <w:t>10 St-207/2016-5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9C1"/>
    <w:rsid w:val="0018131A"/>
    <w:rsid w:val="00271962"/>
    <w:rsid w:val="004F5027"/>
    <w:rsid w:val="00886C70"/>
    <w:rsid w:val="00A5271B"/>
    <w:rsid w:val="00AB69C1"/>
    <w:rsid w:val="00E57CA8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196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196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7196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196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196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196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196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13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131A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8131A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813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8131A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196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7196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7196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719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196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196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196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813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131A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8131A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813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8131A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St-207/2016-5</izvorni_sadrzaj>
    <derivirana_varijabla naziv="DomainObject.Oznaka_1">St-207/2016-5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207</izvorni_sadrzaj>
    <derivirana_varijabla naziv="DomainObject.Predmet.Broj_1">207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St-207/2016</izvorni_sadrzaj>
    <derivirana_varijabla naziv="DomainObject.Predmet.OznakaBroj_1">St-207/2016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 M. POREČ j.d.o.o. POREČ</izvorni_sadrzaj>
    <derivirana_varijabla naziv="DomainObject.Predmet.ProtustrankaFormated_1">  M. M. POREČ j.d.o.o. POREČ</derivirana_varijabla>
  </DomainObject.Predmet.ProtustrankaFormated>
  <DomainObject.Predmet.ProtustrankaFormatedOIB>
    <izvorni_sadrzaj>  M. M. POREČ j.d.o.o. POREČ, OIB 48200901053</izvorni_sadrzaj>
    <derivirana_varijabla naziv="DomainObject.Predmet.ProtustrankaFormatedOIB_1">  M. M. POREČ j.d.o.o. POREČ, OIB 48200901053</derivirana_varijabla>
  </DomainObject.Predmet.ProtustrankaFormatedOIB>
  <DomainObject.Predmet.ProtustrankaFormatedWithAdress>
    <izvorni_sadrzaj> M. M. POREČ j.d.o.o. POREČ, Dinka Trinajstića 8, 52440 Poreč</izvorni_sadrzaj>
    <derivirana_varijabla naziv="DomainObject.Predmet.ProtustrankaFormatedWithAdress_1"> M. M. POREČ j.d.o.o. POREČ, Dinka Trinajstića 8, 52440 Poreč</derivirana_varijabla>
  </DomainObject.Predmet.ProtustrankaFormatedWithAdress>
  <DomainObject.Predmet.ProtustrankaFormatedWithAdressOIB>
    <izvorni_sadrzaj> M. M. POREČ j.d.o.o. POREČ, OIB 48200901053, Dinka Trinajstića 8, 52440 Poreč</izvorni_sadrzaj>
    <derivirana_varijabla naziv="DomainObject.Predmet.ProtustrankaFormatedWithAdressOIB_1"> M. M. POREČ j.d.o.o. POREČ, OIB 48200901053, Dinka Trinajstića 8, 52440 Poreč</derivirana_varijabla>
  </DomainObject.Predmet.ProtustrankaFormatedWithAdressOIB>
  <DomainObject.Predmet.ProtustrankaWithAdress>
    <izvorni_sadrzaj>M. M. POREČ j.d.o.o. POREČ Dinka Trinajstića 8, 52440 Poreč</izvorni_sadrzaj>
    <derivirana_varijabla naziv="DomainObject.Predmet.ProtustrankaWithAdress_1">M. M. POREČ j.d.o.o. POREČ Dinka Trinajstića 8, 52440 Poreč</derivirana_varijabla>
  </DomainObject.Predmet.ProtustrankaWithAdress>
  <DomainObject.Predmet.ProtustrankaWithAdressOIB>
    <izvorni_sadrzaj>M. M. POREČ j.d.o.o. POREČ, OIB 48200901053, Dinka Trinajstića 8, 52440 Poreč</izvorni_sadrzaj>
    <derivirana_varijabla naziv="DomainObject.Predmet.ProtustrankaWithAdressOIB_1">M. M. POREČ j.d.o.o. POREČ, OIB 48200901053, Dinka Trinajstića 8, 52440 Poreč</derivirana_varijabla>
  </DomainObject.Predmet.ProtustrankaWithAdressOIB>
  <DomainObject.Predmet.ProtustrankaNazivFormated>
    <izvorni_sadrzaj>M. M. POREČ j.d.o.o. POREČ</izvorni_sadrzaj>
    <derivirana_varijabla naziv="DomainObject.Predmet.ProtustrankaNazivFormated_1">M. M. POREČ j.d.o.o. POREČ</derivirana_varijabla>
  </DomainObject.Predmet.ProtustrankaNazivFormated>
  <DomainObject.Predmet.ProtustrankaNazivFormatedOIB>
    <izvorni_sadrzaj>M. M. POREČ j.d.o.o. POREČ, OIB 48200901053</izvorni_sadrzaj>
    <derivirana_varijabla naziv="DomainObject.Predmet.ProtustrankaNazivFormatedOIB_1">M. M. POREČ j.d.o.o. POREČ, OIB 48200901053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10406.84</izvorni_sadrzaj>
    <derivirana_varijabla naziv="DomainObject.Predmet.TrenutnaVrijednost_1">10406.84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 M. POREČ j.d.o.o. POREČ</item>
    </izvorni_sadrzaj>
    <derivirana_varijabla naziv="DomainObject.Predmet.ProtuStrankaListFormated_1">
      <item>M. M. POREČ j.d.o.o. POREČ</item>
    </derivirana_varijabla>
  </DomainObject.Predmet.ProtuStrankaListFormated>
  <DomainObject.Predmet.ProtuStrankaListFormatedOIB>
    <izvorni_sadrzaj>
      <item>M. M. POREČ j.d.o.o. POREČ, OIB 48200901053</item>
    </izvorni_sadrzaj>
    <derivirana_varijabla naziv="DomainObject.Predmet.ProtuStrankaListFormatedOIB_1">
      <item>M. M. POREČ j.d.o.o. POREČ, OIB 48200901053</item>
    </derivirana_varijabla>
  </DomainObject.Predmet.ProtuStrankaListFormatedOIB>
  <DomainObject.Predmet.ProtuStrankaListFormatedWithAdress>
    <izvorni_sadrzaj>
      <item>M. M. POREČ j.d.o.o. POREČ, Dinka Trinajstića 8, 52440 Poreč</item>
    </izvorni_sadrzaj>
    <derivirana_varijabla naziv="DomainObject.Predmet.ProtuStrankaListFormatedWithAdress_1">
      <item>M. M. POREČ j.d.o.o. POREČ, Dinka Trinajstića 8, 52440 Poreč</item>
    </derivirana_varijabla>
  </DomainObject.Predmet.ProtuStrankaListFormatedWithAdress>
  <DomainObject.Predmet.ProtuStrankaListFormatedWithAdressOIB>
    <izvorni_sadrzaj>
      <item>M. M. POREČ j.d.o.o. POREČ, OIB 48200901053, Dinka Trinajstića 8, 52440 Poreč</item>
    </izvorni_sadrzaj>
    <derivirana_varijabla naziv="DomainObject.Predmet.ProtuStrankaListFormatedWithAdressOIB_1">
      <item>M. M. POREČ j.d.o.o. POREČ, OIB 48200901053, Dinka Trinajstića 8, 52440 Poreč</item>
    </derivirana_varijabla>
  </DomainObject.Predmet.ProtuStrankaListFormatedWithAdressOIB>
  <DomainObject.Predmet.ProtuStrankaListNazivFormated>
    <izvorni_sadrzaj>
      <item>M. M. POREČ j.d.o.o. POREČ</item>
    </izvorni_sadrzaj>
    <derivirana_varijabla naziv="DomainObject.Predmet.ProtuStrankaListNazivFormated_1">
      <item>M. M. POREČ j.d.o.o. POREČ</item>
    </derivirana_varijabla>
  </DomainObject.Predmet.ProtuStrankaListNazivFormated>
  <DomainObject.Predmet.ProtuStrankaListNazivFormatedOIB>
    <izvorni_sadrzaj>
      <item>M. M. POREČ j.d.o.o. POREČ, OIB 48200901053</item>
    </izvorni_sadrzaj>
    <derivirana_varijabla naziv="DomainObject.Predmet.ProtuStrankaListNazivFormatedOIB_1">
      <item>M. M. POREČ j.d.o.o. POREČ, OIB 48200901053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>St-207/2016-5</izvorni_sadrzaj>
    <derivirana_varijabla naziv="DomainObject.PoslovniBrojDokumenta_1">St-207/2016-5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 M. POREČ j.d.o.o. POREČ</izvorni_sadrzaj>
    <derivirana_varijabla naziv="DomainObject.Predmet.ProtustrankaIDrugi_1">M. M. POREČ j.d.o.o.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M. M. POREČ j.d.o.o. POREČ, OIB 48200901053, Dinka Trinajstića 8, 52440 Poreč</izvorni_sadrzaj>
    <derivirana_varijabla naziv="DomainObject.Predmet.ProtustrankaIDrugiAdressOIB_1">M. M. POREČ j.d.o.o. POREČ, OIB 48200901053, Dinka Trinajstića 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 M. POREČ j.d.o.o. POREČ</item>
    </izvorni_sadrzaj>
    <derivirana_varijabla naziv="DomainObject.Predmet.SudioniciListNaziv_1">
      <item>FINANCIJSKA AGENCIJA, RC RIJEKA, PODRUŽNICA PULA, PULA</item>
      <item>M. M. POREČ j.d.o.o.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M. M. POREČ j.d.o.o. POREČ, OIB 48200901053, Dinka Trinajstića 8,52440 Poreč</item>
    </izvorni_sadrzaj>
    <derivirana_varijabla naziv="DomainObject.Predmet.SudioniciListAdressOIB_1">
      <item>FINANCIJSKA AGENCIJA, RC RIJEKA, PODRUŽNICA PULA, PULA, OIB 85821130368, Ulica grada Vukovara 70,10000 Zagreb</item>
      <item>M. M. POREČ j.d.o.o. POREČ, OIB 48200901053, Dinka Trinajstića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48200901053</item>
    </izvorni_sadrzaj>
    <derivirana_varijabla naziv="DomainObject.Predmet.SudioniciListNazivOIB_1">
      <item>, OIB 85821130368</item>
      <item>, OIB 48200901053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3007</properties:Characters>
  <properties:Lines>96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2016-04-18T06:15:00Z</dcterms:created>
  <dc:creator>Mihaela Kaligari</dc:creator>
  <cp:lastModifiedBy>Sanja Lakošeljac</cp:lastModifiedBy>
  <cp:lastPrinted>2016-04-18T06:15:00Z</cp:lastPrinted>
  <dcterms:modified xmlns:xsi="http://www.w3.org/2001/XMLSchema-instance" xsi:type="dcterms:W3CDTF">2016-04-18T06:16:00Z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St-207/2016-5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