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5647" w14:paraId="7495647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CC5867">
        <w:t>831</w:t>
      </w:r>
      <w:r w:rsidR="000465FC">
        <w:t>/16-</w:t>
      </w:r>
      <w:r w:rsidR="00CC5867">
        <w:t>14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E826E9">
        <w:t>VIVIDUS d.o.o., Zadar, Grge Novaka 27, OIB: 11755483519</w:t>
      </w:r>
      <w:r w:rsidR="001034FE">
        <w:t xml:space="preserve"> </w:t>
      </w:r>
      <w:r w:rsidR="00615D63">
        <w:t xml:space="preserve">koga zastupa stečajni upravitelj </w:t>
      </w:r>
      <w:r w:rsidR="00E826E9">
        <w:t xml:space="preserve">Branko </w:t>
      </w:r>
      <w:proofErr w:type="spellStart"/>
      <w:r w:rsidR="00E826E9">
        <w:t>Morić</w:t>
      </w:r>
      <w:proofErr w:type="spellEnd"/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110582">
        <w:t>24</w:t>
      </w:r>
      <w:r w:rsidR="0066724A">
        <w:t>. rujna</w:t>
      </w:r>
      <w:r w:rsidR="00090759">
        <w:t xml:space="preserve"> 201</w:t>
      </w:r>
      <w:r w:rsidR="00110582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E826E9">
        <w:t xml:space="preserve">Branko </w:t>
      </w:r>
      <w:proofErr w:type="spellStart"/>
      <w:r w:rsidR="00E826E9">
        <w:t>Morić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864C65">
        <w:t>3</w:t>
      </w:r>
      <w:r w:rsidR="007B57FF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E826E9">
        <w:t>30.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E826E9">
        <w:t>4. kolovoza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110582">
        <w:t>24</w:t>
      </w:r>
      <w:r w:rsidR="0066724A">
        <w:t>. rujna</w:t>
      </w:r>
      <w:r w:rsidR="00110582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D73B6A" w:rsidP="00D73B6A" w:rsidR="00B41F9A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8F62EA">
        <w:t>S</w:t>
      </w:r>
      <w:r w:rsidR="00B41F9A" w:rsidRPr="002C500F">
        <w:t>udac</w:t>
      </w:r>
      <w:r w:rsidR="00B41F9A">
        <w:t>:</w:t>
      </w:r>
    </w:p>
    <w:p w:rsidRDefault="00D73B6A" w:rsidP="00D73B6A" w:rsidR="00B41F9A" w:rsidRPr="00F60CD9">
      <w:r>
        <w:t xml:space="preserve">Ante </w:t>
      </w:r>
      <w:proofErr w:type="spellStart"/>
      <w:r>
        <w:t>Rubelj</w:t>
      </w:r>
      <w:proofErr w:type="spellEnd"/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>Ardena Bajlo</w:t>
      </w:r>
      <w:r>
        <w:t>, v.r.</w:t>
      </w:r>
    </w:p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110582" w:rsidP="00B50947" w:rsidR="00B50947">
      <w:r>
        <w:t xml:space="preserve">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110582" w:rsidR="00B3003A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034FE"/>
    <w:rsid w:val="0011058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6724A"/>
    <w:rsid w:val="006B6E1C"/>
    <w:rsid w:val="006C3CE6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F62EA"/>
    <w:rsid w:val="00907187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2023F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C5867"/>
    <w:rsid w:val="00CE069C"/>
    <w:rsid w:val="00CF2E75"/>
    <w:rsid w:val="00CF7517"/>
    <w:rsid w:val="00D27BB2"/>
    <w:rsid w:val="00D375C3"/>
    <w:rsid w:val="00D73B6A"/>
    <w:rsid w:val="00DB4782"/>
    <w:rsid w:val="00DD4D11"/>
    <w:rsid w:val="00E3307B"/>
    <w:rsid w:val="00E44A35"/>
    <w:rsid w:val="00E52205"/>
    <w:rsid w:val="00E62116"/>
    <w:rsid w:val="00E702CF"/>
    <w:rsid w:val="00E826E9"/>
    <w:rsid w:val="00E8470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B6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B6A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B6A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B6A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B6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B6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B6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B6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VIVIDUS d.o.o. za graditeljstvo, trgovinu i poslovne usluge</izvorni_sadrzaj>
    <derivirana_varijabla naziv="DomainObject.Predmet.ProtustrankaFormated_1">  VIVIDUS d.o.o. za graditeljstvo, trgovinu i poslovne usluge</derivirana_varijabla>
  </DomainObject.Predmet.ProtustrankaFormated>
  <DomainObject.Predmet.ProtustrankaFormatedOIB>
    <izvorni_sadrzaj>  VIVIDUS d.o.o. za graditeljstvo, trgovinu i poslovne usluge, OIB 11755483519</izvorni_sadrzaj>
    <derivirana_varijabla naziv="DomainObject.Predmet.ProtustrankaFormatedOIB_1">  VIVIDUS d.o.o. za graditeljstvo, trgovinu i poslovne usluge, OIB 11755483519</derivirana_varijabla>
  </DomainObject.Predmet.ProtustrankaFormatedOIB>
  <DomainObject.Predmet.ProtustrankaFormatedWithAdress>
    <izvorni_sadrzaj> VIVIDUS d.o.o. za graditeljstvo, trgovinu i poslovne usluge, Grge Novaka/27, 23000 Zadar</izvorni_sadrzaj>
    <derivirana_varijabla naziv="DomainObject.Predmet.ProtustrankaFormatedWithAdress_1"> VIVIDUS d.o.o. za graditeljstvo, trgovinu i poslovne usluge, Grge Novaka/27, 23000 Zadar</derivirana_varijabla>
  </DomainObject.Predmet.ProtustrankaFormatedWithAdress>
  <DomainObject.Predmet.ProtustrankaFormatedWithAdressOIB>
    <izvorni_sadrzaj> VIVIDUS d.o.o. za graditeljstvo, trgovinu i poslovne usluge, OIB 11755483519, Grge Novaka/27, 23000 Zadar</izvorni_sadrzaj>
    <derivirana_varijabla naziv="DomainObject.Predmet.ProtustrankaFormatedWithAdressOIB_1"> VIVIDUS d.o.o. za graditeljstvo, trgovinu i poslovne usluge, OIB 11755483519, Grge Novaka/27, 23000 Zadar</derivirana_varijabla>
  </DomainObject.Predmet.ProtustrankaFormatedWithAdressOIB>
  <DomainObject.Predmet.ProtustrankaWithAdress>
    <izvorni_sadrzaj>VIVIDUS d.o.o. za graditeljstvo, trgovinu i poslovne usluge Grge Novaka/27, 23000 Zadar</izvorni_sadrzaj>
    <derivirana_varijabla naziv="DomainObject.Predmet.ProtustrankaWithAdress_1">VIVIDUS d.o.o. za graditeljstvo, trgovinu i poslovne usluge Grge Novaka/27, 23000 Zadar</derivirana_varijabla>
  </DomainObject.Predmet.ProtustrankaWithAdress>
  <DomainObject.Predmet.ProtustrankaWithAdressOIB>
    <izvorni_sadrzaj>VIVIDUS d.o.o. za graditeljstvo, trgovinu i poslovne usluge, OIB 11755483519, Grge Novaka/27, 23000 Zadar</izvorni_sadrzaj>
    <derivirana_varijabla naziv="DomainObject.Predmet.ProtustrankaWithAdressOIB_1">VIVIDUS d.o.o. za graditeljstvo, trgovinu i poslovne usluge, OIB 11755483519, Grge Novaka/27, 23000 Zadar</derivirana_varijabla>
  </DomainObject.Predmet.ProtustrankaWithAdressOIB>
  <DomainObject.Predmet.ProtustrankaNazivFormated>
    <izvorni_sadrzaj>VIVIDUS d.o.o. za graditeljstvo, trgovinu i poslovne usluge</izvorni_sadrzaj>
    <derivirana_varijabla naziv="DomainObject.Predmet.ProtustrankaNazivFormated_1">VIVIDUS d.o.o. za graditeljstvo, trgovinu i poslovne usluge</derivirana_varijabla>
  </DomainObject.Predmet.ProtustrankaNazivFormated>
  <DomainObject.Predmet.ProtustrankaNazivFormatedOIB>
    <izvorni_sadrzaj>VIVIDUS d.o.o. za graditeljstvo, trgovinu i poslovne usluge, OIB 11755483519</izvorni_sadrzaj>
    <derivirana_varijabla naziv="DomainObject.Predmet.ProtustrankaNazivFormatedOIB_1">VIVIDUS d.o.o. za graditeljstvo, trgovinu i poslovne usluge, OIB 11755483519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168864.47</izvorni_sadrzaj>
    <derivirana_varijabla naziv="DomainObject.Predmet.TrenutnaVrijednost_1">168864.47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VIVIDUS d.o.o. za graditeljstvo, trgovinu i poslovne usluge</item>
    </izvorni_sadrzaj>
    <derivirana_varijabla naziv="DomainObject.Predmet.ProtuStrankaListFormated_1">
      <item>VIVIDUS d.o.o. za graditeljstvo, trgovinu i poslovne usluge</item>
    </derivirana_varijabla>
  </DomainObject.Predmet.ProtuStrankaListFormated>
  <DomainObject.Predmet.ProtuStrankaListFormatedOIB>
    <izvorni_sadrzaj>
      <item>VIVIDUS d.o.o. za graditeljstvo, trgovinu i poslovne usluge, OIB 11755483519</item>
    </izvorni_sadrzaj>
    <derivirana_varijabla naziv="DomainObject.Predmet.ProtuStrankaListFormatedOIB_1">
      <item>VIVIDUS d.o.o. za graditeljstvo, trgovinu i poslovne usluge, OIB 11755483519</item>
    </derivirana_varijabla>
  </DomainObject.Predmet.ProtuStrankaListFormatedOIB>
  <DomainObject.Predmet.ProtuStrankaListFormatedWithAdress>
    <izvorni_sadrzaj>
      <item>VIVIDUS d.o.o. za graditeljstvo, trgovinu i poslovne usluge, Grge Novaka/27, 23000 Zadar</item>
    </izvorni_sadrzaj>
    <derivirana_varijabla naziv="DomainObject.Predmet.ProtuStrankaListFormatedWithAdress_1">
      <item>VIVIDUS d.o.o. za graditeljstvo, trgovinu i poslovne usluge, Grge Novaka/27, 23000 Zadar</item>
    </derivirana_varijabla>
  </DomainObject.Predmet.ProtuStrankaListFormatedWithAdress>
  <DomainObject.Predmet.ProtuStrankaListFormatedWithAdressOIB>
    <izvorni_sadrzaj>
      <item>VIVIDUS d.o.o. za graditeljstvo, trgovinu i poslovne usluge, OIB 11755483519, Grge Novaka/27, 23000 Zadar</item>
    </izvorni_sadrzaj>
    <derivirana_varijabla naziv="DomainObject.Predmet.ProtuStrankaListFormatedWithAdressOIB_1">
      <item>VIVIDUS d.o.o. za graditeljstvo, trgovinu i poslovne usluge, OIB 11755483519, Grge Novaka/27, 23000 Zadar</item>
    </derivirana_varijabla>
  </DomainObject.Predmet.ProtuStrankaListFormatedWithAdressOIB>
  <DomainObject.Predmet.ProtuStrankaListNazivFormated>
    <izvorni_sadrzaj>
      <item>VIVIDUS d.o.o. za graditeljstvo, trgovinu i poslovne usluge</item>
    </izvorni_sadrzaj>
    <derivirana_varijabla naziv="DomainObject.Predmet.ProtuStrankaListNazivFormated_1">
      <item>VIVIDUS d.o.o. za graditeljstvo, trgovinu i poslovne usluge</item>
    </derivirana_varijabla>
  </DomainObject.Predmet.ProtuStrankaListNazivFormated>
  <DomainObject.Predmet.ProtuStrankaListNazivFormatedOIB>
    <izvorni_sadrzaj>
      <item>VIVIDUS d.o.o. za graditeljstvo, trgovinu i poslovne usluge, OIB 11755483519</item>
    </izvorni_sadrzaj>
    <derivirana_varijabla naziv="DomainObject.Predmet.ProtuStrankaListNazivFormatedOIB_1">
      <item>VIVIDUS d.o.o. za graditeljstvo, trgovinu i poslovne usluge, OIB 11755483519</item>
    </derivirana_varijabla>
  </DomainObject.Predmet.ProtuStrankaListNazivFormatedOIB>
  <DomainObject.Predmet.OstaliListFormated>
    <izvorni_sadrzaj>
      <item>Alen Čirjak</item>
    </izvorni_sadrzaj>
    <derivirana_varijabla naziv="DomainObject.Predmet.OstaliListFormated_1">
      <item>Alen Čirjak</item>
    </derivirana_varijabla>
  </DomainObject.Predmet.OstaliListFormated>
  <DomainObject.Predmet.OstaliListFormatedOIB>
    <izvorni_sadrzaj>
      <item>Alen Čirjak, OIB 96945880222</item>
    </izvorni_sadrzaj>
    <derivirana_varijabla naziv="DomainObject.Predmet.OstaliListFormatedOIB_1">
      <item>Alen Čirjak, OIB 96945880222</item>
    </derivirana_varijabla>
  </DomainObject.Predmet.OstaliListFormatedOIB>
  <DomainObject.Predmet.OstaliListFormatedWithAdress>
    <izvorni_sadrzaj>
      <item>Alen Čirjak, Ulica Grge Novaka 27, 23000 Zadar</item>
    </izvorni_sadrzaj>
    <derivirana_varijabla naziv="DomainObject.Predmet.OstaliListFormatedWithAdress_1">
      <item>Alen Čirjak, Ulica Grge Novaka 27, 23000 Zadar</item>
    </derivirana_varijabla>
  </DomainObject.Predmet.OstaliListFormatedWithAdress>
  <DomainObject.Predmet.OstaliListFormatedWithAdressOIB>
    <izvorni_sadrzaj>
      <item>Alen Čirjak, OIB 96945880222, Ulica Grge Novaka 27, 23000 Zadar</item>
    </izvorni_sadrzaj>
    <derivirana_varijabla naziv="DomainObject.Predmet.OstaliListFormatedWithAdressOIB_1">
      <item>Alen Čirjak, OIB 96945880222, Ulica Grge Novaka 27, 23000 Zadar</item>
    </derivirana_varijabla>
  </DomainObject.Predmet.OstaliListFormatedWithAdressOIB>
  <DomainObject.Predmet.OstaliListNazivFormated>
    <izvorni_sadrzaj>
      <item>Alen Čirjak</item>
    </izvorni_sadrzaj>
    <derivirana_varijabla naziv="DomainObject.Predmet.OstaliListNazivFormated_1">
      <item>Alen Čirjak</item>
    </derivirana_varijabla>
  </DomainObject.Predmet.OstaliListNazivFormated>
  <DomainObject.Predmet.OstaliListNazivFormatedOIB>
    <izvorni_sadrzaj>
      <item>Alen Čirjak, OIB 96945880222</item>
    </izvorni_sadrzaj>
    <derivirana_varijabla naziv="DomainObject.Predmet.OstaliListNazivFormatedOIB_1">
      <item>Alen Čirjak, OIB 96945880222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VIVIDUS d.o.o. za graditeljstvo, trgovinu i poslovne usluge</izvorni_sadrzaj>
    <derivirana_varijabla naziv="DomainObject.Predmet.ProtustrankaIDrugi_1">VIVIDUS d.o.o. za graditeljstvo,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VIVIDUS d.o.o. za graditeljstvo, trgovinu i poslovne usluge, OIB 11755483519, Grge Novaka/27, 23000 Zadar</izvorni_sadrzaj>
    <derivirana_varijabla naziv="DomainObject.Predmet.ProtustrankaIDrugiAdressOIB_1">VIVIDUS d.o.o. za graditeljstvo, trgovinu i poslovne usluge, OIB 11755483519, Grge Novaka/27,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VIVIDUS d.o.o. za graditeljstvo, trgovinu i poslovne usluge</item>
      <item>Alen Čirjak</item>
    </izvorni_sadrzaj>
    <derivirana_varijabla naziv="DomainObject.Predmet.SudioniciListNaziv_1">
      <item>Financijska agencija</item>
      <item>VIVIDUS d.o.o. za graditeljstvo, trgovinu i poslovne usluge</item>
      <item>Alen Čirjak</item>
    </derivirana_varijabla>
  </DomainObject.Predmet.SudioniciListNaziv>
  <DomainObject.Predmet.SudioniciListAdressOIB>
    <izvorni_sadrzaj>
      <item>Financijska agencija, OIB 85821130368, Ivana Danila 4,23000 Zadar</item>
      <item>VIVIDUS d.o.o. za graditeljstvo, trgovinu i poslovne usluge, OIB 11755483519, Grge Novaka/27,23000 Zadar</item>
      <item>Alen Čirjak, OIB 96945880222, Ulica Grge Novaka 27,23000 Zadar</item>
    </izvorni_sadrzaj>
    <derivirana_varijabla naziv="DomainObject.Predmet.SudioniciListAdressOIB_1">
      <item>Financijska agencija, OIB 85821130368, Ivana Danila 4,23000 Zadar</item>
      <item>VIVIDUS d.o.o. za graditeljstvo, trgovinu i poslovne usluge, OIB 11755483519, Grge Novaka/27,23000 Zadar</item>
      <item>Alen Čirjak, OIB 96945880222, Ulica Grge Novaka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11755483519</item>
      <item>, OIB 96945880222</item>
    </izvorni_sadrzaj>
    <derivirana_varijabla naziv="DomainObject.Predmet.SudioniciListNazivOIB_1">
      <item>, OIB 85821130368</item>
      <item>, OIB 11755483519</item>
      <item>, OIB 96945880222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245</properties:Words>
  <properties:Characters>1164</properties:Characters>
  <properties:Lines>51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2016-09-08T09:22:00Z</dcterms:created>
  <dc:creator>abajlo</dc:creator>
  <cp:lastModifiedBy>Ardena Bajlo</cp:lastModifiedBy>
  <cp:lastPrinted>2015-10-13T10:36:00Z</cp:lastPrinted>
  <dcterms:modified xmlns:xsi="http://www.w3.org/2001/XMLSchema-instance" xsi:type="dcterms:W3CDTF">2018-09-24T08:22:00Z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(1ST-831-16- Branko Morić - privremeni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