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ff5a" w14:paraId="f4dff5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06A1" w:rsidP="005506A1" w:rsidR="005506A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     7 St-279/2016-2.</w:t>
      </w:r>
    </w:p>
    <w:p w:rsidRDefault="005506A1" w:rsidP="005506A1" w:rsidR="005506A1">
      <w:pPr>
        <w:rPr>
          <w:rFonts w:hAnsi="Arial" w:ascii="Arial"/>
        </w:rPr>
      </w:pPr>
    </w:p>
    <w:p w:rsidRDefault="005506A1" w:rsidP="005506A1" w:rsidR="005506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5506A1" w:rsidP="005506A1" w:rsidR="005506A1">
      <w:pPr>
        <w:rPr>
          <w:rFonts w:hAnsi="Arial" w:ascii="Arial"/>
          <w:b/>
        </w:rPr>
      </w:pPr>
    </w:p>
    <w:p w:rsidRDefault="005506A1" w:rsidP="005506A1" w:rsidR="005506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506A1" w:rsidP="005506A1" w:rsidR="005506A1">
      <w:pPr>
        <w:rPr>
          <w:rFonts w:hAnsi="Arial" w:ascii="Arial"/>
        </w:rPr>
      </w:pPr>
    </w:p>
    <w:p w:rsidRDefault="005506A1" w:rsidP="005506A1" w:rsidR="005506A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Danijela </w:t>
      </w:r>
      <w:proofErr w:type="spellStart"/>
      <w:r>
        <w:rPr>
          <w:rFonts w:hAnsi="Arial" w:ascii="Arial"/>
        </w:rPr>
        <w:t>Kalabek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 xml:space="preserve">, Stjepana Radića 70, OIB 22720949180, za otvaranje stečajnog postupka nad dužnikom DIM j.d.o.o.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70, OIB 26329794068, dana 08. veljače 2017. godine</w:t>
      </w:r>
    </w:p>
    <w:p w:rsidRDefault="005506A1" w:rsidP="005506A1" w:rsidR="005506A1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5506A1" w:rsidP="005506A1" w:rsidR="005506A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</w:t>
      </w:r>
      <w:r>
        <w:rPr>
          <w:rFonts w:hAnsi="Arial" w:ascii="Arial"/>
        </w:rPr>
        <w:t xml:space="preserve">DIM j.d.o.o.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70, OIB 26329794068</w:t>
      </w:r>
      <w:r>
        <w:rPr>
          <w:rFonts w:cs="Arial" w:hAnsi="Arial" w:ascii="Arial"/>
        </w:rPr>
        <w:t>.</w:t>
      </w:r>
    </w:p>
    <w:p w:rsidRDefault="005506A1" w:rsidP="005506A1" w:rsidR="005506A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506A1" w:rsidP="005506A1" w:rsidR="005506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ožujka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b/>
          <w:noProof/>
        </w:rPr>
        <w:t>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506A1" w:rsidP="005506A1" w:rsidR="005506A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-predlagatelj Danijel Kalabek</w:t>
      </w:r>
    </w:p>
    <w:p w:rsidRDefault="005506A1" w:rsidP="005506A1" w:rsidR="005506A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Marina Kalabek</w:t>
      </w:r>
    </w:p>
    <w:p w:rsidRDefault="005506A1" w:rsidP="005506A1" w:rsidR="005506A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Marini Kalabek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sredstva, te da dostavi Potvrdu FINE o trajanju blokade računa tvrtke dužnika preko kojeg je ista poslovala.</w:t>
      </w:r>
    </w:p>
    <w:p w:rsidRDefault="005506A1" w:rsidP="005506A1" w:rsidR="005506A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506A1" w:rsidP="005506A1" w:rsidR="005506A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506A1" w:rsidP="005506A1" w:rsidR="005506A1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Predlagatelj Danijel Kalabek podnio je ovom sudu prijedlog za pokretanje stečajnog postupka nad dužnikom DIM j.d.o.o. iz Predavca. </w:t>
      </w:r>
      <w:r>
        <w:rPr>
          <w:rFonts w:cs="Arial" w:hAnsi="Arial" w:ascii="Arial"/>
        </w:rPr>
        <w:t xml:space="preserve">U prijedlogu navodi da mu ova tvrtka duguje na ime neisplaćenih plaća kao zaposleniku te tvrtke iznos od </w:t>
      </w:r>
      <w:r>
        <w:rPr>
          <w:rFonts w:cs="Arial" w:hAnsi="Arial" w:ascii="Arial"/>
        </w:rPr>
        <w:lastRenderedPageBreak/>
        <w:t xml:space="preserve">13.802,60 kuna, a kao dokaz za ovo potraživanje dostavio je sudu obrasce o obračunu plaće. </w:t>
      </w:r>
    </w:p>
    <w:p w:rsidRDefault="005506A1" w:rsidP="005506A1" w:rsidR="005506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Kako iz prijedloga i priložene dokumentacije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506A1" w:rsidP="005506A1" w:rsidR="005506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i zakonski zastupnik dužnika.   </w:t>
      </w:r>
    </w:p>
    <w:p w:rsidRDefault="005506A1" w:rsidP="005506A1" w:rsidR="005506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dužnika, te da dostavi Potvrdu FINE o stanju blokade računa tvrtke dužnika.           </w:t>
      </w:r>
    </w:p>
    <w:p w:rsidRDefault="005506A1" w:rsidP="005506A1" w:rsidR="005506A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5506A1" w:rsidP="005506A1" w:rsidR="005506A1">
      <w:pPr>
        <w:jc w:val="both"/>
        <w:rPr>
          <w:rFonts w:cs="Arial" w:hAnsi="Arial" w:ascii="Arial"/>
          <w:noProof/>
        </w:rPr>
      </w:pPr>
    </w:p>
    <w:p w:rsidRDefault="005506A1" w:rsidP="005506A1" w:rsidR="005506A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SUDAC</w:t>
      </w:r>
    </w:p>
    <w:p w:rsidRDefault="005506A1" w:rsidP="005506A1" w:rsidR="005506A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506A1" w:rsidP="005506A1" w:rsidR="005506A1">
      <w:pPr>
        <w:jc w:val="both"/>
        <w:rPr>
          <w:rFonts w:cs="Arial" w:hAnsi="Arial" w:ascii="Arial"/>
          <w:noProof/>
        </w:rPr>
      </w:pPr>
    </w:p>
    <w:p w:rsidRDefault="005506A1" w:rsidP="005506A1" w:rsidR="005506A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506A1" w:rsidP="005506A1" w:rsidR="005506A1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506A1" w:rsidP="005506A1" w:rsidR="005506A1">
      <w:pPr>
        <w:jc w:val="both"/>
        <w:rPr>
          <w:rFonts w:cs="Arial" w:hAnsi="Arial" w:ascii="Arial"/>
          <w:noProof/>
        </w:rPr>
      </w:pPr>
    </w:p>
    <w:p w:rsidRDefault="005506A1" w:rsidP="005506A1" w:rsidR="005506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506A1" w:rsidP="005506A1" w:rsidR="005506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5506A1" w:rsidP="005506A1" w:rsidR="005506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-predlagatelju putem e-oglasne ploče i poštom </w:t>
      </w:r>
    </w:p>
    <w:p w:rsidRDefault="005506A1" w:rsidP="005506A1" w:rsidR="005506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putem e-oglasne ploče i poštom         </w:t>
      </w:r>
    </w:p>
    <w:p w:rsidRDefault="005506A1" w:rsidP="005506A1" w:rsidR="005506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506A1" w:rsidP="005506A1" w:rsidR="005506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5506A1" w:rsidP="005506A1" w:rsidR="005506A1">
      <w:pPr>
        <w:rPr>
          <w:rFonts w:cs="Arial" w:hAnsi="Arial" w:ascii="Arial"/>
        </w:rPr>
      </w:pPr>
    </w:p>
    <w:p w:rsidRDefault="005506A1" w:rsidP="005506A1" w:rsidR="005506A1">
      <w:pPr>
        <w:jc w:val="both"/>
        <w:rPr>
          <w:rFonts w:cs="Arial" w:hAnsi="Arial" w:ascii="Arial"/>
        </w:rPr>
      </w:pPr>
    </w:p>
    <w:p w:rsidRDefault="005506A1" w:rsidP="005506A1" w:rsidR="005506A1">
      <w:pPr>
        <w:jc w:val="both"/>
        <w:rPr>
          <w:rFonts w:cs="Times New Roman" w:hAnsi="Arial" w:ascii="Arial"/>
          <w:szCs w:val="20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6A1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0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St-279/2016-2</izvorni_sadrzaj>
    <derivirana_varijabla naziv="DomainObject.Oznaka_1">St-279/2016-2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jednostavno društvo s ograničenom odgovornošću za trgovinu i usluge</izvorni_sadrzaj>
    <derivirana_varijabla naziv="DomainObject.Predmet.ProtustrankaFormated_1">  DIM jednostavno društvo s ograničenom odgovornošću za trgovinu i usluge</derivirana_varijabla>
  </DomainObject.Predmet.ProtustrankaFormated>
  <DomainObject.Predmet.ProtustrankaFormatedOIB>
    <izvorni_sadrzaj>  DIM jednostavno društvo s ograničenom odgovornošću za trgovinu i usluge, OIB 26329794068</izvorni_sadrzaj>
    <derivirana_varijabla naziv="DomainObject.Predmet.ProtustrankaFormatedOIB_1">  DIM jednostavno društvo s ograničenom odgovornošću za trgovinu i usluge, OIB 26329794068</derivirana_varijabla>
  </DomainObject.Predmet.ProtustrankaFormatedOIB>
  <DomainObject.Predmet.ProtustrankaFormatedWithAdress>
    <izvorni_sadrzaj> DIM jednostavno društvo s ograničenom odgovornošću za trgovinu i usluge, Stjepana Radića 70, 43000 Predavac</izvorni_sadrzaj>
    <derivirana_varijabla naziv="DomainObject.Predmet.ProtustrankaFormatedWithAdress_1"> DIM jednostavno društvo s ograničenom odgovornošću za trgovinu i usluge, Stjepana Radića 70, 43000 Predavac</derivirana_varijabla>
  </DomainObject.Predmet.ProtustrankaFormatedWithAdress>
  <DomainObject.Predmet.ProtustrankaFormatedWithAdressOIB>
    <izvorni_sadrzaj> DIM jednostavno društvo s ograničenom odgovornošću za trgovinu i usluge, OIB 26329794068, Stjepana Radića 70, 43000 Predavac</izvorni_sadrzaj>
    <derivirana_varijabla naziv="DomainObject.Predmet.ProtustrankaFormatedWithAdressOIB_1"> DIM jednostavno društvo s ograničenom odgovornošću za trgovinu i usluge, OIB 26329794068, Stjepana Radića 70, 43000 Predavac</derivirana_varijabla>
  </DomainObject.Predmet.ProtustrankaFormatedWithAdressOIB>
  <DomainObject.Predmet.ProtustrankaWithAdress>
    <izvorni_sadrzaj>DIM jednostavno društvo s ograničenom odgovornošću za trgovinu i usluge Stjepana Radića 70, 43000 Predavac</izvorni_sadrzaj>
    <derivirana_varijabla naziv="DomainObject.Predmet.ProtustrankaWithAdress_1">DIM jednostavno društvo s ograničenom odgovornošću za trgovinu i usluge Stjepana Radića 70, 43000 Predavac</derivirana_varijabla>
  </DomainObject.Predmet.ProtustrankaWithAdress>
  <DomainObject.Predmet.ProtustrankaWithAdressOIB>
    <izvorni_sadrzaj>DIM jednostavno društvo s ograničenom odgovornošću za trgovinu i usluge, OIB 26329794068, Stjepana Radića 70, 43000 Predavac</izvorni_sadrzaj>
    <derivirana_varijabla naziv="DomainObject.Predmet.ProtustrankaWithAdressOIB_1">DIM jednostavno društvo s ograničenom odgovornošću za trgovinu i usluge, OIB 26329794068, Stjepana Radića 70, 43000 Predavac</derivirana_varijabla>
  </DomainObject.Predmet.ProtustrankaWithAdressOIB>
  <DomainObject.Predmet.ProtustrankaNazivFormated>
    <izvorni_sadrzaj>DIM jednostavno društvo s ograničenom odgovornošću za trgovinu i usluge</izvorni_sadrzaj>
    <derivirana_varijabla naziv="DomainObject.Predmet.ProtustrankaNazivFormated_1">DIM jednostavno društvo s ograničenom odgovornošću za trgovinu i usluge</derivirana_varijabla>
  </DomainObject.Predmet.ProtustrankaNazivFormated>
  <DomainObject.Predmet.ProtustrankaNazivFormatedOIB>
    <izvorni_sadrzaj>DIM jednostavno društvo s ograničenom odgovornošću za trgovinu i usluge, OIB 26329794068</izvorni_sadrzaj>
    <derivirana_varijabla naziv="DomainObject.Predmet.ProtustrankaNazivFormatedOIB_1">DIM jednostavno društvo s ograničenom odgovornošću za trgovinu i usluge, OIB 26329794068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KALABEK</izvorni_sadrzaj>
    <derivirana_varijabla naziv="DomainObject.Predmet.StrankaFormated_1">  DANIJEL KALABEK</derivirana_varijabla>
  </DomainObject.Predmet.StrankaFormated>
  <DomainObject.Predmet.StrankaFormatedOIB>
    <izvorni_sadrzaj>  DANIJEL KALABEK, OIB 22720949180</izvorni_sadrzaj>
    <derivirana_varijabla naziv="DomainObject.Predmet.StrankaFormatedOIB_1">  DANIJEL KALABEK, OIB 22720949180</derivirana_varijabla>
  </DomainObject.Predmet.StrankaFormatedOIB>
  <DomainObject.Predmet.StrankaFormatedWithAdress>
    <izvorni_sadrzaj> DANIJEL KALABEK, Stjepana Radića 70, 43000 Predavac</izvorni_sadrzaj>
    <derivirana_varijabla naziv="DomainObject.Predmet.StrankaFormatedWithAdress_1"> DANIJEL KALABEK, Stjepana Radića 70, 43000 Predavac</derivirana_varijabla>
  </DomainObject.Predmet.StrankaFormatedWithAdress>
  <DomainObject.Predmet.StrankaFormatedWithAdressOIB>
    <izvorni_sadrzaj> DANIJEL KALABEK, OIB 22720949180, Stjepana Radića 70, 43000 Predavac</izvorni_sadrzaj>
    <derivirana_varijabla naziv="DomainObject.Predmet.StrankaFormatedWithAdressOIB_1"> DANIJEL KALABEK, OIB 22720949180, Stjepana Radića 70, 43000 Predavac</derivirana_varijabla>
  </DomainObject.Predmet.StrankaFormatedWithAdressOIB>
  <DomainObject.Predmet.StrankaWithAdress>
    <izvorni_sadrzaj>DANIJEL KALABEK Stjepana Radića 70,43000 Predavac</izvorni_sadrzaj>
    <derivirana_varijabla naziv="DomainObject.Predmet.StrankaWithAdress_1">DANIJEL KALABEK Stjepana Radića 70,43000 Predavac</derivirana_varijabla>
  </DomainObject.Predmet.StrankaWithAdress>
  <DomainObject.Predmet.StrankaWithAdressOIB>
    <izvorni_sadrzaj>DANIJEL KALABEK, OIB 22720949180, Stjepana Radića 70,43000 Predavac</izvorni_sadrzaj>
    <derivirana_varijabla naziv="DomainObject.Predmet.StrankaWithAdressOIB_1">DANIJEL KALABEK, OIB 22720949180, Stjepana Radića 70,43000 Predavac</derivirana_varijabla>
  </DomainObject.Predmet.StrankaWithAdressOIB>
  <DomainObject.Predmet.StrankaNazivFormated>
    <izvorni_sadrzaj>DANIJEL KALABEK</izvorni_sadrzaj>
    <derivirana_varijabla naziv="DomainObject.Predmet.StrankaNazivFormated_1">DANIJEL KALABEK</derivirana_varijabla>
  </DomainObject.Predmet.StrankaNazivFormated>
  <DomainObject.Predmet.StrankaNazivFormatedOIB>
    <izvorni_sadrzaj>DANIJEL KALABEK, OIB 22720949180</izvorni_sadrzaj>
    <derivirana_varijabla naziv="DomainObject.Predmet.StrankaNazivFormatedOIB_1">DANIJEL KALABEK, OIB 22720949180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DANIJEL KALABEK</item>
    </izvorni_sadrzaj>
    <derivirana_varijabla naziv="DomainObject.Predmet.StrankaListFormated_1">
      <item>DANIJEL KALABEK</item>
    </derivirana_varijabla>
  </DomainObject.Predmet.StrankaListFormated>
  <DomainObject.Predmet.StrankaListFormatedOIB>
    <izvorni_sadrzaj>
      <item>DANIJEL KALABEK, OIB 22720949180</item>
    </izvorni_sadrzaj>
    <derivirana_varijabla naziv="DomainObject.Predmet.StrankaListFormatedOIB_1">
      <item>DANIJEL KALABEK, OIB 22720949180</item>
    </derivirana_varijabla>
  </DomainObject.Predmet.StrankaListFormatedOIB>
  <DomainObject.Predmet.StrankaListFormatedWithAdress>
    <izvorni_sadrzaj>
      <item>DANIJEL KALABEK, Stjepana Radića 70, 43000 Predavac</item>
    </izvorni_sadrzaj>
    <derivirana_varijabla naziv="DomainObject.Predmet.StrankaListFormatedWithAdress_1">
      <item>DANIJEL KALABEK, Stjepana Radića 70, 43000 Predavac</item>
    </derivirana_varijabla>
  </DomainObject.Predmet.StrankaListFormatedWithAdress>
  <DomainObject.Predmet.StrankaListFormatedWithAdressOIB>
    <izvorni_sadrzaj>
      <item>DANIJEL KALABEK, OIB 22720949180, Stjepana Radića 70, 43000 Predavac</item>
    </izvorni_sadrzaj>
    <derivirana_varijabla naziv="DomainObject.Predmet.StrankaListFormatedWithAdressOIB_1">
      <item>DANIJEL KALABEK, OIB 22720949180, Stjepana Radića 70, 43000 Predavac</item>
    </derivirana_varijabla>
  </DomainObject.Predmet.StrankaListFormatedWithAdressOIB>
  <DomainObject.Predmet.StrankaListNazivFormated>
    <izvorni_sadrzaj>
      <item>DANIJEL KALABEK</item>
    </izvorni_sadrzaj>
    <derivirana_varijabla naziv="DomainObject.Predmet.StrankaListNazivFormated_1">
      <item>DANIJEL KALABEK</item>
    </derivirana_varijabla>
  </DomainObject.Predmet.StrankaListNazivFormated>
  <DomainObject.Predmet.StrankaListNazivFormatedOIB>
    <izvorni_sadrzaj>
      <item>DANIJEL KALABEK, OIB 22720949180</item>
    </izvorni_sadrzaj>
    <derivirana_varijabla naziv="DomainObject.Predmet.StrankaListNazivFormatedOIB_1">
      <item>DANIJEL KALABEK, OIB 22720949180</item>
    </derivirana_varijabla>
  </DomainObject.Predmet.StrankaListNazivFormatedOIB>
  <DomainObject.Predmet.ProtuStrankaListFormated>
    <izvorni_sadrzaj>
      <item>DIM jednostavno društvo s ograničenom odgovornošću za trgovinu i usluge</item>
    </izvorni_sadrzaj>
    <derivirana_varijabla naziv="DomainObject.Predmet.ProtuStrankaListFormated_1">
      <item>DIM jednostavno društvo s ograničenom odgovornošću za trgovinu i usluge</item>
    </derivirana_varijabla>
  </DomainObject.Predmet.ProtuStrankaListFormated>
  <DomainObject.Predmet.ProtuStrankaListFormatedOIB>
    <izvorni_sadrzaj>
      <item>DIM jednostavno društvo s ograničenom odgovornošću za trgovinu i usluge, OIB 26329794068</item>
    </izvorni_sadrzaj>
    <derivirana_varijabla naziv="DomainObject.Predmet.ProtuStrankaListFormatedOIB_1">
      <item>DIM jednostavno društvo s ograničenom odgovornošću za trgovinu i usluge, OIB 26329794068</item>
    </derivirana_varijabla>
  </DomainObject.Predmet.ProtuStrankaListFormatedOIB>
  <DomainObject.Predmet.ProtuStrankaListFormatedWithAdress>
    <izvorni_sadrzaj>
      <item>DIM jednostavno društvo s ograničenom odgovornošću za trgovinu i usluge, Stjepana Radića 70, 43000 Predavac</item>
    </izvorni_sadrzaj>
    <derivirana_varijabla naziv="DomainObject.Predmet.ProtuStrankaListFormatedWithAdress_1">
      <item>DIM jednostavno društvo s ograničenom odgovornošću za trgovinu i usluge, Stjepana Radića 70, 43000 Predavac</item>
    </derivirana_varijabla>
  </DomainObject.Predmet.ProtuStrankaListFormatedWithAdress>
  <DomainObject.Predmet.ProtuStrankaListFormatedWithAdressOIB>
    <izvorni_sadrzaj>
      <item>DIM jednostavno društvo s ograničenom odgovornošću za trgovinu i usluge, OIB 26329794068, Stjepana Radića 70, 43000 Predavac</item>
    </izvorni_sadrzaj>
    <derivirana_varijabla naziv="DomainObject.Predmet.ProtuStrankaListFormatedWithAdressOIB_1">
      <item>DIM jednostavno društvo s ograničenom odgovornošću za trgovinu i usluge, OIB 26329794068, Stjepana Radića 70, 43000 Predavac</item>
    </derivirana_varijabla>
  </DomainObject.Predmet.ProtuStrankaListFormatedWithAdressOIB>
  <DomainObject.Predmet.ProtuStrankaListNazivFormated>
    <izvorni_sadrzaj>
      <item>DIM jednostavno društvo s ograničenom odgovornošću za trgovinu i usluge</item>
    </izvorni_sadrzaj>
    <derivirana_varijabla naziv="DomainObject.Predmet.ProtuStrankaListNazivFormated_1">
      <item>DIM jednostavno društvo s ograničenom odgovornošću za trgovinu i usluge</item>
    </derivirana_varijabla>
  </DomainObject.Predmet.ProtuStrankaListNazivFormated>
  <DomainObject.Predmet.ProtuStrankaListNazivFormatedOIB>
    <izvorni_sadrzaj>
      <item>DIM jednostavno društvo s ograničenom odgovornošću za trgovinu i usluge, OIB 26329794068</item>
    </izvorni_sadrzaj>
    <derivirana_varijabla naziv="DomainObject.Predmet.ProtuStrankaListNazivFormatedOIB_1">
      <item>DIM jednostavno društvo s ograničenom odgovornošću za trgovinu i usluge, OIB 26329794068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St-279/2016-2</izvorni_sadrzaj>
    <derivirana_varijabla naziv="DomainObject.PoslovniBrojDokumenta_1">St-279/2016-2</derivirana_varijabla>
  </DomainObject.PoslovniBrojDokumenta>
  <DomainObject.Predmet.StrankaIDrugi>
    <izvorni_sadrzaj>DANIJEL KALABEK</izvorni_sadrzaj>
    <derivirana_varijabla naziv="DomainObject.Predmet.StrankaIDrugi_1">DANIJEL KALABEK</derivirana_varijabla>
  </DomainObject.Predmet.StrankaIDrugi>
  <DomainObject.Predmet.ProtustrankaIDrugi>
    <izvorni_sadrzaj>DIM jednostavno društvo s ograničenom odgovornošću za trgovinu i usluge</izvorni_sadrzaj>
    <derivirana_varijabla naziv="DomainObject.Predmet.ProtustrankaIDrugi_1">DIM jednostavno društvo s ograničenom odgovornošću za trgovinu i usluge</derivirana_varijabla>
  </DomainObject.Predmet.ProtustrankaIDrugi>
  <DomainObject.Predmet.StrankaIDrugiAdressOIB>
    <izvorni_sadrzaj>DANIJEL KALABEK, OIB 22720949180, Stjepana Radića 70, 43000 Predavac</izvorni_sadrzaj>
    <derivirana_varijabla naziv="DomainObject.Predmet.StrankaIDrugiAdressOIB_1">DANIJEL KALABEK, OIB 22720949180, Stjepana Radića 70, 43000 Predavac</derivirana_varijabla>
  </DomainObject.Predmet.StrankaIDrugiAdressOIB>
  <DomainObject.Predmet.ProtustrankaIDrugiAdressOIB>
    <izvorni_sadrzaj>DIM jednostavno društvo s ograničenom odgovornošću za trgovinu i usluge, OIB 26329794068, Stjepana Radića 70, 43000 Predavac</izvorni_sadrzaj>
    <derivirana_varijabla naziv="DomainObject.Predmet.ProtustrankaIDrugiAdressOIB_1">DIM jednostavno društvo s ograničenom odgovornošću za trgovinu i usluge, OIB 26329794068, Stjepana Radića 70,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KALABEK</item>
      <item>DIM jednostavno društvo s ograničenom odgovornošću za trgovinu i usluge</item>
    </izvorni_sadrzaj>
    <derivirana_varijabla naziv="DomainObject.Predmet.SudioniciListNaziv_1">
      <item>DANIJEL KALABEK</item>
      <item>DIM jednostavno društvo s ograničenom odgovornošću za trgovinu i usluge</item>
    </derivirana_varijabla>
  </DomainObject.Predmet.SudioniciListNaziv>
  <DomainObject.Predmet.SudioniciListAdressOIB>
    <izvorni_sadrzaj>
      <item>DANIJEL KALABEK, OIB 22720949180, Stjepana Radića 70,43000 Predavac</item>
      <item>DIM jednostavno društvo s ograničenom odgovornošću za trgovinu i usluge, OIB 26329794068, Stjepana Radića 70,43000 Predavac</item>
    </izvorni_sadrzaj>
    <derivirana_varijabla naziv="DomainObject.Predmet.SudioniciListAdressOIB_1">
      <item>DANIJEL KALABEK, OIB 22720949180, Stjepana Radića 70,43000 Predavac</item>
      <item>DIM jednostavno društvo s ograničenom odgovornošću za trgovinu i usluge, OIB 26329794068, Stjepana Radića 70,43000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2F7EE-B985-4189-A8FF-9245CDFF8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2558</properties:Characters>
  <properties:Lines>72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