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c0180" w14:paraId="94c0180"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BA4423">
        <w:rPr>
          <w:b/>
          <w:sz w:val="22"/>
          <w:szCs w:val="22"/>
        </w:rPr>
        <w:t xml:space="preserve"> St-</w:t>
      </w:r>
      <w:r w:rsidR="004D5023">
        <w:rPr>
          <w:b/>
          <w:sz w:val="22"/>
          <w:szCs w:val="22"/>
        </w:rPr>
        <w:t>525</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D5023">
        <w:rPr>
          <w:sz w:val="22"/>
          <w:szCs w:val="22"/>
        </w:rPr>
        <w:t>PUTICA</w:t>
      </w:r>
      <w:r w:rsidR="00516C6E">
        <w:rPr>
          <w:sz w:val="22"/>
          <w:szCs w:val="22"/>
        </w:rPr>
        <w:t xml:space="preserve"> </w:t>
      </w:r>
      <w:r w:rsidR="004D5023">
        <w:rPr>
          <w:sz w:val="22"/>
          <w:szCs w:val="22"/>
        </w:rPr>
        <w:t>j.</w:t>
      </w:r>
      <w:r w:rsidR="00516C6E">
        <w:rPr>
          <w:sz w:val="22"/>
          <w:szCs w:val="22"/>
        </w:rPr>
        <w:t xml:space="preserve">d.o.o., </w:t>
      </w:r>
      <w:r w:rsidR="004D5023">
        <w:rPr>
          <w:sz w:val="22"/>
          <w:szCs w:val="22"/>
        </w:rPr>
        <w:t>Dubrovnik</w:t>
      </w:r>
      <w:r w:rsidR="00516C6E">
        <w:rPr>
          <w:sz w:val="22"/>
          <w:szCs w:val="22"/>
        </w:rPr>
        <w:t>,</w:t>
      </w:r>
      <w:r w:rsidR="00724149">
        <w:rPr>
          <w:sz w:val="22"/>
          <w:szCs w:val="22"/>
        </w:rPr>
        <w:t xml:space="preserve"> </w:t>
      </w:r>
      <w:proofErr w:type="spellStart"/>
      <w:r w:rsidR="004D5023">
        <w:rPr>
          <w:sz w:val="22"/>
          <w:szCs w:val="22"/>
        </w:rPr>
        <w:t>Lopudska</w:t>
      </w:r>
      <w:proofErr w:type="spellEnd"/>
      <w:r w:rsidR="00724149">
        <w:rPr>
          <w:sz w:val="22"/>
          <w:szCs w:val="22"/>
        </w:rPr>
        <w:t xml:space="preserve"> </w:t>
      </w:r>
      <w:r w:rsidR="004D5023">
        <w:rPr>
          <w:sz w:val="22"/>
          <w:szCs w:val="22"/>
        </w:rPr>
        <w:t>3</w:t>
      </w:r>
      <w:r w:rsidR="00724149">
        <w:rPr>
          <w:sz w:val="22"/>
          <w:szCs w:val="22"/>
        </w:rPr>
        <w:t>,</w:t>
      </w:r>
      <w:r w:rsidRPr="00DF6116">
        <w:rPr>
          <w:sz w:val="22"/>
          <w:szCs w:val="22"/>
        </w:rPr>
        <w:t xml:space="preserve"> MBS: </w:t>
      </w:r>
      <w:r w:rsidR="004D5023" w:rsidRPr="004D5023">
        <w:rPr>
          <w:sz w:val="22"/>
          <w:szCs w:val="22"/>
        </w:rPr>
        <w:t>060289002</w:t>
      </w:r>
      <w:r w:rsidRPr="00DF6116">
        <w:rPr>
          <w:sz w:val="22"/>
          <w:szCs w:val="22"/>
        </w:rPr>
        <w:t xml:space="preserve">, OIB: </w:t>
      </w:r>
      <w:r w:rsidR="004D5023" w:rsidRPr="004D5023">
        <w:rPr>
          <w:sz w:val="22"/>
          <w:szCs w:val="22"/>
        </w:rPr>
        <w:t>52375550436</w:t>
      </w:r>
      <w:r w:rsidRPr="00DF6116">
        <w:rPr>
          <w:sz w:val="22"/>
          <w:szCs w:val="22"/>
        </w:rPr>
        <w:t>,</w:t>
      </w:r>
      <w:r w:rsidR="005109F4">
        <w:rPr>
          <w:sz w:val="22"/>
          <w:szCs w:val="22"/>
        </w:rPr>
        <w:t xml:space="preserve"> dana </w:t>
      </w:r>
      <w:r w:rsidR="00BA4423">
        <w:rPr>
          <w:sz w:val="22"/>
          <w:szCs w:val="22"/>
        </w:rPr>
        <w:t>12</w:t>
      </w:r>
      <w:r w:rsidRPr="00DF6116">
        <w:rPr>
          <w:sz w:val="22"/>
          <w:szCs w:val="22"/>
        </w:rPr>
        <w:t xml:space="preserve">. </w:t>
      </w:r>
      <w:r w:rsidR="00BA4423">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4D5023" w:rsidRPr="004D5023">
        <w:rPr>
          <w:sz w:val="22"/>
          <w:szCs w:val="22"/>
        </w:rPr>
        <w:t xml:space="preserve">PUTICA j.d.o.o., Dubrovnik, </w:t>
      </w:r>
      <w:proofErr w:type="spellStart"/>
      <w:r w:rsidR="004D5023" w:rsidRPr="004D5023">
        <w:rPr>
          <w:sz w:val="22"/>
          <w:szCs w:val="22"/>
        </w:rPr>
        <w:t>Lopudska</w:t>
      </w:r>
      <w:proofErr w:type="spellEnd"/>
      <w:r w:rsidR="004D5023" w:rsidRPr="004D5023">
        <w:rPr>
          <w:sz w:val="22"/>
          <w:szCs w:val="22"/>
        </w:rPr>
        <w:t xml:space="preserve"> 3, MBS: 060289002, OIB: 52375550436</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4D5023" w:rsidRPr="004D5023">
        <w:rPr>
          <w:sz w:val="22"/>
          <w:szCs w:val="22"/>
        </w:rPr>
        <w:t xml:space="preserve">PUTICA j.d.o.o., Dubrovnik, </w:t>
      </w:r>
      <w:proofErr w:type="spellStart"/>
      <w:r w:rsidR="004D5023" w:rsidRPr="004D5023">
        <w:rPr>
          <w:sz w:val="22"/>
          <w:szCs w:val="22"/>
        </w:rPr>
        <w:t>Lopudska</w:t>
      </w:r>
      <w:proofErr w:type="spellEnd"/>
      <w:r w:rsidR="004D5023" w:rsidRPr="004D5023">
        <w:rPr>
          <w:sz w:val="22"/>
          <w:szCs w:val="22"/>
        </w:rPr>
        <w:t xml:space="preserve"> 3, MBS: 060289002, OIB: 52375550436</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D26352">
        <w:rPr>
          <w:sz w:val="22"/>
          <w:szCs w:val="22"/>
        </w:rPr>
        <w:t>6</w:t>
      </w:r>
      <w:r w:rsidR="006A5CE3">
        <w:rPr>
          <w:sz w:val="22"/>
          <w:szCs w:val="22"/>
        </w:rPr>
        <w:t>.</w:t>
      </w:r>
      <w:r w:rsidR="00D26352">
        <w:rPr>
          <w:sz w:val="22"/>
          <w:szCs w:val="22"/>
        </w:rPr>
        <w:t>727</w:t>
      </w:r>
      <w:r w:rsidR="006A5CE3">
        <w:rPr>
          <w:sz w:val="22"/>
          <w:szCs w:val="22"/>
        </w:rPr>
        <w:t>,</w:t>
      </w:r>
      <w:r w:rsidR="00D26352">
        <w:rPr>
          <w:sz w:val="22"/>
          <w:szCs w:val="22"/>
        </w:rPr>
        <w:t>84</w:t>
      </w:r>
      <w:r w:rsidRPr="00DF6116">
        <w:rPr>
          <w:sz w:val="22"/>
          <w:szCs w:val="22"/>
        </w:rPr>
        <w:t xml:space="preserve"> kune </w:t>
      </w:r>
      <w:r w:rsidR="00477CAA">
        <w:rPr>
          <w:sz w:val="22"/>
          <w:szCs w:val="22"/>
        </w:rPr>
        <w:t xml:space="preserve">u neprekinutom razdoblju od </w:t>
      </w:r>
      <w:r w:rsidR="00D26352">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BA4423">
        <w:rPr>
          <w:b/>
          <w:sz w:val="22"/>
          <w:szCs w:val="22"/>
        </w:rPr>
        <w:t>12</w:t>
      </w:r>
      <w:r w:rsidRPr="00DF6116">
        <w:rPr>
          <w:b/>
          <w:sz w:val="22"/>
          <w:szCs w:val="22"/>
        </w:rPr>
        <w:t xml:space="preserve">. </w:t>
      </w:r>
      <w:r w:rsidR="00BA4423">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78E"/>
    <w:rsid w:val="000A1C63"/>
    <w:rsid w:val="000A1E8B"/>
    <w:rsid w:val="000A7603"/>
    <w:rsid w:val="001131FA"/>
    <w:rsid w:val="0013009D"/>
    <w:rsid w:val="001362B3"/>
    <w:rsid w:val="001471BD"/>
    <w:rsid w:val="00162D94"/>
    <w:rsid w:val="00174AE1"/>
    <w:rsid w:val="00194D69"/>
    <w:rsid w:val="001B1CEA"/>
    <w:rsid w:val="001C3141"/>
    <w:rsid w:val="001D3698"/>
    <w:rsid w:val="001E62AD"/>
    <w:rsid w:val="001F7512"/>
    <w:rsid w:val="00221732"/>
    <w:rsid w:val="00237AD7"/>
    <w:rsid w:val="00260DC0"/>
    <w:rsid w:val="002A4715"/>
    <w:rsid w:val="002A6BAD"/>
    <w:rsid w:val="0031687B"/>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D3E23"/>
    <w:rsid w:val="004D5023"/>
    <w:rsid w:val="0050509F"/>
    <w:rsid w:val="005109F4"/>
    <w:rsid w:val="0051153D"/>
    <w:rsid w:val="00516C6E"/>
    <w:rsid w:val="005336DD"/>
    <w:rsid w:val="005365A6"/>
    <w:rsid w:val="00552C25"/>
    <w:rsid w:val="005830D8"/>
    <w:rsid w:val="005851FF"/>
    <w:rsid w:val="005953C6"/>
    <w:rsid w:val="005A174D"/>
    <w:rsid w:val="005E6C99"/>
    <w:rsid w:val="00602592"/>
    <w:rsid w:val="00610971"/>
    <w:rsid w:val="00617C4C"/>
    <w:rsid w:val="00633F02"/>
    <w:rsid w:val="006641A7"/>
    <w:rsid w:val="006A5CE3"/>
    <w:rsid w:val="006B5018"/>
    <w:rsid w:val="006D2178"/>
    <w:rsid w:val="006E4CB0"/>
    <w:rsid w:val="00713F97"/>
    <w:rsid w:val="00724149"/>
    <w:rsid w:val="00727B8E"/>
    <w:rsid w:val="00732451"/>
    <w:rsid w:val="0079581A"/>
    <w:rsid w:val="007E175F"/>
    <w:rsid w:val="00815F51"/>
    <w:rsid w:val="00817BCB"/>
    <w:rsid w:val="008243A2"/>
    <w:rsid w:val="00824B6D"/>
    <w:rsid w:val="0085311A"/>
    <w:rsid w:val="008F715D"/>
    <w:rsid w:val="00943105"/>
    <w:rsid w:val="00981546"/>
    <w:rsid w:val="009B415E"/>
    <w:rsid w:val="009F5C94"/>
    <w:rsid w:val="00A026C2"/>
    <w:rsid w:val="00A85944"/>
    <w:rsid w:val="00A96D04"/>
    <w:rsid w:val="00AA1F15"/>
    <w:rsid w:val="00AB482B"/>
    <w:rsid w:val="00AC2F12"/>
    <w:rsid w:val="00AF1CE0"/>
    <w:rsid w:val="00B3080B"/>
    <w:rsid w:val="00B454BB"/>
    <w:rsid w:val="00B45D29"/>
    <w:rsid w:val="00B4708C"/>
    <w:rsid w:val="00B64673"/>
    <w:rsid w:val="00BA4423"/>
    <w:rsid w:val="00BC334E"/>
    <w:rsid w:val="00BE1237"/>
    <w:rsid w:val="00C02F8E"/>
    <w:rsid w:val="00C13E5B"/>
    <w:rsid w:val="00CC4D58"/>
    <w:rsid w:val="00CD23C1"/>
    <w:rsid w:val="00D15174"/>
    <w:rsid w:val="00D26352"/>
    <w:rsid w:val="00D431CA"/>
    <w:rsid w:val="00D544F9"/>
    <w:rsid w:val="00D6079B"/>
    <w:rsid w:val="00D933F6"/>
    <w:rsid w:val="00DA23AC"/>
    <w:rsid w:val="00DC5DE9"/>
    <w:rsid w:val="00DE70C0"/>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izvorni_sadrzaj>
    <derivirana_varijabla naziv="DomainObject.Predmet.Broj_1">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čl.429.st.1.</izvorni_sadrzaj>
    <derivirana_varijabla naziv="DomainObject.Predmet.Opis_1">čl.429.st.1.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St-525/2015</izvorni_sadrzaj>
    <derivirana_varijabla naziv="DomainObject.Predmet.OznakaBroj_1">St-525/2015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PUTICA j.d.o.o. za prijevoz, trgovinu, turizam i usluge</izvorni_sadrzaj>
    <derivirana_varijabla naziv="DomainObject.Predmet.ProtustrankaFormated_1">  PUTICA j.d.o.o. za prijevoz, trgovinu, turizam i usluge</derivirana_varijabla>
  </DomainObject.Predmet.ProtustrankaFormated>
  <DomainObject.Predmet.ProtustrankaFormatedOIB>
    <izvorni_sadrzaj>  PUTICA j.d.o.o. za prijevoz, trgovinu, turizam i usluge, OIB 52375550436</izvorni_sadrzaj>
    <derivirana_varijabla naziv="DomainObject.Predmet.ProtustrankaFormatedOIB_1">  PUTICA j.d.o.o. za prijevoz, trgovinu, turizam i usluge, OIB 52375550436</derivirana_varijabla>
  </DomainObject.Predmet.ProtustrankaFormatedOIB>
  <DomainObject.Predmet.ProtustrankaFormatedWithAdress>
    <izvorni_sadrzaj> PUTICA j.d.o.o. za prijevoz, trgovinu, turizam i usluge, Lopudska 3, 20000 Dubrovnik</izvorni_sadrzaj>
    <derivirana_varijabla naziv="DomainObject.Predmet.ProtustrankaFormatedWithAdress_1"> PUTICA j.d.o.o. za prijevoz, trgovinu, turizam i usluge, Lopudska 3, 20000 Dubrovnik</derivirana_varijabla>
  </DomainObject.Predmet.ProtustrankaFormatedWithAdress>
  <DomainObject.Predmet.ProtustrankaFormatedWithAdressOIB>
    <izvorni_sadrzaj> PUTICA j.d.o.o. za prijevoz, trgovinu, turizam i usluge, OIB 52375550436, Lopudska 3, 20000 Dubrovnik</izvorni_sadrzaj>
    <derivirana_varijabla naziv="DomainObject.Predmet.ProtustrankaFormatedWithAdressOIB_1"> PUTICA j.d.o.o. za prijevoz, trgovinu, turizam i usluge, OIB 52375550436, Lopudska 3, 20000 Dubrovnik</derivirana_varijabla>
  </DomainObject.Predmet.ProtustrankaFormatedWithAdressOIB>
  <DomainObject.Predmet.ProtustrankaWithAdress>
    <izvorni_sadrzaj>PUTICA j.d.o.o. za prijevoz, trgovinu, turizam i usluge Lopudska 3, 20000 Dubrovnik</izvorni_sadrzaj>
    <derivirana_varijabla naziv="DomainObject.Predmet.ProtustrankaWithAdress_1">PUTICA j.d.o.o. za prijevoz, trgovinu, turizam i usluge Lopudska 3, 20000 Dubrovnik</derivirana_varijabla>
  </DomainObject.Predmet.ProtustrankaWithAdress>
  <DomainObject.Predmet.ProtustrankaWithAdressOIB>
    <izvorni_sadrzaj>PUTICA j.d.o.o. za prijevoz, trgovinu, turizam i usluge, OIB 52375550436, Lopudska 3, 20000 Dubrovnik</izvorni_sadrzaj>
    <derivirana_varijabla naziv="DomainObject.Predmet.ProtustrankaWithAdressOIB_1">PUTICA j.d.o.o. za prijevoz, trgovinu, turizam i usluge, OIB 52375550436, Lopudska 3, 20000 Dubrovnik</derivirana_varijabla>
  </DomainObject.Predmet.ProtustrankaWithAdressOIB>
  <DomainObject.Predmet.ProtustrankaNazivFormated>
    <izvorni_sadrzaj>PUTICA j.d.o.o. za prijevoz, trgovinu, turizam i usluge</izvorni_sadrzaj>
    <derivirana_varijabla naziv="DomainObject.Predmet.ProtustrankaNazivFormated_1">PUTICA j.d.o.o. za prijevoz, trgovinu, turizam i usluge</derivirana_varijabla>
  </DomainObject.Predmet.ProtustrankaNazivFormated>
  <DomainObject.Predmet.ProtustrankaNazivFormatedOIB>
    <izvorni_sadrzaj>PUTICA j.d.o.o. za prijevoz, trgovinu, turizam i usluge, OIB 52375550436</izvorni_sadrzaj>
    <derivirana_varijabla naziv="DomainObject.Predmet.ProtustrankaNazivFormatedOIB_1">PUTICA j.d.o.o. za prijevoz, trgovinu, turizam i usluge, OIB 52375550436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6727.84</izvorni_sadrzaj>
    <derivirana_varijabla naziv="DomainObject.Predmet.TrenutnaVrijednost_1">6727.84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PUTICA j.d.o.o. za prijevoz, trgovinu, turizam i usluge</item>
    </izvorni_sadrzaj>
    <derivirana_varijabla naziv="DomainObject.Predmet.ProtuStrankaListFormated_1">
      <item>PUTICA j.d.o.o. za prijevoz, trgovinu, turizam i usluge</item>
    </derivirana_varijabla>
  </DomainObject.Predmet.ProtuStrankaListFormated>
  <DomainObject.Predmet.ProtuStrankaListFormatedOIB>
    <izvorni_sadrzaj>
      <item>PUTICA j.d.o.o. za prijevoz, trgovinu, turizam i usluge, OIB 52375550436</item>
    </izvorni_sadrzaj>
    <derivirana_varijabla naziv="DomainObject.Predmet.ProtuStrankaListFormatedOIB_1">
      <item>PUTICA j.d.o.o. za prijevoz, trgovinu, turizam i usluge, OIB 52375550436</item>
    </derivirana_varijabla>
  </DomainObject.Predmet.ProtuStrankaListFormatedOIB>
  <DomainObject.Predmet.ProtuStrankaListFormatedWithAdress>
    <izvorni_sadrzaj>
      <item>PUTICA j.d.o.o. za prijevoz, trgovinu, turizam i usluge, Lopudska 3, 20000 Dubrovnik</item>
    </izvorni_sadrzaj>
    <derivirana_varijabla naziv="DomainObject.Predmet.ProtuStrankaListFormatedWithAdress_1">
      <item>PUTICA j.d.o.o. za prijevoz, trgovinu, turizam i usluge, Lopudska 3, 20000 Dubrovnik</item>
    </derivirana_varijabla>
  </DomainObject.Predmet.ProtuStrankaListFormatedWithAdress>
  <DomainObject.Predmet.ProtuStrankaListFormatedWithAdressOIB>
    <izvorni_sadrzaj>
      <item>PUTICA j.d.o.o. za prijevoz, trgovinu, turizam i usluge, OIB 52375550436, Lopudska 3, 20000 Dubrovnik</item>
    </izvorni_sadrzaj>
    <derivirana_varijabla naziv="DomainObject.Predmet.ProtuStrankaListFormatedWithAdressOIB_1">
      <item>PUTICA j.d.o.o. za prijevoz, trgovinu, turizam i usluge, OIB 52375550436, Lopudska 3, 20000 Dubrovnik</item>
    </derivirana_varijabla>
  </DomainObject.Predmet.ProtuStrankaListFormatedWithAdressOIB>
  <DomainObject.Predmet.ProtuStrankaListNazivFormated>
    <izvorni_sadrzaj>
      <item>PUTICA j.d.o.o. za prijevoz, trgovinu, turizam i usluge</item>
    </izvorni_sadrzaj>
    <derivirana_varijabla naziv="DomainObject.Predmet.ProtuStrankaListNazivFormated_1">
      <item>PUTICA j.d.o.o. za prijevoz, trgovinu, turizam i usluge</item>
    </derivirana_varijabla>
  </DomainObject.Predmet.ProtuStrankaListNazivFormated>
  <DomainObject.Predmet.ProtuStrankaListNazivFormatedOIB>
    <izvorni_sadrzaj>
      <item>PUTICA j.d.o.o. za prijevoz, trgovinu, turizam i usluge, OIB 52375550436</item>
    </izvorni_sadrzaj>
    <derivirana_varijabla naziv="DomainObject.Predmet.ProtuStrankaListNazivFormatedOIB_1">
      <item>PUTICA j.d.o.o. za prijevoz, trgovinu, turizam i usluge, OIB 52375550436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PUTICA j.d.o.o. za prijevoz, trgovinu, turizam i usluge</izvorni_sadrzaj>
    <derivirana_varijabla naziv="DomainObject.Predmet.ProtustrankaIDrugi_1">PUTICA j.d.o.o. za prijevoz, trgovinu, turizam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PUTICA j.d.o.o. za prijevoz, trgovinu, turizam i usluge, OIB 52375550436, Lopudska 3, 20000 Dubrovnik</izvorni_sadrzaj>
    <derivirana_varijabla naziv="DomainObject.Predmet.ProtustrankaIDrugiAdressOIB_1">PUTICA j.d.o.o. za prijevoz, trgovinu, turizam i usluge, OIB 52375550436, Lopudska 3,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PUTICA j.d.o.o. za prijevoz, trgovinu, turizam i usluge</item>
      <item>FINA,RC SPLIT,Podružnica Dubrovnik</item>
    </izvorni_sadrzaj>
    <derivirana_varijabla naziv="DomainObject.Predmet.SudioniciListNaziv_1">
      <item>PUTICA j.d.o.o. za prijevoz, trgovinu, turizam i usluge</item>
      <item>FINA,RC SPLIT,Podružnica Dubrovnik</item>
    </derivirana_varijabla>
  </DomainObject.Predmet.SudioniciListNaziv>
  <DomainObject.Predmet.SudioniciListAdressOIB>
    <izvorni_sadrzaj>
      <item>PUTICA j.d.o.o. za prijevoz, trgovinu, turizam i usluge, OIB 52375550436, Lopudska 3,20000 Dubrovnik</item>
      <item>FINA,RC SPLIT,Podružnica Dubrovnik, OIB 85821130368, Vukovarska 2,20000 Dubrovnik</item>
    </izvorni_sadrzaj>
    <derivirana_varijabla naziv="DomainObject.Predmet.SudioniciListAdressOIB_1">
      <item>PUTICA j.d.o.o. za prijevoz, trgovinu, turizam i usluge, OIB 52375550436, Lopudska 3,20000 Dubrovnik</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52375550436</item>
    </izvorni_sadrzaj>
    <derivirana_varijabla naziv="DomainObject.Predmet.SudioniciListNazivOIB_1">
      <item>, OIB 85821130368</item>
      <item>, OIB 52375550436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2036</properties:Characters>
  <properties:Lines>50</properties:Lines>
  <properties:Paragraphs>18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2015-11-13T09:12:00Z</dcterms:created>
  <dc:creator>Joško Livaković</dc:creator>
  <cp:lastModifiedBy>Andrijana Leto</cp:lastModifiedBy>
  <cp:lastPrinted>2015-11-06T08:06:00Z</cp:lastPrinted>
  <dcterms:modified xmlns:xsi="http://www.w3.org/2001/XMLSchema-instance" xsi:type="dcterms:W3CDTF">2016-01-12T10:05:00Z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